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7edea" w14:paraId="727edea" w:rsidRDefault="00EF0F35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EB7A0E">
        <w:t>-765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8138F5">
        <w:t>ARAN BUŠIĆ</w:t>
      </w:r>
      <w:r w:rsidR="000E78DF">
        <w:t xml:space="preserve"> d.o.o., </w:t>
      </w:r>
      <w:r w:rsidR="008138F5">
        <w:t>Stobreč, Ivekovićeva 1</w:t>
      </w:r>
      <w:r w:rsidR="00F61726">
        <w:t xml:space="preserve">, </w:t>
      </w:r>
      <w:r w:rsidR="004D7D95">
        <w:t xml:space="preserve">OIB: </w:t>
      </w:r>
      <w:r w:rsidR="008138F5">
        <w:t>31610110890</w:t>
      </w:r>
      <w:r w:rsidR="001E6581">
        <w:t>, MBS:</w:t>
      </w:r>
      <w:r w:rsidR="000E78DF">
        <w:t xml:space="preserve"> 060</w:t>
      </w:r>
      <w:r w:rsidR="008138F5">
        <w:t>162774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8138F5" w:rsidRPr="008138F5">
        <w:t xml:space="preserve">ARAN BUŠIĆ d.o.o., Stobreč, Ivekovićeva 1, OIB: 31610110890, MBS: 060162774, </w:t>
      </w:r>
      <w:r>
        <w:t xml:space="preserve">na 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1715</w:t>
      </w:r>
      <w:r>
        <w:t xml:space="preserve"> dana, u </w:t>
      </w:r>
      <w:r w:rsidR="00E076CF">
        <w:t>u</w:t>
      </w:r>
      <w:r w:rsidR="001E6581">
        <w:t>kupnom iznosu o</w:t>
      </w:r>
      <w:r w:rsidR="008138F5">
        <w:t>d 27.959.650,10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AA5FA1" w:rsidP="008922FD" w:rsidR="00AA5FA1">
      <w:pPr>
        <w:jc w:val="both"/>
      </w:pPr>
      <w:r>
        <w:t>II – Poziva se ovlaštena osoba za zastupanje dužnika, u roku od 15 dana od dana objave oglasa na e-oglasnoj ploči suda</w:t>
      </w:r>
      <w:r w:rsidR="00E076CF">
        <w:t>, podnijeti ovom sudu</w:t>
      </w:r>
      <w:r>
        <w:t xml:space="preserve"> pozivom na poslovni broj spisa: </w:t>
      </w:r>
      <w:r w:rsidR="00EB7A0E">
        <w:t>23. ST-765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IV- Ako osoba ovlaštena za zastupanje dužnika po zakonu, u roku od 15 dana od dana objave oglasa na e-oglasnoj ploči suda ne podnese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E6581"/>
    <w:rsid w:val="00296435"/>
    <w:rsid w:val="002A267F"/>
    <w:rsid w:val="0043500C"/>
    <w:rsid w:val="004D7D95"/>
    <w:rsid w:val="00737DD6"/>
    <w:rsid w:val="00776F7C"/>
    <w:rsid w:val="008138F5"/>
    <w:rsid w:val="008922FD"/>
    <w:rsid w:val="008A2CF5"/>
    <w:rsid w:val="008D755F"/>
    <w:rsid w:val="00AA5FA1"/>
    <w:rsid w:val="00AD5BE5"/>
    <w:rsid w:val="00B44A30"/>
    <w:rsid w:val="00BC36F0"/>
    <w:rsid w:val="00C81826"/>
    <w:rsid w:val="00CB223B"/>
    <w:rsid w:val="00D02BB5"/>
    <w:rsid w:val="00D242DA"/>
    <w:rsid w:val="00D8312C"/>
    <w:rsid w:val="00E076CF"/>
    <w:rsid w:val="00E634A0"/>
    <w:rsid w:val="00EB7A0E"/>
    <w:rsid w:val="00EF0F35"/>
    <w:rsid w:val="00F61726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0F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0F3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36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6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6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6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6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0F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0F3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36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6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6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6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6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St-765/2015</izvorni_sadrzaj>
    <derivirana_varijabla naziv="DomainObject.Predmet.OznakaBroj_1">St-765/2015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ARAN BUŠIĆ, d.o.o. za trgovinu, ugostiteljstvo i usluge</izvorni_sadrzaj>
    <derivirana_varijabla naziv="DomainObject.Predmet.ProtustrankaFormated_1">  ARAN BUŠIĆ, d.o.o. za trgovinu, ugostiteljstvo i usluge</derivirana_varijabla>
  </DomainObject.Predmet.ProtustrankaFormated>
  <DomainObject.Predmet.ProtustrankaFormatedOIB>
    <izvorni_sadrzaj>  ARAN BUŠIĆ, d.o.o. za trgovinu, ugostiteljstvo i usluge, OIB 31610110890</izvorni_sadrzaj>
    <derivirana_varijabla naziv="DomainObject.Predmet.ProtustrankaFormatedOIB_1">  ARAN BUŠIĆ, d.o.o. za trgovinu, ugostiteljstvo i usluge, OIB 31610110890</derivirana_varijabla>
  </DomainObject.Predmet.ProtustrankaFormatedOIB>
  <DomainObject.Predmet.ProtustrankaFormatedWithAdress>
    <izvorni_sadrzaj> ARAN BUŠIĆ, d.o.o. za trgovinu, ugostiteljstvo i usluge, Ivekovićeva 1, 21311 Stobreč</izvorni_sadrzaj>
    <derivirana_varijabla naziv="DomainObject.Predmet.ProtustrankaFormatedWithAdress_1"> ARAN BUŠIĆ, d.o.o. za trgovinu, ugostiteljstvo i usluge, Ivekovićeva 1, 21311 Stobreč</derivirana_varijabla>
  </DomainObject.Predmet.ProtustrankaFormatedWithAdress>
  <DomainObject.Predmet.ProtustrankaFormatedWithAdressOIB>
    <izvorni_sadrzaj> ARAN BUŠIĆ, d.o.o. za trgovinu, ugostiteljstvo i usluge, OIB 31610110890, Ivekovićeva 1, 21311 Stobreč</izvorni_sadrzaj>
    <derivirana_varijabla naziv="DomainObject.Predmet.ProtustrankaFormatedWithAdressOIB_1"> ARAN BUŠIĆ, d.o.o. za trgovinu, ugostiteljstvo i usluge, OIB 31610110890, Ivekovićeva 1, 21311 Stobreč</derivirana_varijabla>
  </DomainObject.Predmet.ProtustrankaFormatedWithAdressOIB>
  <DomainObject.Predmet.ProtustrankaWithAdress>
    <izvorni_sadrzaj>ARAN BUŠIĆ, d.o.o. za trgovinu, ugostiteljstvo i usluge Ivekovićeva 1, 21311 Stobreč</izvorni_sadrzaj>
    <derivirana_varijabla naziv="DomainObject.Predmet.ProtustrankaWithAdress_1">ARAN BUŠIĆ, d.o.o. za trgovinu, ugostiteljstvo i usluge Ivekovićeva 1, 21311 Stobreč</derivirana_varijabla>
  </DomainObject.Predmet.ProtustrankaWithAdress>
  <DomainObject.Predmet.ProtustrankaWithAdressOIB>
    <izvorni_sadrzaj>ARAN BUŠIĆ, d.o.o. za trgovinu, ugostiteljstvo i usluge, OIB 31610110890, Ivekovićeva 1, 21311 Stobreč</izvorni_sadrzaj>
    <derivirana_varijabla naziv="DomainObject.Predmet.ProtustrankaWithAdressOIB_1">ARAN BUŠIĆ, d.o.o. za trgovinu, ugostiteljstvo i usluge, OIB 31610110890, Ivekovićeva 1, 21311 Stobreč</derivirana_varijabla>
  </DomainObject.Predmet.ProtustrankaWithAdressOIB>
  <DomainObject.Predmet.ProtustrankaNazivFormated>
    <izvorni_sadrzaj>ARAN BUŠIĆ, d.o.o. za trgovinu, ugostiteljstvo i usluge</izvorni_sadrzaj>
    <derivirana_varijabla naziv="DomainObject.Predmet.ProtustrankaNazivFormated_1">ARAN BUŠIĆ, d.o.o. za trgovinu, ugostiteljstvo i usluge</derivirana_varijabla>
  </DomainObject.Predmet.ProtustrankaNazivFormated>
  <DomainObject.Predmet.ProtustrankaNazivFormatedOIB>
    <izvorni_sadrzaj>ARAN BUŠIĆ, d.o.o. za trgovinu, ugostiteljstvo i usluge, OIB 31610110890</izvorni_sadrzaj>
    <derivirana_varijabla naziv="DomainObject.Predmet.ProtustrankaNazivFormatedOIB_1">ARAN BUŠIĆ, d.o.o. za trgovinu, ugostiteljstvo i usluge, OIB 31610110890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27959650.10</izvorni_sadrzaj>
    <derivirana_varijabla naziv="DomainObject.Predmet.TrenutnaVrijednost_1">27959650.10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ARAN BUŠIĆ, d.o.o. za trgovinu, ugostiteljstvo i usluge</item>
    </izvorni_sadrzaj>
    <derivirana_varijabla naziv="DomainObject.Predmet.ProtuStrankaListFormated_1">
      <item>ARAN BUŠIĆ, d.o.o. za trgovinu, ugostiteljstvo i usluge</item>
    </derivirana_varijabla>
  </DomainObject.Predmet.ProtuStrankaListFormated>
  <DomainObject.Predmet.ProtuStrankaListFormatedOIB>
    <izvorni_sadrzaj>
      <item>ARAN BUŠIĆ, d.o.o. za trgovinu, ugostiteljstvo i usluge, OIB 31610110890</item>
    </izvorni_sadrzaj>
    <derivirana_varijabla naziv="DomainObject.Predmet.ProtuStrankaListFormatedOIB_1">
      <item>ARAN BUŠIĆ, d.o.o. za trgovinu, ugostiteljstvo i usluge, OIB 31610110890</item>
    </derivirana_varijabla>
  </DomainObject.Predmet.ProtuStrankaListFormatedOIB>
  <DomainObject.Predmet.ProtuStrankaListFormatedWithAdress>
    <izvorni_sadrzaj>
      <item>ARAN BUŠIĆ, d.o.o. za trgovinu, ugostiteljstvo i usluge, Ivekovićeva 1, 21311 Stobreč</item>
    </izvorni_sadrzaj>
    <derivirana_varijabla naziv="DomainObject.Predmet.ProtuStrankaListFormatedWithAdress_1">
      <item>ARAN BUŠIĆ, d.o.o. za trgovinu, ugostiteljstvo i usluge, Ivekovićeva 1, 21311 Stobreč</item>
    </derivirana_varijabla>
  </DomainObject.Predmet.ProtuStrankaListFormatedWithAdress>
  <DomainObject.Predmet.ProtuStrankaListFormatedWithAdressOIB>
    <izvorni_sadrzaj>
      <item>ARAN BUŠIĆ, d.o.o. za trgovinu, ugostiteljstvo i usluge, OIB 31610110890, Ivekovićeva 1, 21311 Stobreč</item>
    </izvorni_sadrzaj>
    <derivirana_varijabla naziv="DomainObject.Predmet.ProtuStrankaListFormatedWithAdressOIB_1">
      <item>ARAN BUŠIĆ, d.o.o. za trgovinu, ugostiteljstvo i usluge, OIB 31610110890, Ivekovićeva 1, 21311 Stobreč</item>
    </derivirana_varijabla>
  </DomainObject.Predmet.ProtuStrankaListFormatedWithAdressOIB>
  <DomainObject.Predmet.ProtuStrankaListNazivFormated>
    <izvorni_sadrzaj>
      <item>ARAN BUŠIĆ, d.o.o. za trgovinu, ugostiteljstvo i usluge</item>
    </izvorni_sadrzaj>
    <derivirana_varijabla naziv="DomainObject.Predmet.ProtuStrankaListNazivFormated_1">
      <item>ARAN BUŠIĆ, d.o.o. za trgovinu, ugostiteljstvo i usluge</item>
    </derivirana_varijabla>
  </DomainObject.Predmet.ProtuStrankaListNazivFormated>
  <DomainObject.Predmet.ProtuStrankaListNazivFormatedOIB>
    <izvorni_sadrzaj>
      <item>ARAN BUŠIĆ, d.o.o. za trgovinu, ugostiteljstvo i usluge, OIB 31610110890</item>
    </izvorni_sadrzaj>
    <derivirana_varijabla naziv="DomainObject.Predmet.ProtuStrankaListNazivFormatedOIB_1">
      <item>ARAN BUŠIĆ, d.o.o. za trgovinu, ugostiteljstvo i usluge, OIB 31610110890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ARAN BUŠIĆ, d.o.o. za trgovinu, ugostiteljstvo i usluge</izvorni_sadrzaj>
    <derivirana_varijabla naziv="DomainObject.Predmet.ProtustrankaIDrugi_1">ARAN BUŠIĆ, d.o.o. za trgovinu,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ARAN BUŠIĆ, d.o.o. za trgovinu, ugostiteljstvo i usluge, OIB 31610110890, Ivekovićeva 1, 21311 Stobreč</izvorni_sadrzaj>
    <derivirana_varijabla naziv="DomainObject.Predmet.ProtustrankaIDrugiAdressOIB_1">ARAN BUŠIĆ, d.o.o. za trgovinu, ugostiteljstvo i usluge, OIB 31610110890, Ivekovićeva 1,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 BUŠIĆ, d.o.o. za trgovinu, ugostiteljstvo i usluge</item>
      <item>FINANCIJSKA AGENCIJA, RC SPLIT</item>
    </izvorni_sadrzaj>
    <derivirana_varijabla naziv="DomainObject.Predmet.SudioniciListNaziv_1">
      <item>ARAN BUŠIĆ, d.o.o. za trgovinu, ugostiteljstvo i usluge</item>
      <item>FINANCIJSKA AGENCIJA, RC SPLIT</item>
    </derivirana_varijabla>
  </DomainObject.Predmet.SudioniciListNaziv>
  <DomainObject.Predmet.SudioniciListAdressOIB>
    <izvorni_sadrzaj>
      <item>ARAN BUŠIĆ, d.o.o. za trgovinu, ugostiteljstvo i usluge, OIB 31610110890, Ivekovićeva 1,21311 Stobreč</item>
      <item>FINANCIJSKA AGENCIJA, RC SPLIT, OIB 85821130368, Mažuranićevo šetalište 24 b,21000 Split</item>
    </izvorni_sadrzaj>
    <derivirana_varijabla naziv="DomainObject.Predmet.SudioniciListAdressOIB_1">
      <item>ARAN BUŠIĆ, d.o.o. za trgovinu, ugostiteljstvo i usluge, OIB 31610110890, Ivekovićeva 1,21311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31610110890</item>
      <item>, OIB 85821130368</item>
    </izvorni_sadrzaj>
    <derivirana_varijabla naziv="DomainObject.Predmet.SudioniciListNazivOIB_1">
      <item>, OIB 31610110890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1768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2015-11-11T08:05:00Z</dcterms:created>
  <dc:creator>Lari Glavaš</dc:creator>
  <cp:lastModifiedBy>Lari Glavaš</cp:lastModifiedBy>
  <cp:lastPrinted>2015-11-11T08:05:00Z</cp:lastPrinted>
  <dcterms:modified xmlns:xsi="http://www.w3.org/2001/XMLSchema-instance" xsi:type="dcterms:W3CDTF">2015-11-11T08:05:00Z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