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6662" w14:paraId="0f66662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1A5914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-2</w:t>
      </w:r>
      <w:r w:rsidR="00DA609E" w:rsidRPr="00DA609E">
        <w:rPr>
          <w:bCs/>
        </w:rPr>
        <w:t>/201</w:t>
      </w:r>
      <w:r>
        <w:rPr>
          <w:bCs/>
        </w:rPr>
        <w:t>7</w:t>
      </w:r>
      <w:r w:rsidR="00DA609E" w:rsidRPr="00DA609E">
        <w:rPr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1A5914">
        <w:t>VALENTIN BABIĆ iz Osijeka, Učka  8</w:t>
      </w:r>
      <w:r w:rsidR="0089407D">
        <w:t>,</w:t>
      </w:r>
      <w:r w:rsidR="00202EFD">
        <w:t xml:space="preserve"> OIB: </w:t>
      </w:r>
      <w:r w:rsidR="001A5914">
        <w:t>81712135664</w:t>
      </w:r>
      <w:r w:rsidR="00202EFD">
        <w:t xml:space="preserve">, </w:t>
      </w:r>
      <w:r w:rsidR="0089407D">
        <w:t>radi stečaja p</w:t>
      </w:r>
      <w:r w:rsidR="001A5914">
        <w:t>otrošača, izvan ročišta, dana 03</w:t>
      </w:r>
      <w:r w:rsidR="0089407D">
        <w:t xml:space="preserve">. </w:t>
      </w:r>
      <w:r w:rsidR="001A5914">
        <w:t>veljače</w:t>
      </w:r>
      <w:r w:rsidR="0089407D">
        <w:t xml:space="preserve"> 201</w:t>
      </w:r>
      <w:r w:rsidR="001A5914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6C6C5F">
        <w:t>Valentin Babić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6C6C5F">
        <w:t>2</w:t>
      </w:r>
      <w:r w:rsidR="0005311F">
        <w:t>-201</w:t>
      </w:r>
      <w:r w:rsidR="006C6C5F">
        <w:t>7</w:t>
      </w:r>
      <w:r w:rsidR="0005311F">
        <w:t>, uz opis plaćanja: predujam za troškove s</w:t>
      </w:r>
      <w:r w:rsidR="006C6C5F">
        <w:t xml:space="preserve">tečaja potrošača u predmetu </w:t>
      </w:r>
      <w:proofErr w:type="spellStart"/>
      <w:r w:rsidR="006C6C5F">
        <w:t>Sp</w:t>
      </w:r>
      <w:proofErr w:type="spellEnd"/>
      <w:r w:rsidR="006C6C5F">
        <w:t>-2</w:t>
      </w:r>
      <w:r w:rsidR="0005311F">
        <w:t>/201</w:t>
      </w:r>
      <w:r w:rsidR="006C6C5F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1A5914">
        <w:t>U Osijeku, 0</w:t>
      </w:r>
      <w:r w:rsidR="00202EFD">
        <w:t>3</w:t>
      </w:r>
      <w:r>
        <w:t>.</w:t>
      </w:r>
      <w:r w:rsidR="001A5914">
        <w:t xml:space="preserve"> veljače</w:t>
      </w:r>
      <w:r>
        <w:t xml:space="preserve"> 201</w:t>
      </w:r>
      <w:r w:rsidR="001A5914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914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C6C5F"/>
    <w:rsid w:val="006E76F2"/>
    <w:rsid w:val="006F22F3"/>
    <w:rsid w:val="00707491"/>
    <w:rsid w:val="00730005"/>
    <w:rsid w:val="0073345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C2B4E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667CD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66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7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7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7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7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66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7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7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7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7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 Babić</izvorni_sadrzaj>
    <derivirana_varijabla naziv="DomainObject.Predmet.StrankaFormated_1">  Valentin Babić</derivirana_varijabla>
  </DomainObject.Predmet.StrankaFormated>
  <DomainObject.Predmet.StrankaFormatedOIB>
    <izvorni_sadrzaj>  Valentin Babić, OIB 81712135664</izvorni_sadrzaj>
    <derivirana_varijabla naziv="DomainObject.Predmet.StrankaFormatedOIB_1">  Valentin Babić, OIB 81712135664</derivirana_varijabla>
  </DomainObject.Predmet.StrankaFormatedOIB>
  <DomainObject.Predmet.StrankaFormatedWithAdress>
    <izvorni_sadrzaj> Valentin Babić, Učka 8, 31000 Osijek</izvorni_sadrzaj>
    <derivirana_varijabla naziv="DomainObject.Predmet.StrankaFormatedWithAdress_1"> Valentin Babić, Učka 8, 31000 Osijek</derivirana_varijabla>
  </DomainObject.Predmet.StrankaFormatedWithAdress>
  <DomainObject.Predmet.StrankaFormatedWithAdressOIB>
    <izvorni_sadrzaj> Valentin Babić, OIB 81712135664, Učka 8, 31000 Osijek</izvorni_sadrzaj>
    <derivirana_varijabla naziv="DomainObject.Predmet.StrankaFormatedWithAdressOIB_1"> Valentin Babić, OIB 81712135664, Učka 8, 31000 Osijek</derivirana_varijabla>
  </DomainObject.Predmet.StrankaFormatedWithAdressOIB>
  <DomainObject.Predmet.StrankaWithAdress>
    <izvorni_sadrzaj>Valentin Babić Učka 8,31000 Osijek</izvorni_sadrzaj>
    <derivirana_varijabla naziv="DomainObject.Predmet.StrankaWithAdress_1">Valentin Babić Učka 8,31000 Osijek</derivirana_varijabla>
  </DomainObject.Predmet.StrankaWithAdress>
  <DomainObject.Predmet.StrankaWithAdressOIB>
    <izvorni_sadrzaj>Valentin Babić, OIB 81712135664, Učka 8,31000 Osijek</izvorni_sadrzaj>
    <derivirana_varijabla naziv="DomainObject.Predmet.StrankaWithAdressOIB_1">Valentin Babić, OIB 81712135664, Učka 8,31000 Osijek</derivirana_varijabla>
  </DomainObject.Predmet.StrankaWithAdressOIB>
  <DomainObject.Predmet.StrankaNazivFormated>
    <izvorni_sadrzaj>Valentin Babić</izvorni_sadrzaj>
    <derivirana_varijabla naziv="DomainObject.Predmet.StrankaNazivFormated_1">Valentin Babić</derivirana_varijabla>
  </DomainObject.Predmet.StrankaNazivFormated>
  <DomainObject.Predmet.StrankaNazivFormatedOIB>
    <izvorni_sadrzaj>Valentin Babić, OIB 81712135664</izvorni_sadrzaj>
    <derivirana_varijabla naziv="DomainObject.Predmet.StrankaNazivFormatedOIB_1">Valentin Babić, OIB 81712135664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Valentin Babić</item>
    </izvorni_sadrzaj>
    <derivirana_varijabla naziv="DomainObject.Predmet.StrankaListFormated_1">
      <item>Valentin Babić</item>
    </derivirana_varijabla>
  </DomainObject.Predmet.StrankaListFormated>
  <DomainObject.Predmet.StrankaListFormatedOIB>
    <izvorni_sadrzaj>
      <item>Valentin Babić, OIB 81712135664</item>
    </izvorni_sadrzaj>
    <derivirana_varijabla naziv="DomainObject.Predmet.StrankaListFormatedOIB_1">
      <item>Valentin Babić, OIB 81712135664</item>
    </derivirana_varijabla>
  </DomainObject.Predmet.StrankaListFormatedOIB>
  <DomainObject.Predmet.StrankaListFormatedWithAdress>
    <izvorni_sadrzaj>
      <item>Valentin Babić, Učka 8, 31000 Osijek</item>
    </izvorni_sadrzaj>
    <derivirana_varijabla naziv="DomainObject.Predmet.StrankaListFormatedWithAdress_1">
      <item>Valentin Babić, Učka 8, 31000 Osijek</item>
    </derivirana_varijabla>
  </DomainObject.Predmet.StrankaListFormatedWithAdress>
  <DomainObject.Predmet.StrankaListFormatedWithAdressOIB>
    <izvorni_sadrzaj>
      <item>Valentin Babić, OIB 81712135664, Učka 8, 31000 Osijek</item>
    </izvorni_sadrzaj>
    <derivirana_varijabla naziv="DomainObject.Predmet.StrankaListFormatedWithAdressOIB_1">
      <item>Valentin Babić, OIB 81712135664, Učka 8, 31000 Osijek</item>
    </derivirana_varijabla>
  </DomainObject.Predmet.StrankaListFormatedWithAdressOIB>
  <DomainObject.Predmet.StrankaListNazivFormated>
    <izvorni_sadrzaj>
      <item>Valentin Babić</item>
    </izvorni_sadrzaj>
    <derivirana_varijabla naziv="DomainObject.Predmet.StrankaListNazivFormated_1">
      <item>Valentin Babić</item>
    </derivirana_varijabla>
  </DomainObject.Predmet.StrankaListNazivFormated>
  <DomainObject.Predmet.StrankaListNazivFormatedOIB>
    <izvorni_sadrzaj>
      <item>Valentin Babić, OIB 81712135664</item>
    </izvorni_sadrzaj>
    <derivirana_varijabla naziv="DomainObject.Predmet.StrankaListNazivFormatedOIB_1">
      <item>Valentin Babić, OIB 81712135664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 Babić</izvorni_sadrzaj>
    <derivirana_varijabla naziv="DomainObject.Predmet.StrankaIDrugi_1">Valentin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Valentin Babić, OIB 81712135664, Učka 8, 31000 Osijek</izvorni_sadrzaj>
    <derivirana_varijabla naziv="DomainObject.Predmet.StrankaIDrugiAdressOIB_1">Valentin Babić, OIB 81712135664, Učka 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 Babić</item>
    </izvorni_sadrzaj>
    <derivirana_varijabla naziv="DomainObject.Predmet.SudioniciListNaziv_1">
      <item>Valentin Babić</item>
    </derivirana_varijabla>
  </DomainObject.Predmet.SudioniciListNaziv>
  <DomainObject.Predmet.SudioniciListAdressOIB>
    <izvorni_sadrzaj>
      <item>Valentin Babić, OIB 81712135664, Učka 8,31000 Osijek</item>
    </izvorni_sadrzaj>
    <derivirana_varijabla naziv="DomainObject.Predmet.SudioniciListAdressOIB_1">
      <item>Valentin Babić, OIB 81712135664, Učka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81712135664</item>
    </izvorni_sadrzaj>
    <derivirana_varijabla naziv="DomainObject.Predmet.SudioniciListNazivOIB_1">
      <item>, OIB 81712135664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AC0C0-65FC-40FE-BDEB-F62A8AA01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1352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2017-02-03T07:46:00Z</dcterms:created>
  <dc:creator>sud</dc:creator>
  <cp:lastModifiedBy>Tonkica Topić</cp:lastModifiedBy>
  <cp:lastPrinted>2016-10-13T06:52:00Z</cp:lastPrinted>
  <dcterms:modified xmlns:xsi="http://www.w3.org/2001/XMLSchema-instance" xsi:type="dcterms:W3CDTF">2017-02-03T07:50:00Z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