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4f2c" w14:paraId="b2a4f2c" w:rsidRDefault="00A92143" w:rsidP="00A92143" w:rsidR="00A92143">
      <w:pPr>
        <w15:collapsed w:val="false"/>
        <w:rPr>
          <w:rStyle w:val="Naglaeno"/>
          <w:b w:val="false"/>
        </w:rPr>
      </w:pPr>
    </w:p>
    <w:p w:rsidRDefault="00A92143" w:rsidP="00A92143" w:rsidR="00A92143">
      <w:r>
        <w:rPr>
          <w:rStyle w:val="Naglaeno"/>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A92143" w:rsidP="00A92143" w:rsidR="00A92143"/>
    <w:p w:rsidRDefault="00A92143" w:rsidP="00A92143" w:rsidR="00A92143">
      <w:pPr>
        <w:ind w:hanging="720" w:left="360"/>
      </w:pPr>
      <w:r>
        <w:t xml:space="preserve">        REPUBLIKA HRVATSKA</w:t>
      </w:r>
    </w:p>
    <w:p w:rsidRDefault="00A92143" w:rsidP="00A92143" w:rsidR="00A92143">
      <w:pPr>
        <w:ind w:hanging="720" w:left="360"/>
      </w:pPr>
      <w:r>
        <w:t xml:space="preserve">     TRGOVAČKI SUD U OSIJEKU</w:t>
      </w:r>
    </w:p>
    <w:p w:rsidRDefault="00A92143" w:rsidP="00A92143" w:rsidR="00A92143"/>
    <w:p w:rsidRDefault="00A92143" w:rsidP="00A92143" w:rsidR="00A92143"/>
    <w:p w:rsidRDefault="00A92143" w:rsidP="00A92143" w:rsidR="00A92143">
      <w:pPr>
        <w:jc w:val="center"/>
      </w:pPr>
      <w:r>
        <w:t>Z A K L J U Č A K</w:t>
      </w:r>
    </w:p>
    <w:p w:rsidRDefault="00A92143" w:rsidP="00A92143" w:rsidR="00A92143">
      <w:pPr>
        <w:jc w:val="both"/>
      </w:pPr>
    </w:p>
    <w:p w:rsidRDefault="00A92143" w:rsidP="00A92143" w:rsidR="00A92143">
      <w:pPr>
        <w:jc w:val="both"/>
      </w:pPr>
    </w:p>
    <w:p w:rsidRDefault="00A92143" w:rsidP="00A92143" w:rsidR="00A92143">
      <w:pPr>
        <w:ind w:firstLine="708"/>
        <w:jc w:val="both"/>
      </w:pPr>
      <w:r>
        <w:t>Trgovački sud u Osijeku, po stečajnom sucu mr. sc. Borisu Vukoviću</w:t>
      </w:r>
      <w:r>
        <w:rPr>
          <w:color w:val="000000"/>
        </w:rPr>
        <w:t>, povodom prijedloga</w:t>
      </w:r>
      <w:r>
        <w:t xml:space="preserve"> predlagatelja vjerovnika: Granolio d.d., Zagreb, </w:t>
      </w:r>
      <w:proofErr w:type="spellStart"/>
      <w:r>
        <w:t>Budmanijeva</w:t>
      </w:r>
      <w:proofErr w:type="spellEnd"/>
      <w:r>
        <w:t xml:space="preserve"> 5, MBS: 080111595, OIB: 59064993527, koga zastupa punomoćnik Snježana Popović odvjetnica iz Osijeka, Park k. P. Krešimira IV 1/II, za otvaranje stečajnog postupka nad dužnikom  VIRGA d.o.o., Široko Polje, Đakovačka 25, MBS: 030004077, OIB: 08911178518, dana 22. veljače 2017. godine</w:t>
      </w:r>
    </w:p>
    <w:p w:rsidRDefault="00A92143" w:rsidP="00A92143" w:rsidR="00A92143">
      <w:pPr>
        <w:jc w:val="both"/>
      </w:pPr>
    </w:p>
    <w:p w:rsidRDefault="00A92143" w:rsidP="00A92143" w:rsidR="00A92143">
      <w:pPr>
        <w:jc w:val="both"/>
      </w:pPr>
    </w:p>
    <w:p w:rsidRDefault="00A92143" w:rsidP="00A92143" w:rsidR="00A92143">
      <w:pPr>
        <w:jc w:val="center"/>
      </w:pPr>
      <w:r>
        <w:t>z a k l j u č i o  j e</w:t>
      </w:r>
    </w:p>
    <w:p w:rsidRDefault="00A92143" w:rsidP="00A92143" w:rsidR="00A92143">
      <w:pPr>
        <w:jc w:val="both"/>
      </w:pPr>
    </w:p>
    <w:p w:rsidRDefault="00A92143" w:rsidP="00A92143" w:rsidR="00A92143">
      <w:pPr>
        <w:jc w:val="both"/>
      </w:pPr>
    </w:p>
    <w:p w:rsidRDefault="00A92143" w:rsidP="00A92143" w:rsidR="00A92143">
      <w:pPr>
        <w:jc w:val="both"/>
      </w:pPr>
      <w:r>
        <w:t>1. Naređuje se zakonskom zastupniku dužnika Goranu Tokić, OIB: 36923797582, Široko Polje, Đakovačka 26, da u roku 8 (osam) dana preda sudu pisano izvješće o financijsko-gospodarskom stanju dužnika, te popis imovine i obveza, temeljem čl. 117., čl. 16. i čl. 17. Stečajnog zakona (NN 71/15), uz odgovarajuću primjenu odredbi članka 177., 178. i 180. navedenog Zakona.</w:t>
      </w:r>
    </w:p>
    <w:p w:rsidRDefault="00A92143" w:rsidP="00A92143" w:rsidR="00A92143">
      <w:pPr>
        <w:ind w:hanging="284" w:left="284"/>
        <w:jc w:val="both"/>
      </w:pPr>
    </w:p>
    <w:p w:rsidRDefault="00A92143" w:rsidP="00A92143" w:rsidR="00A92143">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A92143" w:rsidP="00A92143" w:rsidR="00A92143">
      <w:pPr>
        <w:jc w:val="both"/>
      </w:pPr>
    </w:p>
    <w:p w:rsidRDefault="00A92143" w:rsidP="00A92143" w:rsidR="00A92143">
      <w:pPr>
        <w:ind w:right="-2"/>
        <w:jc w:val="both"/>
      </w:pPr>
      <w:r>
        <w:t>Popis imovine i obveze dužnika VIRGA d.o.o., Široko Polje, Đakovačka 25, MBS: 030004077, OIB: 08911178518, u skladu s odredbom čl. 17. Stečajnog zakona mora  sadržavati sve elemente popisa iz st. 1. čl. 17. Stečajnog zakona te također i podatke o pravnoj i činjeničnoj osnovi u odnosu na svaki dio imovine i obveza, te dokaze, osobito isprave kojima se potvrđuju podaci kao točni i potpuni i da ništa od imovine nije zatajeno.</w:t>
      </w:r>
    </w:p>
    <w:p w:rsidRDefault="00A92143" w:rsidP="00A92143" w:rsidR="00A92143">
      <w:pPr>
        <w:jc w:val="both"/>
        <w:rPr>
          <w:rFonts w:eastAsia="Calibri"/>
        </w:rPr>
      </w:pPr>
    </w:p>
    <w:p w:rsidRDefault="00A92143" w:rsidP="00A92143" w:rsidR="00A92143">
      <w:pPr>
        <w:jc w:val="both"/>
        <w:rPr>
          <w:rFonts w:eastAsia="Calibri"/>
        </w:rPr>
      </w:pPr>
      <w:r>
        <w:t>3.</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A92143" w:rsidP="00A92143" w:rsidR="00A92143">
      <w:pPr>
        <w:jc w:val="both"/>
        <w:rPr>
          <w:rFonts w:eastAsia="Calibri"/>
        </w:rPr>
      </w:pPr>
    </w:p>
    <w:p w:rsidRDefault="00A92143" w:rsidP="00A92143" w:rsidR="00A92143">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A92143" w:rsidP="00A92143" w:rsidR="00A92143">
      <w:pPr>
        <w:jc w:val="both"/>
        <w:rPr>
          <w:rFonts w:eastAsia="Calibri"/>
        </w:rPr>
      </w:pPr>
    </w:p>
    <w:p w:rsidRDefault="00A92143" w:rsidP="00A92143" w:rsidR="00A92143">
      <w:pPr>
        <w:jc w:val="both"/>
        <w:rPr>
          <w:rFonts w:eastAsia="Calibri"/>
        </w:rPr>
      </w:pPr>
      <w:r>
        <w:lastRenderedPageBreak/>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A92143" w:rsidP="00A92143" w:rsidR="00A92143">
      <w:pPr>
        <w:jc w:val="both"/>
        <w:rPr>
          <w:rFonts w:eastAsia="Calibri"/>
        </w:rPr>
      </w:pPr>
    </w:p>
    <w:p w:rsidRDefault="00A92143" w:rsidP="00A92143" w:rsidR="00A92143">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A92143" w:rsidP="00A92143" w:rsidR="00A92143">
      <w:pPr>
        <w:jc w:val="both"/>
        <w:rPr>
          <w:rFonts w:eastAsia="Calibri"/>
        </w:rPr>
      </w:pPr>
    </w:p>
    <w:p w:rsidRDefault="00A92143" w:rsidP="00A92143" w:rsidR="00A92143">
      <w:pPr>
        <w:jc w:val="center"/>
      </w:pPr>
      <w:r>
        <w:t>Obrazloženje</w:t>
      </w:r>
    </w:p>
    <w:p w:rsidRDefault="00A92143" w:rsidP="00A92143" w:rsidR="00A92143">
      <w:pPr>
        <w:jc w:val="both"/>
      </w:pPr>
    </w:p>
    <w:p w:rsidRDefault="00A92143" w:rsidP="00A92143" w:rsidR="00A92143">
      <w:pPr>
        <w:jc w:val="both"/>
      </w:pPr>
    </w:p>
    <w:p w:rsidRDefault="00A92143" w:rsidP="00A92143" w:rsidR="00A92143">
      <w:pPr>
        <w:ind w:firstLine="708"/>
        <w:jc w:val="both"/>
      </w:pPr>
      <w:r>
        <w:t xml:space="preserve">Podneskom zaprimljenim, kod ovog suda dana 24.05.2016. godine vjerovnik Granolio d.d., Zagreb, </w:t>
      </w:r>
      <w:proofErr w:type="spellStart"/>
      <w:r>
        <w:t>Budmanijeva</w:t>
      </w:r>
      <w:proofErr w:type="spellEnd"/>
      <w:r>
        <w:t xml:space="preserve"> 5, MBS: 080111595, OIB: 59064993527 koga zastupa punomoćnik – odvjetnik podnio je prijedlog za otvaranjem stečajnog postupka nad dužnikom VIRGA d.o.o., Široko Polje, Đakovačka 25, MBS: 030004077, OIB: 08911178518, uz koji prijedlog je dostavio dokaz o postojanju svoje tražbine i postojanju stečajnog razloga iz članka 6. stav 2. Stečajnog zakona: nesposobnosti za plaćanje. </w:t>
      </w:r>
    </w:p>
    <w:p w:rsidRDefault="00A92143" w:rsidP="00A92143" w:rsidR="00A92143">
      <w:pPr>
        <w:ind w:firstLine="708"/>
        <w:jc w:val="both"/>
      </w:pPr>
    </w:p>
    <w:p w:rsidRDefault="00A92143" w:rsidP="00A92143" w:rsidR="00A92143">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A92143" w:rsidP="00A92143" w:rsidR="00A92143">
      <w:pPr>
        <w:ind w:firstLine="708"/>
        <w:jc w:val="both"/>
      </w:pPr>
    </w:p>
    <w:p w:rsidRDefault="00A92143" w:rsidP="00A92143" w:rsidR="00A92143">
      <w:pPr>
        <w:jc w:val="center"/>
      </w:pPr>
      <w:r>
        <w:t>U Osijeku 22. veljače 2017.</w:t>
      </w:r>
    </w:p>
    <w:p w:rsidRDefault="00A92143" w:rsidP="00A92143" w:rsidR="00A92143">
      <w:pPr>
        <w:jc w:val="both"/>
      </w:pPr>
      <w:r>
        <w:tab/>
      </w:r>
      <w:r>
        <w:tab/>
      </w:r>
      <w:r>
        <w:tab/>
      </w:r>
      <w:r>
        <w:tab/>
      </w:r>
      <w:r>
        <w:tab/>
      </w:r>
      <w:r>
        <w:tab/>
      </w:r>
      <w:r>
        <w:tab/>
      </w:r>
      <w:r>
        <w:tab/>
        <w:t xml:space="preserve">         STEČAJNI SUDAC</w:t>
      </w:r>
    </w:p>
    <w:p w:rsidRDefault="00A92143" w:rsidP="00A92143" w:rsidR="00A92143">
      <w:pPr>
        <w:ind w:left="4956"/>
        <w:jc w:val="center"/>
      </w:pPr>
      <w:r>
        <w:t xml:space="preserve">       mr. sc. Boris Vuković</w:t>
      </w:r>
    </w:p>
    <w:p w:rsidRDefault="00A92143" w:rsidP="00A92143" w:rsidR="00A92143">
      <w:pPr>
        <w:ind w:left="4956"/>
        <w:jc w:val="center"/>
      </w:pPr>
    </w:p>
    <w:p w:rsidRDefault="00A92143" w:rsidP="00A92143" w:rsidR="00A92143">
      <w:pPr>
        <w:ind w:left="4956"/>
        <w:jc w:val="center"/>
      </w:pPr>
    </w:p>
    <w:p w:rsidRDefault="00A92143" w:rsidP="00A92143" w:rsidR="00A92143">
      <w:pPr>
        <w:ind w:left="4956"/>
        <w:jc w:val="center"/>
      </w:pPr>
    </w:p>
    <w:p w:rsidRDefault="00A92143" w:rsidP="00A92143" w:rsidR="00A92143">
      <w:pPr>
        <w:ind w:left="4956"/>
        <w:jc w:val="center"/>
      </w:pPr>
    </w:p>
    <w:p w:rsidRDefault="00A92143" w:rsidP="00A92143" w:rsidR="00A92143">
      <w:pPr>
        <w:jc w:val="both"/>
      </w:pPr>
      <w:r>
        <w:t xml:space="preserve">Zapisničar: Danijela </w:t>
      </w:r>
      <w:proofErr w:type="spellStart"/>
      <w:r>
        <w:t>Špeletić</w:t>
      </w:r>
      <w:proofErr w:type="spellEnd"/>
      <w:r>
        <w:t xml:space="preserve">                                                                        </w:t>
      </w:r>
    </w:p>
    <w:p w:rsidRDefault="00A92143" w:rsidP="00A92143" w:rsidR="00A92143">
      <w:pPr>
        <w:jc w:val="both"/>
      </w:pPr>
    </w:p>
    <w:p w:rsidRDefault="00A92143" w:rsidP="00A92143" w:rsidR="00A92143">
      <w:pPr>
        <w:pStyle w:val="Tijeloteksta"/>
        <w:jc w:val="left"/>
        <w:rPr>
          <w:sz w:val="24"/>
        </w:rPr>
      </w:pPr>
      <w:r>
        <w:rPr>
          <w:sz w:val="24"/>
        </w:rPr>
        <w:t>POUKA O PRAVNOM LIJEKU:</w:t>
      </w:r>
    </w:p>
    <w:p w:rsidRDefault="00A92143" w:rsidP="00A92143" w:rsidR="00A92143">
      <w:pPr>
        <w:pStyle w:val="Tijeloteksta"/>
        <w:jc w:val="left"/>
        <w:rPr>
          <w:sz w:val="24"/>
        </w:rPr>
      </w:pPr>
      <w:r>
        <w:rPr>
          <w:sz w:val="24"/>
        </w:rPr>
        <w:t>Protiv ovog zaključka nije dopuštena posebna žalba (čl. 19. st. 7. Stečajnog zakona).</w:t>
      </w:r>
    </w:p>
    <w:p w:rsidRDefault="00A92143" w:rsidP="00A92143" w:rsidR="00A92143">
      <w:pPr>
        <w:jc w:val="both"/>
      </w:pPr>
    </w:p>
    <w:p w:rsidRDefault="00A92143" w:rsidP="00A92143" w:rsidR="00A92143">
      <w:pPr>
        <w:jc w:val="both"/>
      </w:pPr>
    </w:p>
    <w:p w:rsidRDefault="00A92143" w:rsidP="00A92143" w:rsidR="00A92143">
      <w:pPr>
        <w:jc w:val="both"/>
      </w:pPr>
      <w:r>
        <w:t>D N A:</w:t>
      </w:r>
    </w:p>
    <w:p w:rsidRDefault="00A92143" w:rsidP="00A92143" w:rsidR="00A92143">
      <w:pPr>
        <w:jc w:val="both"/>
      </w:pPr>
      <w:r>
        <w:t>1. Zakonski zastupnik dužnika Goran Tokić, Široko Polje, Đakovačka 26</w:t>
      </w:r>
    </w:p>
    <w:p w:rsidRDefault="00A92143" w:rsidP="00A92143" w:rsidR="00A92143">
      <w:pPr>
        <w:jc w:val="both"/>
      </w:pPr>
      <w:r>
        <w:t>2. Dužnik VIRGA d.o.o., Široko Polje, Đakovačka 25</w:t>
      </w:r>
    </w:p>
    <w:p w:rsidRDefault="00A92143" w:rsidP="00A92143" w:rsidR="00A92143">
      <w:pPr>
        <w:jc w:val="both"/>
      </w:pPr>
      <w:r>
        <w:t>3. e-oglasna ploča uz prijedlog</w:t>
      </w:r>
    </w:p>
    <w:p w:rsidRDefault="00A92143" w:rsidP="00A92143" w:rsidR="00A92143">
      <w:pPr>
        <w:jc w:val="both"/>
      </w:pPr>
      <w:r>
        <w:t>3. kal. 15.03.2017.</w:t>
      </w:r>
    </w:p>
    <w:p w:rsidRDefault="00A92143" w:rsidP="00A92143" w:rsidR="00A92143">
      <w:pPr>
        <w:pStyle w:val="Tijeloteksta"/>
        <w:ind w:left="360"/>
        <w:jc w:val="left"/>
        <w:rPr>
          <w:sz w:val="24"/>
        </w:rPr>
      </w:pPr>
    </w:p>
    <w:p w:rsidRDefault="00A92143" w:rsidP="00A92143" w:rsidR="00A92143">
      <w:pPr>
        <w:pStyle w:val="Tijeloteksta"/>
        <w:ind w:left="360"/>
        <w:jc w:val="left"/>
        <w:rPr>
          <w:sz w:val="24"/>
        </w:rPr>
      </w:pPr>
    </w:p>
    <w:p w:rsidRDefault="00A92143" w:rsidP="00A92143" w:rsidR="00A92143">
      <w:pPr>
        <w:pStyle w:val="Tijeloteksta"/>
        <w:ind w:left="360"/>
        <w:jc w:val="left"/>
        <w:rPr>
          <w:sz w:val="24"/>
        </w:rPr>
      </w:pPr>
    </w:p>
    <w:p w:rsidRDefault="00A92143" w:rsidP="00A92143" w:rsidR="00A92143">
      <w:pPr>
        <w:pStyle w:val="Tijeloteksta"/>
        <w:ind w:left="360"/>
        <w:jc w:val="left"/>
        <w:rPr>
          <w:sz w:val="24"/>
        </w:rPr>
      </w:pPr>
    </w:p>
    <w:p w:rsidRDefault="00A92143" w:rsidP="00A92143" w:rsidR="00A92143">
      <w:pPr>
        <w:pStyle w:val="Tijeloteksta"/>
        <w:ind w:left="360"/>
        <w:jc w:val="left"/>
        <w:rPr>
          <w:sz w:val="24"/>
        </w:rPr>
      </w:pPr>
    </w:p>
    <w:p w:rsidRDefault="00A92143" w:rsidP="00A92143" w:rsidR="00A92143">
      <w:pPr>
        <w:jc w:val="both"/>
      </w:pPr>
    </w:p>
    <w:p w:rsidRDefault="00A92143" w:rsidP="00A92143" w:rsidR="00A92143">
      <w:pPr>
        <w:pStyle w:val="Tijeloteksta"/>
        <w:ind w:left="360"/>
        <w:jc w:val="left"/>
        <w:rPr>
          <w:sz w:val="24"/>
        </w:rPr>
      </w:pPr>
    </w:p>
    <w:p w:rsidRDefault="00A92143" w:rsidP="00A92143" w:rsidR="00A92143"/>
    <w:p w:rsidRDefault="00A92143" w:rsidP="00A92143" w:rsidR="00A92143">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p>
    <w:p w:rsidRDefault="00A92143" w:rsidP="00A92143" w:rsidR="00A92143">
      <w:pPr>
        <w:pStyle w:val="Tijeloteksta"/>
        <w:jc w:val="left"/>
        <w:rPr>
          <w:sz w:val="24"/>
        </w:rPr>
      </w:pPr>
      <w:r>
        <w:rPr>
          <w:sz w:val="24"/>
        </w:rPr>
        <w:t xml:space="preserve">                                                                                                                                </w:t>
      </w:r>
      <w:r>
        <w:rPr>
          <w:sz w:val="24"/>
        </w:rPr>
        <w:tab/>
      </w:r>
      <w:r>
        <w:rPr>
          <w:sz w:val="24"/>
        </w:rPr>
        <w:tab/>
      </w:r>
      <w:r>
        <w:rPr>
          <w:sz w:val="24"/>
        </w:rPr>
        <w:tab/>
      </w:r>
    </w:p>
    <w:p w:rsidRDefault="00A92143" w:rsidP="00A92143" w:rsidR="00A92143">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A92143" w:rsidP="00A92143" w:rsidR="00A92143">
      <w:pPr>
        <w:pStyle w:val="Tijeloteksta"/>
        <w:jc w:val="left"/>
        <w:rPr>
          <w:sz w:val="24"/>
        </w:rPr>
      </w:pPr>
    </w:p>
    <w:p w:rsidRDefault="00A92143" w:rsidP="00A92143" w:rsidR="00A92143"/>
    <w:p w:rsidRDefault="006D3C3F" w:rsidP="00A92143" w:rsidR="006D3C3F" w:rsidRPr="00A92143">
      <w:bookmarkStart w:name="_GoBack" w:id="0"/>
      <w:bookmarkEnd w:id="0"/>
    </w:p>
    <w:sectPr w:rsidSect="00606835" w:rsidR="006D3C3F" w:rsidRPr="00A92143">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1287" w:rsidR="00FA1287">
      <w:r>
        <w:separator/>
      </w:r>
    </w:p>
  </w:endnote>
  <w:endnote w:id="0" w:type="continuationSeparator">
    <w:p w:rsidRDefault="00FA1287" w:rsidR="00FA12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1287" w:rsidR="00FA1287">
      <w:r>
        <w:separator/>
      </w:r>
    </w:p>
  </w:footnote>
  <w:footnote w:id="0" w:type="continuationSeparator">
    <w:p w:rsidRDefault="00FA1287" w:rsidR="00FA12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143">
      <w:rPr>
        <w:rStyle w:val="Brojstranice"/>
        <w:noProof/>
      </w:rPr>
      <w:t>2</w:t>
    </w:r>
    <w:r>
      <w:rPr>
        <w:rStyle w:val="Brojstranice"/>
      </w:rPr>
      <w:fldChar w:fldCharType="end"/>
    </w:r>
  </w:p>
  <w:p w:rsidRDefault="0036601F" w:rsidP="0036601F" w:rsidR="0036601F">
    <w:pPr>
      <w:jc w:val="right"/>
    </w:pPr>
    <w:r>
      <w:t>7 St-2875/16-18</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B74FDD" w:rsidR="00B74FDD">
    <w:pPr>
      <w:jc w:val="right"/>
    </w:pPr>
    <w:r>
      <w:t>7</w:t>
    </w:r>
    <w:r w:rsidR="00CA752E">
      <w:t xml:space="preserve"> </w:t>
    </w:r>
    <w:r w:rsidR="00B74FDD">
      <w:t>St-</w:t>
    </w:r>
    <w:r w:rsidR="00697C11">
      <w:t>2875</w:t>
    </w:r>
    <w:r w:rsidR="006F7D28">
      <w:t>/</w:t>
    </w:r>
    <w:r w:rsidR="00930350">
      <w:t>16</w:t>
    </w:r>
    <w:r w:rsidR="00A92EB5">
      <w:t>-</w:t>
    </w:r>
    <w:r w:rsidR="00697C11">
      <w:t>1</w:t>
    </w:r>
    <w:r w:rsidR="0036601F">
      <w:t>8</w:t>
    </w: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1B8"/>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61B"/>
    <w:rsid w:val="000F6B3F"/>
    <w:rsid w:val="000F7420"/>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6601F"/>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6B8F"/>
    <w:rsid w:val="005D7190"/>
    <w:rsid w:val="005D754F"/>
    <w:rsid w:val="005E26ED"/>
    <w:rsid w:val="005E3194"/>
    <w:rsid w:val="005E4D49"/>
    <w:rsid w:val="005E6A40"/>
    <w:rsid w:val="005F0145"/>
    <w:rsid w:val="005F07E4"/>
    <w:rsid w:val="005F2AAC"/>
    <w:rsid w:val="005F2E9C"/>
    <w:rsid w:val="005F2EA5"/>
    <w:rsid w:val="005F4774"/>
    <w:rsid w:val="005F54CD"/>
    <w:rsid w:val="00600812"/>
    <w:rsid w:val="006018EF"/>
    <w:rsid w:val="006021E3"/>
    <w:rsid w:val="0060264C"/>
    <w:rsid w:val="00602F62"/>
    <w:rsid w:val="00604AD6"/>
    <w:rsid w:val="00606835"/>
    <w:rsid w:val="006101EA"/>
    <w:rsid w:val="0061062C"/>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97C11"/>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0E4C"/>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3875"/>
    <w:rsid w:val="007E3946"/>
    <w:rsid w:val="007E43C9"/>
    <w:rsid w:val="007E452F"/>
    <w:rsid w:val="007E47B5"/>
    <w:rsid w:val="007E668E"/>
    <w:rsid w:val="007E6CAD"/>
    <w:rsid w:val="007E7BD4"/>
    <w:rsid w:val="007F0127"/>
    <w:rsid w:val="007F0BCB"/>
    <w:rsid w:val="007F14D0"/>
    <w:rsid w:val="007F18BD"/>
    <w:rsid w:val="007F2C1D"/>
    <w:rsid w:val="007F4B7C"/>
    <w:rsid w:val="007F7C97"/>
    <w:rsid w:val="008015CF"/>
    <w:rsid w:val="008022C7"/>
    <w:rsid w:val="00802615"/>
    <w:rsid w:val="008029EB"/>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7F"/>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56A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16B1"/>
    <w:rsid w:val="00931F93"/>
    <w:rsid w:val="009336C2"/>
    <w:rsid w:val="00936284"/>
    <w:rsid w:val="009372AE"/>
    <w:rsid w:val="009400EC"/>
    <w:rsid w:val="00941FFA"/>
    <w:rsid w:val="00943607"/>
    <w:rsid w:val="009451CC"/>
    <w:rsid w:val="009456D9"/>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4EE"/>
    <w:rsid w:val="00A92143"/>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31DC"/>
    <w:rsid w:val="00B0554D"/>
    <w:rsid w:val="00B0792E"/>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6C6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20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4898"/>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1D3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2017"/>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2842"/>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86ED8"/>
    <w:rsid w:val="00E91787"/>
    <w:rsid w:val="00E91BDC"/>
    <w:rsid w:val="00E93021"/>
    <w:rsid w:val="00E9484C"/>
    <w:rsid w:val="00E95587"/>
    <w:rsid w:val="00E9704E"/>
    <w:rsid w:val="00EA29D7"/>
    <w:rsid w:val="00EA599C"/>
    <w:rsid w:val="00EA6872"/>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66022"/>
    <w:rsid w:val="00F67C38"/>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287"/>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601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9320B"/>
    <w:rPr>
      <w:color w:val="808080"/>
      <w:bdr w:space="0" w:sz="0" w:color="auto" w:val="none"/>
      <w:shd w:fill="CCFFFF" w:color="auto" w:val="clear"/>
    </w:rPr>
  </w:style>
  <w:style w:customStyle="true" w:styleId="eSPISCCParagraphDefaultFont" w:type="character">
    <w:name w:val="eSPIS_CC_Paragraph Default Font"/>
    <w:basedOn w:val="Naglaeno"/>
    <w:rsid w:val="00B9320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9320B"/>
    <w:rPr>
      <w:b/>
      <w:bCs/>
      <w:bdr w:space="0" w:sz="0" w:color="auto" w:val="none"/>
      <w:shd w:fill="FFFFCC" w:color="auto" w:val="clear"/>
      <w:lang w:val="hr-HR"/>
    </w:rPr>
  </w:style>
  <w:style w:customStyle="true" w:styleId="PozadinaSvijetloCrvena" w:type="character">
    <w:name w:val="Pozadina_SvijetloCrvena"/>
    <w:basedOn w:val="eSPISCCParagraphDefaultFont"/>
    <w:rsid w:val="00B9320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9320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601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9320B"/>
    <w:rPr>
      <w:color w:val="808080"/>
      <w:bdr w:color="auto" w:space="0" w:sz="0" w:val="none"/>
      <w:shd w:color="auto" w:fill="CCFFFF" w:val="clear"/>
    </w:rPr>
  </w:style>
  <w:style w:customStyle="1" w:styleId="eSPISCCParagraphDefaultFont" w:type="character">
    <w:name w:val="eSPIS_CC_Paragraph Default Font"/>
    <w:basedOn w:val="Naglaeno"/>
    <w:rsid w:val="00B9320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9320B"/>
    <w:rPr>
      <w:b/>
      <w:bCs/>
      <w:bdr w:color="auto" w:space="0" w:sz="0" w:val="none"/>
      <w:shd w:color="auto" w:fill="FFFFCC" w:val="clear"/>
      <w:lang w:val="hr-HR"/>
    </w:rPr>
  </w:style>
  <w:style w:customStyle="1" w:styleId="PozadinaSvijetloCrvena" w:type="character">
    <w:name w:val="Pozadina_SvijetloCrvena"/>
    <w:basedOn w:val="eSPISCCParagraphDefaultFont"/>
    <w:rsid w:val="00B9320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9320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269779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St-2875/2016-18</izvorni_sadrzaj>
    <derivirana_varijabla naziv="DomainObject.Oznaka_1">St-2875/2016-18</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2875</izvorni_sadrzaj>
    <derivirana_varijabla naziv="DomainObject.Predmet.Broj_1">2875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St-2875/2016</izvorni_sadrzaj>
    <derivirana_varijabla naziv="DomainObject.Predmet.OznakaBroj_1">St-2875/2016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VIRGA d.o.o. proizvodnja, trgovina i poljoprivredne usluge</izvorni_sadrzaj>
    <derivirana_varijabla naziv="DomainObject.Predmet.ProtustrankaFormated_1">  VIRGA d.o.o. proizvodnja, trgovina i poljoprivredne usluge</derivirana_varijabla>
  </DomainObject.Predmet.ProtustrankaFormated>
  <DomainObject.Predmet.ProtustrankaFormatedOIB>
    <izvorni_sadrzaj>  VIRGA d.o.o. proizvodnja, trgovina i poljoprivredne usluge, OIB 08911178518</izvorni_sadrzaj>
    <derivirana_varijabla naziv="DomainObject.Predmet.ProtustrankaFormatedOIB_1">  VIRGA d.o.o. proizvodnja, trgovina i poljoprivredne usluge, OIB 08911178518</derivirana_varijabla>
  </DomainObject.Predmet.ProtustrankaFormatedOIB>
  <DomainObject.Predmet.ProtustrankaFormatedWithAdress>
    <izvorni_sadrzaj> VIRGA d.o.o. proizvodnja, trgovina i poljoprivredne usluge, Đakovačka 25, 31403 Široko Polje</izvorni_sadrzaj>
    <derivirana_varijabla naziv="DomainObject.Predmet.ProtustrankaFormatedWithAdress_1"> VIRGA d.o.o. proizvodnja, trgovina i poljoprivredne usluge, Đakovačka 25, 31403 Široko Polje</derivirana_varijabla>
  </DomainObject.Predmet.ProtustrankaFormatedWithAdress>
  <DomainObject.Predmet.ProtustrankaFormatedWithAdressOIB>
    <izvorni_sadrzaj> VIRGA d.o.o. proizvodnja, trgovina i poljoprivredne usluge, OIB 08911178518, Đakovačka 25, 31403 Široko Polje</izvorni_sadrzaj>
    <derivirana_varijabla naziv="DomainObject.Predmet.ProtustrankaFormatedWithAdressOIB_1"> VIRGA d.o.o. proizvodnja, trgovina i poljoprivredne usluge, OIB 08911178518, Đakovačka 25, 31403 Široko Polje</derivirana_varijabla>
  </DomainObject.Predmet.ProtustrankaFormatedWithAdressOIB>
  <DomainObject.Predmet.ProtustrankaWithAdress>
    <izvorni_sadrzaj>VIRGA d.o.o. proizvodnja, trgovina i poljoprivredne usluge Đakovačka 25, 31403 Široko Polje</izvorni_sadrzaj>
    <derivirana_varijabla naziv="DomainObject.Predmet.ProtustrankaWithAdress_1">VIRGA d.o.o. proizvodnja, trgovina i poljoprivredne usluge Đakovačka 25, 31403 Široko Polje</derivirana_varijabla>
  </DomainObject.Predmet.ProtustrankaWithAdress>
  <DomainObject.Predmet.ProtustrankaWithAdressOIB>
    <izvorni_sadrzaj>VIRGA d.o.o. proizvodnja, trgovina i poljoprivredne usluge, OIB 08911178518, Đakovačka 25, 31403 Široko Polje</izvorni_sadrzaj>
    <derivirana_varijabla naziv="DomainObject.Predmet.ProtustrankaWithAdressOIB_1">VIRGA d.o.o. proizvodnja, trgovina i poljoprivredne usluge, OIB 08911178518, Đakovačka 25, 31403 Široko Polje</derivirana_varijabla>
  </DomainObject.Predmet.ProtustrankaWithAdressOIB>
  <DomainObject.Predmet.ProtustrankaNazivFormated>
    <izvorni_sadrzaj>VIRGA d.o.o. proizvodnja, trgovina i poljoprivredne usluge</izvorni_sadrzaj>
    <derivirana_varijabla naziv="DomainObject.Predmet.ProtustrankaNazivFormated_1">VIRGA d.o.o. proizvodnja, trgovina i poljoprivredne usluge</derivirana_varijabla>
  </DomainObject.Predmet.ProtustrankaNazivFormated>
  <DomainObject.Predmet.ProtustrankaNazivFormatedOIB>
    <izvorni_sadrzaj>VIRGA d.o.o. proizvodnja, trgovina i poljoprivredne usluge, OIB 08911178518</izvorni_sadrzaj>
    <derivirana_varijabla naziv="DomainObject.Predmet.ProtustrankaNazivFormatedOIB_1">VIRGA d.o.o. proizvodnja, trgovina i poljoprivredne usluge, OIB 08911178518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Granolio d.d. za proizvodnju, trgovinu i usluge</izvorni_sadrzaj>
    <derivirana_varijabla naziv="DomainObject.Predmet.StrankaFormated_1">  Granolio d.d. za proizvodnju, trgovinu i usluge</derivirana_varijabla>
  </DomainObject.Predmet.StrankaFormated>
  <DomainObject.Predmet.StrankaFormatedOIB>
    <izvorni_sadrzaj>  Granolio d.d. za proizvodnju, trgovinu i usluge, OIB 59064993527</izvorni_sadrzaj>
    <derivirana_varijabla naziv="DomainObject.Predmet.StrankaFormatedOIB_1">  Granolio d.d. za proizvodnju, trgovinu i usluge, OIB 59064993527</derivirana_varijabla>
  </DomainObject.Predmet.StrankaFormatedOIB>
  <DomainObject.Predmet.StrankaFormatedWithAdress>
    <izvorni_sadrzaj> Granolio d.d. za proizvodnju, trgovinu i usluge, Budmanijeva 5, 10000 Zagreb</izvorni_sadrzaj>
    <derivirana_varijabla naziv="DomainObject.Predmet.StrankaFormatedWithAdress_1"> Granolio d.d. za proizvodnju, trgovinu i usluge, Budmanijeva 5, 10000 Zagreb</derivirana_varijabla>
  </DomainObject.Predmet.StrankaFormatedWithAdress>
  <DomainObject.Predmet.StrankaFormatedWithAdressOIB>
    <izvorni_sadrzaj> Granolio d.d. za proizvodnju, trgovinu i usluge, OIB 59064993527, Budmanijeva 5, 10000 Zagreb</izvorni_sadrzaj>
    <derivirana_varijabla naziv="DomainObject.Predmet.StrankaFormatedWithAdressOIB_1"> Granolio d.d. za proizvodnju, trgovinu i usluge, OIB 59064993527, Budmanijeva 5, 10000 Zagreb</derivirana_varijabla>
  </DomainObject.Predmet.StrankaFormatedWithAdressOIB>
  <DomainObject.Predmet.StrankaWithAdress>
    <izvorni_sadrzaj>Granolio d.d. za proizvodnju, trgovinu i usluge Budmanijeva 5,10000 Zagreb</izvorni_sadrzaj>
    <derivirana_varijabla naziv="DomainObject.Predmet.StrankaWithAdress_1">Granolio d.d. za proizvodnju, trgovinu i usluge Budmanijeva 5,10000 Zagreb</derivirana_varijabla>
  </DomainObject.Predmet.StrankaWithAdress>
  <DomainObject.Predmet.StrankaWithAdressOIB>
    <izvorni_sadrzaj>Granolio d.d. za proizvodnju, trgovinu i usluge, OIB 59064993527, Budmanijeva 5,10000 Zagreb</izvorni_sadrzaj>
    <derivirana_varijabla naziv="DomainObject.Predmet.StrankaWithAdressOIB_1">Granolio d.d. za proizvodnju, trgovinu i usluge, OIB 59064993527, Budmanijeva 5,10000 Zagreb</derivirana_varijabla>
  </DomainObject.Predmet.StrankaWithAdressOIB>
  <DomainObject.Predmet.StrankaNazivFormated>
    <izvorni_sadrzaj>Granolio d.d. za proizvodnju, trgovinu i usluge</izvorni_sadrzaj>
    <derivirana_varijabla naziv="DomainObject.Predmet.StrankaNazivFormated_1">Granolio d.d. za proizvodnju, trgovinu i usluge</derivirana_varijabla>
  </DomainObject.Predmet.StrankaNazivFormated>
  <DomainObject.Predmet.StrankaNazivFormatedOIB>
    <izvorni_sadrzaj>Granolio d.d. za proizvodnju, trgovinu i usluge, OIB 59064993527</izvorni_sadrzaj>
    <derivirana_varijabla naziv="DomainObject.Predmet.StrankaNazivFormatedOIB_1">Granolio d.d. za proizvodnju, trgovinu i usluge, OIB 59064993527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Granolio d.d. za proizvodnju, trgovinu i usluge</item>
    </izvorni_sadrzaj>
    <derivirana_varijabla naziv="DomainObject.Predmet.StrankaListFormated_1">
      <item>Granolio d.d. za proizvodnju, trgovinu i usluge</item>
    </derivirana_varijabla>
  </DomainObject.Predmet.StrankaListFormated>
  <DomainObject.Predmet.StrankaListFormatedOIB>
    <izvorni_sadrzaj>
      <item>Granolio d.d. za proizvodnju, trgovinu i usluge, OIB 59064993527</item>
    </izvorni_sadrzaj>
    <derivirana_varijabla naziv="DomainObject.Predmet.StrankaListFormatedOIB_1">
      <item>Granolio d.d. za proizvodnju, trgovinu i usluge, OIB 59064993527</item>
    </derivirana_varijabla>
  </DomainObject.Predmet.StrankaListFormatedOIB>
  <DomainObject.Predmet.StrankaListFormatedWithAdress>
    <izvorni_sadrzaj>
      <item>Granolio d.d. za proizvodnju, trgovinu i usluge, Budmanijeva 5, 10000 Zagreb</item>
    </izvorni_sadrzaj>
    <derivirana_varijabla naziv="DomainObject.Predmet.StrankaListFormatedWithAdress_1">
      <item>Granolio d.d. za proizvodnju, trgovinu i usluge, Budmanijeva 5, 10000 Zagreb</item>
    </derivirana_varijabla>
  </DomainObject.Predmet.StrankaListFormatedWithAdress>
  <DomainObject.Predmet.StrankaListFormatedWithAdressOIB>
    <izvorni_sadrzaj>
      <item>Granolio d.d. za proizvodnju, trgovinu i usluge, OIB 59064993527, Budmanijeva 5, 10000 Zagreb</item>
    </izvorni_sadrzaj>
    <derivirana_varijabla naziv="DomainObject.Predmet.StrankaListFormatedWithAdressOIB_1">
      <item>Granolio d.d. za proizvodnju, trgovinu i usluge, OIB 59064993527, Budmanijeva 5, 10000 Zagreb</item>
    </derivirana_varijabla>
  </DomainObject.Predmet.StrankaListFormatedWithAdressOIB>
  <DomainObject.Predmet.StrankaListNazivFormated>
    <izvorni_sadrzaj>
      <item>Granolio d.d. za proizvodnju, trgovinu i usluge</item>
    </izvorni_sadrzaj>
    <derivirana_varijabla naziv="DomainObject.Predmet.StrankaListNazivFormated_1">
      <item>Granolio d.d. za proizvodnju, trgovinu i usluge</item>
    </derivirana_varijabla>
  </DomainObject.Predmet.StrankaListNazivFormated>
  <DomainObject.Predmet.StrankaListNazivFormatedOIB>
    <izvorni_sadrzaj>
      <item>Granolio d.d. za proizvodnju, trgovinu i usluge, OIB 59064993527</item>
    </izvorni_sadrzaj>
    <derivirana_varijabla naziv="DomainObject.Predmet.StrankaListNazivFormatedOIB_1">
      <item>Granolio d.d. za proizvodnju, trgovinu i usluge, OIB 59064993527</item>
    </derivirana_varijabla>
  </DomainObject.Predmet.StrankaListNazivFormatedOIB>
  <DomainObject.Predmet.ProtuStrankaListFormated>
    <izvorni_sadrzaj>
      <item>VIRGA d.o.o. proizvodnja, trgovina i poljoprivredne usluge</item>
    </izvorni_sadrzaj>
    <derivirana_varijabla naziv="DomainObject.Predmet.ProtuStrankaListFormated_1">
      <item>VIRGA d.o.o. proizvodnja, trgovina i poljoprivredne usluge</item>
    </derivirana_varijabla>
  </DomainObject.Predmet.ProtuStrankaListFormated>
  <DomainObject.Predmet.ProtuStrankaListFormatedOIB>
    <izvorni_sadrzaj>
      <item>VIRGA d.o.o. proizvodnja, trgovina i poljoprivredne usluge, OIB 08911178518</item>
    </izvorni_sadrzaj>
    <derivirana_varijabla naziv="DomainObject.Predmet.ProtuStrankaListFormatedOIB_1">
      <item>VIRGA d.o.o. proizvodnja, trgovina i poljoprivredne usluge, OIB 08911178518</item>
    </derivirana_varijabla>
  </DomainObject.Predmet.ProtuStrankaListFormatedOIB>
  <DomainObject.Predmet.ProtuStrankaListFormatedWithAdress>
    <izvorni_sadrzaj>
      <item>VIRGA d.o.o. proizvodnja, trgovina i poljoprivredne usluge, Đakovačka 25, 31403 Široko Polje</item>
    </izvorni_sadrzaj>
    <derivirana_varijabla naziv="DomainObject.Predmet.ProtuStrankaListFormatedWithAdress_1">
      <item>VIRGA d.o.o. proizvodnja, trgovina i poljoprivredne usluge, Đakovačka 25, 31403 Široko Polje</item>
    </derivirana_varijabla>
  </DomainObject.Predmet.ProtuStrankaListFormatedWithAdress>
  <DomainObject.Predmet.ProtuStrankaListFormatedWithAdressOIB>
    <izvorni_sadrzaj>
      <item>VIRGA d.o.o. proizvodnja, trgovina i poljoprivredne usluge, OIB 08911178518, Đakovačka 25, 31403 Široko Polje</item>
    </izvorni_sadrzaj>
    <derivirana_varijabla naziv="DomainObject.Predmet.ProtuStrankaListFormatedWithAdressOIB_1">
      <item>VIRGA d.o.o. proizvodnja, trgovina i poljoprivredne usluge, OIB 08911178518, Đakovačka 25, 31403 Široko Polje</item>
    </derivirana_varijabla>
  </DomainObject.Predmet.ProtuStrankaListFormatedWithAdressOIB>
  <DomainObject.Predmet.ProtuStrankaListNazivFormated>
    <izvorni_sadrzaj>
      <item>VIRGA d.o.o. proizvodnja, trgovina i poljoprivredne usluge</item>
    </izvorni_sadrzaj>
    <derivirana_varijabla naziv="DomainObject.Predmet.ProtuStrankaListNazivFormated_1">
      <item>VIRGA d.o.o. proizvodnja, trgovina i poljoprivredne usluge</item>
    </derivirana_varijabla>
  </DomainObject.Predmet.ProtuStrankaListNazivFormated>
  <DomainObject.Predmet.ProtuStrankaListNazivFormatedOIB>
    <izvorni_sadrzaj>
      <item>VIRGA d.o.o. proizvodnja, trgovina i poljoprivredne usluge, OIB 08911178518</item>
    </izvorni_sadrzaj>
    <derivirana_varijabla naziv="DomainObject.Predmet.ProtuStrankaListNazivFormatedOIB_1">
      <item>VIRGA d.o.o. proizvodnja, trgovina i poljoprivredne usluge, OIB 08911178518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St-2875/2016-18</izvorni_sadrzaj>
    <derivirana_varijabla naziv="DomainObject.PoslovniBrojDokumenta_1">St-2875/2016-18</derivirana_varijabla>
  </DomainObject.PoslovniBrojDokumenta>
  <DomainObject.Predmet.StrankaIDrugi>
    <izvorni_sadrzaj>Granolio d.d. za proizvodnju, trgovinu i usluge</izvorni_sadrzaj>
    <derivirana_varijabla naziv="DomainObject.Predmet.StrankaIDrugi_1">Granolio d.d. za proizvodnju, trgovinu i usluge</derivirana_varijabla>
  </DomainObject.Predmet.StrankaIDrugi>
  <DomainObject.Predmet.ProtustrankaIDrugi>
    <izvorni_sadrzaj>VIRGA d.o.o. proizvodnja, trgovina i poljoprivredne usluge</izvorni_sadrzaj>
    <derivirana_varijabla naziv="DomainObject.Predmet.ProtustrankaIDrugi_1">VIRGA d.o.o. proizvodnja, trgovina i poljoprivredne usluge</derivirana_varijabla>
  </DomainObject.Predmet.ProtustrankaIDrugi>
  <DomainObject.Predmet.StrankaIDrugiAdressOIB>
    <izvorni_sadrzaj>Granolio d.d. za proizvodnju, trgovinu i usluge, OIB 59064993527, Budmanijeva 5, 10000 Zagreb</izvorni_sadrzaj>
    <derivirana_varijabla naziv="DomainObject.Predmet.StrankaIDrugiAdressOIB_1">Granolio d.d. za proizvodnju, trgovinu i usluge, OIB 59064993527, Budmanijeva 5, 10000 Zagreb</derivirana_varijabla>
  </DomainObject.Predmet.StrankaIDrugiAdressOIB>
  <DomainObject.Predmet.ProtustrankaIDrugiAdressOIB>
    <izvorni_sadrzaj>VIRGA d.o.o. proizvodnja, trgovina i poljoprivredne usluge, OIB 08911178518, Đakovačka 25, 31403 Široko Polje</izvorni_sadrzaj>
    <derivirana_varijabla naziv="DomainObject.Predmet.ProtustrankaIDrugiAdressOIB_1">VIRGA d.o.o. proizvodnja, trgovina i poljoprivredne usluge, OIB 08911178518, Đakovačka 25, 31403 Široko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VIRGA d.o.o. proizvodnja, trgovina i poljoprivredne usluge</item>
      <item>Granolio d.d. za proizvodnju, trgovinu i usluge</item>
    </izvorni_sadrzaj>
    <derivirana_varijabla naziv="DomainObject.Predmet.SudioniciListNaziv_1">
      <item>VIRGA d.o.o. proizvodnja, trgovina i poljoprivredne usluge</item>
      <item>Granolio d.d. za proizvodnju, trgovinu i usluge</item>
    </derivirana_varijabla>
  </DomainObject.Predmet.SudioniciListNaziv>
  <DomainObject.Predmet.SudioniciListAdressOIB>
    <izvorni_sadrzaj>
      <item>VIRGA d.o.o. proizvodnja, trgovina i poljoprivredne usluge, OIB 08911178518, Đakovačka 25,31403 Široko Polje</item>
      <item>Granolio d.d. za proizvodnju, trgovinu i usluge, OIB 59064993527, Budmanijeva 5,10000 Zagreb</item>
    </izvorni_sadrzaj>
    <derivirana_varijabla naziv="DomainObject.Predmet.SudioniciListAdressOIB_1">
      <item>VIRGA d.o.o. proizvodnja, trgovina i poljoprivredne usluge, OIB 08911178518, Đakovačka 25,31403 Široko Polje</item>
      <item>Granolio d.d. za proizvodnju, trgovinu i usluge, OIB 59064993527, Budmanijeva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08911178518</item>
      <item>, OIB 59064993527</item>
    </izvorni_sadrzaj>
    <derivirana_varijabla naziv="DomainObject.Predmet.SudioniciListNazivOIB_1">
      <item>, OIB 08911178518</item>
      <item>, OIB 59064993527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9A2DE9-4664-4044-B0BD-93855E4CD5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607</properties:Words>
  <properties:Characters>3337</properties:Characters>
  <properties:Lines>153</properties:Lines>
  <properties:Paragraphs>26</properties:Paragraphs>
  <properties:TotalTime>386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2017-02-22T10:37:00Z</cp:lastPrinted>
  <dcterms:modified xmlns:xsi="http://www.w3.org/2001/XMLSchema-instance" xsi:type="dcterms:W3CDTF">2017-02-22T12:44:00Z</dcterms:modified>
  <cp:revision>502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St-2875/2016-18 / Odluka - Zaključak</vt:lpwstr>
  </prop:property>
  <prop:property name="CC_coloring" pid="4" fmtid="{D5CDD505-2E9C-101B-9397-08002B2CF9AE}">
    <vt:bool>true</vt:bool>
  </prop:property>
  <prop:property name="BrojStranica" pid="5" fmtid="{D5CDD505-2E9C-101B-9397-08002B2CF9AE}">
    <vt:i4>4</vt:i4>
  </prop:property>
</prop:Properties>
</file>