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bcf3" w14:paraId="df5bcf3" w:rsidRDefault="004478F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8FD" w:rsidP="004478FD" w:rsidR="00AE649C">
      <w:pPr>
        <w:pStyle w:val="NormaleSPIS"/>
        <w:spacing w:after="0"/>
      </w:pPr>
      <w:r>
        <w:t xml:space="preserve">         Republika Hrvatska</w:t>
      </w:r>
    </w:p>
    <w:p w:rsidRDefault="004478FD" w:rsidP="004478FD" w:rsidR="004478FD">
      <w:pPr>
        <w:pStyle w:val="NormaleSPIS"/>
        <w:spacing w:after="0"/>
      </w:pPr>
      <w:r>
        <w:t xml:space="preserve">      Trgovački sud u Bjelovaru</w:t>
      </w:r>
    </w:p>
    <w:p w:rsidRDefault="004478FD" w:rsidP="004478FD" w:rsidR="004478FD">
      <w:pPr>
        <w:pStyle w:val="NormaleSPIS"/>
        <w:spacing w:after="0"/>
      </w:pPr>
      <w:r>
        <w:t>Bjelovar, Šetalište dr.I.Lebovića 42.</w:t>
      </w:r>
    </w:p>
    <w:p w:rsidRDefault="004478FD" w:rsidP="004478FD" w:rsidR="004478FD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St-99/2018-7</w:t>
      </w:r>
    </w:p>
    <w:p w:rsidRDefault="004478FD" w:rsidP="004478FD" w:rsidR="004478FD">
      <w:pPr>
        <w:pStyle w:val="NormaleSPIS"/>
        <w:spacing w:after="0"/>
        <w:jc w:val="right"/>
        <w:rPr>
          <w:noProof/>
        </w:rPr>
      </w:pPr>
    </w:p>
    <w:p w:rsidRDefault="004478FD" w:rsidP="004478FD" w:rsidR="004478F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478FD" w:rsidP="004478FD" w:rsidR="004478F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478FD" w:rsidP="004478FD" w:rsidR="004478F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Podružnica Bjelovar,  za otvaranje stečajnog postupka nad dužnikom</w:t>
      </w:r>
      <w:r>
        <w:rPr>
          <w:lang w:eastAsia="hr-HR"/>
        </w:rPr>
        <w:t xml:space="preserve"> B2B NETWORK d.o.o. za usluge i trgovinu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MBS 080945951, OIB 65035089284, 10</w:t>
      </w:r>
      <w:r>
        <w:t>. srpnja 2018.</w:t>
      </w:r>
    </w:p>
    <w:p w:rsidRDefault="004478FD" w:rsidP="004478FD" w:rsidR="004478FD">
      <w:pPr>
        <w:jc w:val="center"/>
      </w:pPr>
      <w:r>
        <w:t>r i j e š i o   j e</w:t>
      </w:r>
    </w:p>
    <w:p w:rsidRDefault="004478FD" w:rsidP="004478FD" w:rsidR="004478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B2B NETWORK d.o.o. za usluge i trgovinu iz Donje </w:t>
      </w:r>
      <w:proofErr w:type="spellStart"/>
      <w:r>
        <w:t>Petričke</w:t>
      </w:r>
      <w:proofErr w:type="spellEnd"/>
      <w:r>
        <w:t xml:space="preserve"> 83, MBS 080945951, OIB 65035089284.</w:t>
      </w:r>
    </w:p>
    <w:p w:rsidRDefault="004478FD" w:rsidP="004478FD" w:rsidR="004478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478FD" w:rsidP="004478FD" w:rsidR="004478FD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B2B NETWORK d.o.o. za usluge i trgovinu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MBS 080945951, OIB 65035089284, </w:t>
      </w:r>
      <w:r>
        <w:t>p</w:t>
      </w:r>
      <w:r>
        <w:rPr>
          <w:noProof/>
        </w:rPr>
        <w:t>ostavlja se privremena stečajna upraviteljica.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Paula Čandrlić Mesarić iz Osijeka, Zagrebačka 6, OIB 89394772015.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  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13. rujna 2018</w:t>
      </w:r>
      <w:r>
        <w:rPr>
          <w:noProof/>
        </w:rPr>
        <w:t>.</w:t>
      </w:r>
      <w:r>
        <w:rPr>
          <w:b/>
          <w:noProof/>
        </w:rPr>
        <w:t xml:space="preserve"> godine u 10,00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-predlagatelj FINA, RC Zagreb, Podružnica Bjelovar,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-zakonski zastupnik dužnika Martina Medač iz Donje Petričke 83,</w:t>
      </w:r>
    </w:p>
    <w:p w:rsidRDefault="004478FD" w:rsidP="004478FD" w:rsidR="004478FD">
      <w:pPr>
        <w:ind w:firstLine="851"/>
        <w:jc w:val="both"/>
        <w:rPr>
          <w:noProof/>
        </w:rPr>
      </w:pPr>
    </w:p>
    <w:p w:rsidRDefault="004478FD" w:rsidP="004478FD" w:rsidR="004478FD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4478FD" w:rsidP="004478FD" w:rsidR="004478FD">
      <w:pPr>
        <w:ind w:firstLine="851"/>
        <w:jc w:val="right"/>
        <w:rPr>
          <w:noProof/>
        </w:rPr>
      </w:pPr>
      <w:r>
        <w:rPr>
          <w:noProof/>
        </w:rPr>
        <w:t>Poslovni broj:7 St-99/2018-7</w:t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-privremena stečajna upraviteljica Paula Čandrlić Mesarić iz Osijeka, Zagrebačka 6,</w:t>
      </w:r>
      <w:r>
        <w:rPr>
          <w:noProof/>
        </w:rPr>
        <w:tab/>
      </w:r>
    </w:p>
    <w:p w:rsidRDefault="004478FD" w:rsidP="004478FD" w:rsidR="004478FD">
      <w:pPr>
        <w:ind w:firstLine="851"/>
        <w:jc w:val="both"/>
        <w:rPr>
          <w:noProof/>
        </w:rPr>
      </w:pPr>
      <w:r>
        <w:rPr>
          <w:noProof/>
        </w:rPr>
        <w:t>6. Rješenje se dostavlja sudskom registru ovog suda.</w:t>
      </w:r>
    </w:p>
    <w:p w:rsidRDefault="004478FD" w:rsidP="004478FD" w:rsidR="004478F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4478FD" w:rsidP="004478FD" w:rsidR="004478FD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4478FD" w:rsidP="004478FD" w:rsidR="004478FD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Bjelovaru prijedlog za otvaranje stečaja nad dužnikom. U prijedlogu navodi da na dan 18.01.2018. godine dužnik u Očevidniku redoslijeda osnova za plaćanje ima evidentirane neizvršene osnove za plaćanje u neprekinutom razdoblju od 120 dana, u ukupnom iznosu od 6.478,72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4478FD" w:rsidP="004478FD" w:rsidR="004478FD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4478FD" w:rsidP="004478FD" w:rsidR="004478FD">
      <w:pPr>
        <w:ind w:firstLine="851"/>
        <w:jc w:val="both"/>
        <w:rPr>
          <w:noProof/>
          <w:lang w:val="en-GB"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</w:p>
    <w:p w:rsidRDefault="004478FD" w:rsidP="004478FD" w:rsidR="004478FD">
      <w:pPr>
        <w:ind w:firstLine="708"/>
        <w:jc w:val="both"/>
        <w:rPr>
          <w:noProof/>
        </w:rPr>
      </w:pPr>
      <w:r>
        <w:t xml:space="preserve"> </w:t>
      </w:r>
      <w:r>
        <w:rPr>
          <w:noProof/>
        </w:rPr>
        <w:t>Temeljem čl.123. st.1. i čl.128. st.1., 3. i 5. SZ-a zakazano je ročište na koje su pozvane osobe iz točke 5. izreke rješenja. Na tome ročištu pozvane osobe će se izjasniti o prijedlogu za otvaranje stečajnog postupka te će se raspraviti o uvjetima za otva</w:t>
      </w:r>
      <w:r>
        <w:rPr>
          <w:noProof/>
        </w:rPr>
        <w:t xml:space="preserve">ranje stečajnog postupka.      </w:t>
      </w:r>
      <w:r>
        <w:rPr>
          <w:noProof/>
        </w:rPr>
        <w:t xml:space="preserve">     </w:t>
      </w:r>
      <w:r>
        <w:rPr>
          <w:noProof/>
        </w:rPr>
        <w:tab/>
        <w:t xml:space="preserve"> </w:t>
      </w:r>
    </w:p>
    <w:p w:rsidRDefault="004478FD" w:rsidP="004478FD" w:rsidR="004478FD">
      <w:pPr>
        <w:jc w:val="center"/>
        <w:outlineLvl w:val="0"/>
        <w:rPr>
          <w:noProof/>
        </w:rPr>
      </w:pPr>
      <w:r>
        <w:rPr>
          <w:noProof/>
        </w:rPr>
        <w:t xml:space="preserve">Bjelovar 10. srpnja 2018. </w:t>
      </w:r>
    </w:p>
    <w:p w:rsidRDefault="004478FD" w:rsidP="004478FD" w:rsidR="004478F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</w:t>
      </w:r>
      <w:r>
        <w:rPr>
          <w:noProof/>
        </w:rPr>
        <w:t xml:space="preserve">     Sudac</w:t>
      </w:r>
    </w:p>
    <w:p w:rsidRDefault="004478FD" w:rsidP="004478FD" w:rsidR="004478F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4478FD" w:rsidP="004478FD" w:rsidR="004478F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Za točnost otpravka-ovlašteni službenik</w:t>
      </w:r>
    </w:p>
    <w:p w:rsidRDefault="004478FD" w:rsidP="004478FD" w:rsidR="004478F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Jasmina Tubić</w:t>
      </w:r>
    </w:p>
    <w:p w:rsidRDefault="004478FD" w:rsidP="004478FD" w:rsidR="004478F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8FD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63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St-99/2018-7</izvorni_sadrzaj>
    <derivirana_varijabla naziv="DomainObject.Oznaka_1">St-99/2018-7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B2B NETWORK d.o.o. za usluge i trgovinu zastupanog po punomoćniku Martina Medač</izvorni_sadrzaj>
    <derivirana_varijabla naziv="DomainObject.Predmet.ProtustrankaFormated_1">  B2B NETWORK d.o.o. za usluge i trgovinu zastupanog po punomoćniku Martina Medač</derivirana_varijabla>
  </DomainObject.Predmet.ProtustrankaFormated>
  <DomainObject.Predmet.ProtustrankaFormatedOIB>
    <izvorni_sadrzaj>  B2B NETWORK d.o.o. za usluge i trgovinu, OIB 65035089284 zastupanog po punomoćniku Martina Medač</izvorni_sadrzaj>
    <derivirana_varijabla naziv="DomainObject.Predmet.ProtustrankaFormatedOIB_1">  B2B NETWORK d.o.o. za usluge i trgovinu, OIB 65035089284 zastupanog po punomoćniku Martina Medač</derivirana_varijabla>
  </DomainObject.Predmet.ProtustrankaFormatedOIB>
  <DomainObject.Predmet.ProtustrankaFormatedWithAdress>
    <izvorni_sadrzaj> B2B NETWORK d.o.o. za usluge i trgovinu, Donja Petrička 83, 43232 Donja Petrička zastupanog po punomoćniku Martina Medač</izvorni_sadrzaj>
    <derivirana_varijabla naziv="DomainObject.Predmet.ProtustrankaFormatedWithAdress_1"> B2B NETWORK d.o.o. za usluge i trgovinu, Donja Petrička 83, 43232 Donja Petrička zastupanog po punomoćniku Martina Medač</derivirana_varijabla>
  </DomainObject.Predmet.ProtustrankaFormatedWithAdress>
  <DomainObject.Predmet.ProtustrankaFormatedWithAdressOIB>
    <izvorni_sadrzaj> B2B NETWORK d.o.o. za usluge i trgovinu, OIB 65035089284, Donja Petrička 83, 43232 Donja Petrička zastupanog po punomoćniku Martina Medač</izvorni_sadrzaj>
    <derivirana_varijabla naziv="DomainObject.Predmet.ProtustrankaFormatedWithAdressOIB_1"> B2B NETWORK d.o.o. za usluge i trgovinu, OIB 65035089284, Donja Petrička 83, 43232 Donja Petrička zastupanog po punomoćniku Martina Medač</derivirana_varijabla>
  </DomainObject.Predmet.ProtustrankaFormatedWithAdressOIB>
  <DomainObject.Predmet.ProtustrankaWithAdress>
    <izvorni_sadrzaj>B2B NETWORK d.o.o. za usluge i trgovinu Donja Petrička 83, 43232 Donja Petrička</izvorni_sadrzaj>
    <derivirana_varijabla naziv="DomainObject.Predmet.ProtustrankaWithAdress_1">B2B NETWORK d.o.o. za usluge i trgovinu Donja Petrička 83, 43232 Donja Petrička</derivirana_varijabla>
  </DomainObject.Predmet.ProtustrankaWithAdress>
  <DomainObject.Predmet.ProtustrankaWithAdressOIB>
    <izvorni_sadrzaj>B2B NETWORK d.o.o. za usluge i trgovinu, OIB 65035089284, Donja Petrička 83, 43232 Donja Petrička</izvorni_sadrzaj>
    <derivirana_varijabla naziv="DomainObject.Predmet.ProtustrankaWithAdressOIB_1">B2B NETWORK d.o.o. za usluge i trgovinu, OIB 65035089284, Donja Petrička 83, 43232 Donja Petrička</derivirana_varijabla>
  </DomainObject.Predmet.ProtustrankaWithAdressOIB>
  <DomainObject.Predmet.ProtustrankaNazivFormated>
    <izvorni_sadrzaj>B2B NETWORK d.o.o. za usluge i trgovinu</izvorni_sadrzaj>
    <derivirana_varijabla naziv="DomainObject.Predmet.ProtustrankaNazivFormated_1">B2B NETWORK d.o.o. za usluge i trgovinu</derivirana_varijabla>
  </DomainObject.Predmet.ProtustrankaNazivFormated>
  <DomainObject.Predmet.ProtustrankaNazivFormatedOIB>
    <izvorni_sadrzaj>B2B NETWORK d.o.o. za usluge i trgovinu, OIB 65035089284</izvorni_sadrzaj>
    <derivirana_varijabla naziv="DomainObject.Predmet.ProtustrankaNazivFormatedOIB_1">B2B NETWORK d.o.o. za usluge i trgovinu, OIB 65035089284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B2B NETWORK d.o.o. za usluge i trgovinu zastupanog po punomoćniku Martina Medač</item>
    </izvorni_sadrzaj>
    <derivirana_varijabla naziv="DomainObject.Predmet.ProtuStrankaListFormated_1">
      <item>B2B NETWORK d.o.o. za usluge i trgovinu zastupanog po punomoćniku Martina Medač</item>
    </derivirana_varijabla>
  </DomainObject.Predmet.ProtuStrankaListFormated>
  <DomainObject.Predmet.ProtuStrankaListFormatedOIB>
    <izvorni_sadrzaj>
      <item>B2B NETWORK d.o.o. za usluge i trgovinu, OIB 65035089284 zastupanog po punomoćniku Martina Medač</item>
    </izvorni_sadrzaj>
    <derivirana_varijabla naziv="DomainObject.Predmet.ProtuStrankaListFormatedOIB_1">
      <item>B2B NETWORK d.o.o. za usluge i trgovinu, OIB 65035089284 zastupanog po punomoćniku Martina Medač</item>
    </derivirana_varijabla>
  </DomainObject.Predmet.ProtuStrankaListFormatedOIB>
  <DomainObject.Predmet.ProtuStrankaListFormatedWithAdress>
    <izvorni_sadrzaj>
      <item>B2B NETWORK d.o.o. za usluge i trgovinu, Donja Petrička 83, 43232 Donja Petrička zastupanog po punomoćniku Martina Medač</item>
    </izvorni_sadrzaj>
    <derivirana_varijabla naziv="DomainObject.Predmet.ProtuStrankaListFormatedWithAdress_1">
      <item>B2B NETWORK d.o.o. za usluge i trgovinu, Donja Petrička 83, 43232 Donja Petrička zastupanog po punomoćniku Martina Medač</item>
    </derivirana_varijabla>
  </DomainObject.Predmet.ProtuStrankaListFormatedWithAdress>
  <DomainObject.Predmet.ProtuStrankaListFormatedWithAdressOIB>
    <izvorni_sadrzaj>
      <item>B2B NETWORK d.o.o. za usluge i trgovinu, OIB 65035089284, Donja Petrička 83, 43232 Donja Petrička zastupanog po punomoćniku Martina Medač</item>
    </izvorni_sadrzaj>
    <derivirana_varijabla naziv="DomainObject.Predmet.ProtuStrankaListFormatedWithAdressOIB_1">
      <item>B2B NETWORK d.o.o. za usluge i trgovinu, OIB 65035089284, Donja Petrička 83, 43232 Donja Petrička zastupanog po punomoćniku Martina Medač</item>
    </derivirana_varijabla>
  </DomainObject.Predmet.ProtuStrankaListFormatedWithAdressOIB>
  <DomainObject.Predmet.ProtuStrankaListNazivFormated>
    <izvorni_sadrzaj>
      <item>B2B NETWORK d.o.o. za usluge i trgovinu</item>
    </izvorni_sadrzaj>
    <derivirana_varijabla naziv="DomainObject.Predmet.ProtuStrankaListNazivFormated_1">
      <item>B2B NETWORK d.o.o. za usluge i trgovinu</item>
    </derivirana_varijabla>
  </DomainObject.Predmet.ProtuStrankaListNazivFormated>
  <DomainObject.Predmet.ProtuStrankaListNazivFormatedOIB>
    <izvorni_sadrzaj>
      <item>B2B NETWORK d.o.o. za usluge i trgovinu, OIB 65035089284</item>
    </izvorni_sadrzaj>
    <derivirana_varijabla naziv="DomainObject.Predmet.ProtuStrankaListNazivFormatedOIB_1">
      <item>B2B NETWORK d.o.o. za usluge i trgovinu, OIB 65035089284</item>
    </derivirana_varijabla>
  </DomainObject.Predmet.ProtuStrankaListNazivFormatedOIB>
  <DomainObject.Predmet.OstaliListFormated>
    <izvorni_sadrzaj>
      <item>Martina Medač punomoćnik sudionika u postupku B2B NETWORK d.o.o. za usluge i trgovinu</item>
    </izvorni_sadrzaj>
    <derivirana_varijabla naziv="DomainObject.Predmet.OstaliListFormated_1">
      <item>Martina Medač punomoćnik sudionika u postupku B2B NETWORK d.o.o. za usluge i trgovinu</item>
    </derivirana_varijabla>
  </DomainObject.Predmet.OstaliListFormated>
  <DomainObject.Predmet.OstaliListFormatedOIB>
    <izvorni_sadrzaj>
      <item>Martina Medač, OIB 87212562990 punomoćnik sudionika u postupku B2B NETWORK d.o.o. za usluge i trgovinu</item>
    </izvorni_sadrzaj>
    <derivirana_varijabla naziv="DomainObject.Predmet.OstaliListFormatedOIB_1">
      <item>Martina Medač, OIB 87212562990 punomoćnik sudionika u postupku B2B NETWORK d.o.o. za usluge i trgovinu</item>
    </derivirana_varijabla>
  </DomainObject.Predmet.OstaliListFormatedOIB>
  <DomainObject.Predmet.OstaliListFormatedWithAdress>
    <izvorni_sadrzaj>
      <item>Martina Medač, Donja Petrička 83, 43232 Donja Petrička punomoćnik sudionika u postupku B2B NETWORK d.o.o. za usluge i trgovinu</item>
    </izvorni_sadrzaj>
    <derivirana_varijabla naziv="DomainObject.Predmet.OstaliListFormatedWithAdress_1">
      <item>Martina Medač, Donja Petrička 83, 43232 Donja Petrička punomoćnik sudionika u postupku B2B NETWORK d.o.o. za usluge i trgovinu</item>
    </derivirana_varijabla>
  </DomainObject.Predmet.OstaliListFormatedWithAdress>
  <DomainObject.Predmet.OstaliListFormatedWithAdressOIB>
    <izvorni_sadrzaj>
      <item>Martina Medač, OIB 87212562990, Donja Petrička 83, 43232 Donja Petrička punomoćnik sudionika u postupku B2B NETWORK d.o.o. za usluge i trgovinu</item>
    </izvorni_sadrzaj>
    <derivirana_varijabla naziv="DomainObject.Predmet.OstaliListFormatedWithAdressOIB_1">
      <item>Martina Medač, OIB 87212562990, Donja Petrička 83, 43232 Donja Petrička punomoćnik sudionika u postupku B2B NETWORK d.o.o. za usluge i trgovinu</item>
    </derivirana_varijabla>
  </DomainObject.Predmet.OstaliListFormatedWithAdressOIB>
  <DomainObject.Predmet.OstaliListNazivFormated>
    <izvorni_sadrzaj>
      <item>Martina Medač</item>
    </izvorni_sadrzaj>
    <derivirana_varijabla naziv="DomainObject.Predmet.OstaliListNazivFormated_1">
      <item>Martina Medač</item>
    </derivirana_varijabla>
  </DomainObject.Predmet.OstaliListNazivFormated>
  <DomainObject.Predmet.OstaliListNazivFormatedOIB>
    <izvorni_sadrzaj>
      <item>Martina Medač, OIB 87212562990</item>
    </izvorni_sadrzaj>
    <derivirana_varijabla naziv="DomainObject.Predmet.OstaliListNazivFormatedOIB_1">
      <item>Martina Medač, OIB 87212562990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St-99/2018-7</izvorni_sadrzaj>
    <derivirana_varijabla naziv="DomainObject.PoslovniBrojDokumenta_1">St-99/2018-7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B2B NETWORK d.o.o. za usluge i trgovinu</izvorni_sadrzaj>
    <derivirana_varijabla naziv="DomainObject.Predmet.ProtustrankaIDrugi_1">B2B NETWORK 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B2B NETWORK d.o.o. za usluge i trgovinu, OIB 65035089284, Donja Petrička 83, 43232 Donja Petrička</izvorni_sadrzaj>
    <derivirana_varijabla naziv="DomainObject.Predmet.ProtustrankaIDrugiAdressOIB_1">B2B NETWORK d.o.o. za usluge i trgovinu, OIB 65035089284, Donja Petrička 83, 43232 Donja Petrička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B2B NETWORK d.o.o. za usluge i trgovinu</item>
      <item>Martina Medač</item>
    </izvorni_sadrzaj>
    <derivirana_varijabla naziv="DomainObject.Predmet.SudioniciListNaziv_1">
      <item>FINA, RC ZAGREB, Podružnica BJELOVAR</item>
      <item>B2B NETWORK d.o.o. za usluge i trgovinu</item>
      <item>Martina Medač</item>
    </derivirana_varijabla>
  </DomainObject.Predmet.SudioniciListNaziv>
  <DomainObject.Predmet.SudioniciListAdressOIB>
    <izvorni_sadrzaj>
      <item>FINA, RC ZAGREB, Podružnica BJELOVAR, OIB 85821130368, F. Supila 4,43000 Bjelovar</item>
      <item>B2B NETWORK d.o.o. za usluge i trgovinu, OIB 65035089284, Donja Petrička 83,43232 Donja Petrička</item>
      <item>Martina Medač, OIB 87212562990, Donja Petrička 83,43232 Donja Petrička</item>
    </izvorni_sadrzaj>
    <derivirana_varijabla naziv="DomainObject.Predmet.SudioniciListAdressOIB_1">
      <item>FINA, RC ZAGREB, Podružnica BJELOVAR, OIB 85821130368, F. Supila 4,43000 Bjelovar</item>
      <item>B2B NETWORK d.o.o. za usluge i trgovinu, OIB 65035089284, Donja Petrička 83,43232 Donja Petrička</item>
      <item>Martina Medač, OIB 87212562990, Donja Petrička 83,43232 Donja Petrička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A3406-005B-4B03-A63F-5FF37C59C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3600</properties:Characters>
  <properties:Lines>74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