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c421" w14:paraId="380c421" w:rsidRDefault="00BB4892" w:rsidP="00BB4892" w:rsidR="00BB4892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BB4892" w:rsidP="00BB4892" w:rsidR="00BB4892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BB4892" w:rsidP="00BB4892" w:rsidR="00BB4892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BB4892" w:rsidP="00BB4892" w:rsidR="00BB4892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BB4892" w:rsidP="00BB4892" w:rsidR="00BB4892">
      <w:pPr>
        <w:jc w:val="right"/>
      </w:pPr>
    </w:p>
    <w:p w:rsidRDefault="00BB4892" w:rsidP="00BB4892" w:rsidR="00BB4892">
      <w:pPr>
        <w:jc w:val="right"/>
      </w:pPr>
    </w:p>
    <w:p w:rsidRDefault="00BB4892" w:rsidP="00BB4892" w:rsidR="00BB4892" w:rsidRPr="005D1009">
      <w:pPr>
        <w:jc w:val="both"/>
      </w:pPr>
      <w:r>
        <w:tab/>
      </w:r>
      <w:r w:rsidRPr="005D1009">
        <w:t xml:space="preserve">Trgovački sud u Varaždinu po sucu toga suda Iris </w:t>
      </w:r>
      <w:proofErr w:type="spellStart"/>
      <w:r w:rsidRPr="005D1009">
        <w:t>Hatvalić</w:t>
      </w:r>
      <w:proofErr w:type="spellEnd"/>
      <w:r w:rsidRPr="005D1009">
        <w:t xml:space="preserve"> </w:t>
      </w:r>
      <w:proofErr w:type="spellStart"/>
      <w:r w:rsidRPr="005D1009">
        <w:t>Nemec</w:t>
      </w:r>
      <w:proofErr w:type="spellEnd"/>
      <w:r w:rsidRPr="005D1009">
        <w:t xml:space="preserve">, kao stečajnom sucu u predmetu u povodu zahtjeva Financijske agencije Regionalni centar Zagreb, Podružnica Varaždin, Augusta Cesarca 2, Varaždin, za pokretanje skraćenog stečajnog postupka protiv </w:t>
      </w:r>
      <w:r w:rsidRPr="00BB4892">
        <w:t>POLJOPRIVREDNA ZADRUGA - ROG za proizvodnju, usluge i trgovinu stokom</w:t>
      </w:r>
      <w:r>
        <w:t xml:space="preserve">, </w:t>
      </w:r>
      <w:r w:rsidRPr="00BB4892">
        <w:t>Koprivnica</w:t>
      </w:r>
      <w:r>
        <w:t xml:space="preserve">, </w:t>
      </w:r>
      <w:r w:rsidRPr="00BB4892">
        <w:t>Kraljice Jelene 10</w:t>
      </w:r>
      <w:r w:rsidRPr="00174299">
        <w:t xml:space="preserve">, OIB: </w:t>
      </w:r>
      <w:r w:rsidRPr="00BB4892">
        <w:t>27218330075</w:t>
      </w:r>
      <w:r w:rsidRPr="005D1009">
        <w:t xml:space="preserve">, </w:t>
      </w:r>
      <w:r>
        <w:t xml:space="preserve"> 13</w:t>
      </w:r>
      <w:r w:rsidRPr="005D1009">
        <w:t>. s</w:t>
      </w:r>
      <w:r>
        <w:t>iječnja 2016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BB4892" w:rsidP="00BB4892" w:rsidR="00BB4892">
      <w:pPr>
        <w:jc w:val="center"/>
      </w:pPr>
    </w:p>
    <w:p w:rsidRDefault="00BB4892" w:rsidP="00BB4892" w:rsidR="00BB4892">
      <w:pPr>
        <w:jc w:val="center"/>
      </w:pPr>
      <w:r>
        <w:t>OGLAS</w:t>
      </w:r>
    </w:p>
    <w:p w:rsidRDefault="00BB4892" w:rsidP="00BB4892" w:rsidR="00BB4892"/>
    <w:p w:rsidRDefault="00BB4892" w:rsidP="00BB4892" w:rsidR="00BB4892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BB4892">
        <w:t>POLJOPRIVREDNA ZADRUGA - ROG za proizvodnju, usluge i trgovinu stokom</w:t>
      </w:r>
      <w:r>
        <w:t xml:space="preserve">, </w:t>
      </w:r>
      <w:r w:rsidRPr="00BB4892">
        <w:t>Koprivnica</w:t>
      </w:r>
      <w:r>
        <w:t xml:space="preserve">, </w:t>
      </w:r>
      <w:r w:rsidRPr="00BB4892">
        <w:t>Kraljice Jelene 10</w:t>
      </w:r>
      <w:r w:rsidRPr="00174299">
        <w:t xml:space="preserve">, OIB: </w:t>
      </w:r>
      <w:r w:rsidRPr="00BB4892">
        <w:t>27218330075</w:t>
      </w:r>
      <w:r>
        <w:t xml:space="preserve"> </w:t>
      </w:r>
      <w:r w:rsidRPr="005D1009">
        <w:t xml:space="preserve">iznosi </w:t>
      </w:r>
      <w:r>
        <w:t xml:space="preserve">204.386,08 </w:t>
      </w:r>
      <w:r w:rsidRPr="005D1009">
        <w:t>kn.</w:t>
      </w:r>
    </w:p>
    <w:p w:rsidRDefault="00BB4892" w:rsidP="00BB4892" w:rsidR="00BB4892">
      <w:pPr>
        <w:jc w:val="both"/>
      </w:pPr>
    </w:p>
    <w:p w:rsidRDefault="00BB4892" w:rsidP="00BB4892" w:rsidR="00BB4892">
      <w:pPr>
        <w:jc w:val="both"/>
      </w:pPr>
      <w:r>
        <w:t>2/</w:t>
      </w:r>
      <w:r>
        <w:tab/>
        <w:t xml:space="preserve"> Poziva se upravitelj zadruge </w:t>
      </w:r>
      <w:r w:rsidRPr="005D1009">
        <w:t xml:space="preserve">dužnika </w:t>
      </w:r>
      <w:r>
        <w:t xml:space="preserve">Igor </w:t>
      </w:r>
      <w:proofErr w:type="spellStart"/>
      <w:r>
        <w:t>Korotaj</w:t>
      </w:r>
      <w:proofErr w:type="spellEnd"/>
      <w:r>
        <w:t xml:space="preserve"> iz Njivica, Trg Ante Starčevića 1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B4892" w:rsidP="00BB4892" w:rsidR="00BB4892">
      <w:pPr>
        <w:jc w:val="both"/>
      </w:pPr>
    </w:p>
    <w:p w:rsidRDefault="00BB4892" w:rsidP="00BB4892" w:rsidR="00BB4892" w:rsidRPr="006A424F">
      <w:pPr>
        <w:jc w:val="both"/>
      </w:pPr>
      <w:r>
        <w:t>3/</w:t>
      </w:r>
      <w:r>
        <w:tab/>
        <w:t>Upozorava se upravitelj zadruge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 xml:space="preserve">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B4892" w:rsidP="00BB4892" w:rsidR="00BB4892"/>
    <w:p w:rsidRDefault="00BB4892" w:rsidP="00BB4892" w:rsidR="00BB4892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BB4892" w:rsidP="00BB4892" w:rsidR="00BB4892">
      <w:pPr>
        <w:jc w:val="both"/>
        <w:rPr>
          <w:color w:val="000000"/>
        </w:rPr>
      </w:pPr>
      <w:r w:rsidRPr="00421691">
        <w:tab/>
      </w:r>
    </w:p>
    <w:p w:rsidRDefault="00BB4892" w:rsidP="00BB4892" w:rsidR="00BB4892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836</w:t>
      </w:r>
      <w:r w:rsidRPr="005D1009">
        <w:t xml:space="preserve">15 otvoren kod Hrvatske poštanske banke. </w:t>
      </w:r>
    </w:p>
    <w:p w:rsidRDefault="00BB4892" w:rsidP="00BB4892" w:rsidR="00BB4892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BB4892" w:rsidP="00BB4892" w:rsidR="00BB4892">
      <w:pPr>
        <w:jc w:val="both"/>
      </w:pPr>
    </w:p>
    <w:p w:rsidRDefault="00BB4892" w:rsidP="00BB4892" w:rsidR="00BB4892" w:rsidRPr="006A424F">
      <w:pPr>
        <w:jc w:val="center"/>
      </w:pPr>
      <w:r>
        <w:t>U Varaždinu, 13. siječnja 2016.</w:t>
      </w:r>
    </w:p>
    <w:p w:rsidRDefault="00BB4892" w:rsidP="00BB4892" w:rsidR="00BB4892">
      <w:pPr>
        <w:jc w:val="both"/>
      </w:pPr>
    </w:p>
    <w:p w:rsidRDefault="00BB4892" w:rsidP="00BB4892" w:rsidR="00BB48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B4892" w:rsidP="00BB4892" w:rsidR="00BB4892"/>
    <w:p w:rsidRDefault="00BB4892" w:rsidP="00BB4892" w:rsidR="00BB48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p w:rsidRDefault="009D4166" w:rsidR="009D4166"/>
    <w:sectPr w:rsidSect="005C3CB6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709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BE9" w:rsidP="00BB4892" w:rsidR="00B33BE9">
      <w:r>
        <w:separator/>
      </w:r>
    </w:p>
  </w:endnote>
  <w:endnote w:id="0" w:type="continuationSeparator">
    <w:p w:rsidRDefault="00B33BE9" w:rsidP="00BB4892" w:rsidR="00B33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BE9" w:rsidP="00BB4892" w:rsidR="00B33BE9">
      <w:r>
        <w:separator/>
      </w:r>
    </w:p>
  </w:footnote>
  <w:footnote w:id="0" w:type="continuationSeparator">
    <w:p w:rsidRDefault="00B33BE9" w:rsidP="00BB4892" w:rsidR="00B33B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BE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4771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BE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8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4771" w:rsidP="00CF7EB7" w:rsidR="00AC0D1D">
    <w:pPr>
      <w:pStyle w:val="Zaglavlje"/>
      <w:jc w:val="right"/>
    </w:pPr>
  </w:p>
  <w:p w:rsidRDefault="00B33BE9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771" w:rsidR="00AC0D1D">
    <w:pPr>
      <w:pStyle w:val="Zaglavlje"/>
    </w:pPr>
  </w:p>
  <w:p w:rsidRDefault="000C4771" w:rsidP="005D1009" w:rsidR="005D1009">
    <w:pPr>
      <w:ind w:firstLine="708" w:left="4956"/>
      <w:jc w:val="center"/>
    </w:pPr>
  </w:p>
  <w:p w:rsidRDefault="00B33BE9" w:rsidP="005D1009" w:rsidR="00AC0D1D">
    <w:pPr>
      <w:ind w:firstLine="708" w:left="4956"/>
      <w:jc w:val="center"/>
    </w:pPr>
    <w:r>
      <w:t>Poslovni broj: 4 St-</w:t>
    </w:r>
    <w:r w:rsidR="00BB4892">
      <w:t>836/</w:t>
    </w:r>
    <w:r>
      <w:t>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4892"/>
    <w:rsid w:val="000C4771"/>
    <w:rsid w:val="009D4166"/>
    <w:rsid w:val="00B33BE9"/>
    <w:rsid w:val="00BB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48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48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48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4892"/>
  </w:style>
  <w:style w:styleId="Tekstbalonia" w:type="paragraph">
    <w:name w:val="Balloon Text"/>
    <w:basedOn w:val="Normal"/>
    <w:link w:val="TekstbaloniaChar"/>
    <w:uiPriority w:val="99"/>
    <w:semiHidden/>
    <w:unhideWhenUsed/>
    <w:rsid w:val="00BB48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48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48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489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4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77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4771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477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477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48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48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48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4892"/>
  </w:style>
  <w:style w:styleId="Tekstbalonia" w:type="paragraph">
    <w:name w:val="Balloon Text"/>
    <w:basedOn w:val="Normal"/>
    <w:link w:val="TekstbaloniaChar"/>
    <w:uiPriority w:val="99"/>
    <w:semiHidden/>
    <w:unhideWhenUsed/>
    <w:rsid w:val="00BB48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48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48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489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4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77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4771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477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477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St-836/2015</izvorni_sadrzaj>
    <derivirana_varijabla naziv="DomainObject.Predmet.OznakaBroj_1">St-836/2015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- ROG za proizvodnju, usluge i trgovinu stokom</izvorni_sadrzaj>
    <derivirana_varijabla naziv="DomainObject.Predmet.ProtustrankaFormated_1">  POLJOPRIVREDNA ZADRUGA - ROG za proizvodnju, usluge i trgovinu stokom</derivirana_varijabla>
  </DomainObject.Predmet.ProtustrankaFormated>
  <DomainObject.Predmet.ProtustrankaFormatedOIB>
    <izvorni_sadrzaj>  POLJOPRIVREDNA ZADRUGA - ROG za proizvodnju, usluge i trgovinu stokom, OIB 27218330075</izvorni_sadrzaj>
    <derivirana_varijabla naziv="DomainObject.Predmet.ProtustrankaFormatedOIB_1">  POLJOPRIVREDNA ZADRUGA - ROG za proizvodnju, usluge i trgovinu stokom, OIB 27218330075</derivirana_varijabla>
  </DomainObject.Predmet.ProtustrankaFormatedOIB>
  <DomainObject.Predmet.ProtustrankaFormatedWithAdress>
    <izvorni_sadrzaj> POLJOPRIVREDNA ZADRUGA - ROG za proizvodnju, usluge i trgovinu stokom, Kraljice Jelene 10, 48000 Koprivnica</izvorni_sadrzaj>
    <derivirana_varijabla naziv="DomainObject.Predmet.ProtustrankaFormatedWithAdress_1"> POLJOPRIVREDNA ZADRUGA - ROG za proizvodnju, usluge i trgovinu stokom, Kraljice Jelene 10, 48000 Koprivnica</derivirana_varijabla>
  </DomainObject.Predmet.ProtustrankaFormatedWithAdress>
  <DomainObject.Predmet.ProtustrankaFormatedWithAdressOIB>
    <izvorni_sadrzaj> POLJOPRIVREDNA ZADRUGA - ROG za proizvodnju, usluge i trgovinu stokom, OIB 27218330075, Kraljice Jelene 10, 48000 Koprivnica</izvorni_sadrzaj>
    <derivirana_varijabla naziv="DomainObject.Predmet.ProtustrankaFormatedWithAdressOIB_1"> POLJOPRIVREDNA ZADRUGA - ROG za proizvodnju, usluge i trgovinu stokom, OIB 27218330075, Kraljice Jelene 10, 48000 Koprivnica</derivirana_varijabla>
  </DomainObject.Predmet.ProtustrankaFormatedWithAdressOIB>
  <DomainObject.Predmet.ProtustrankaWithAdress>
    <izvorni_sadrzaj>POLJOPRIVREDNA ZADRUGA - ROG za proizvodnju, usluge i trgovinu stokom Kraljice Jelene 10, 48000 Koprivnica</izvorni_sadrzaj>
    <derivirana_varijabla naziv="DomainObject.Predmet.ProtustrankaWithAdress_1">POLJOPRIVREDNA ZADRUGA - ROG za proizvodnju, usluge i trgovinu stokom Kraljice Jelene 10, 48000 Koprivnica</derivirana_varijabla>
  </DomainObject.Predmet.ProtustrankaWithAdress>
  <DomainObject.Predmet.ProtustrankaWithAdressOIB>
    <izvorni_sadrzaj>POLJOPRIVREDNA ZADRUGA - ROG za proizvodnju, usluge i trgovinu stokom, OIB 27218330075, Kraljice Jelene 10, 48000 Koprivnica</izvorni_sadrzaj>
    <derivirana_varijabla naziv="DomainObject.Predmet.ProtustrankaWithAdressOIB_1">POLJOPRIVREDNA ZADRUGA - ROG za proizvodnju, usluge i trgovinu stokom, OIB 27218330075, Kraljice Jelene 10, 48000 Koprivnica</derivirana_varijabla>
  </DomainObject.Predmet.ProtustrankaWithAdressOIB>
  <DomainObject.Predmet.ProtustrankaNazivFormated>
    <izvorni_sadrzaj>POLJOPRIVREDNA ZADRUGA - ROG za proizvodnju, usluge i trgovinu stokom</izvorni_sadrzaj>
    <derivirana_varijabla naziv="DomainObject.Predmet.ProtustrankaNazivFormated_1">POLJOPRIVREDNA ZADRUGA - ROG za proizvodnju, usluge i trgovinu stokom</derivirana_varijabla>
  </DomainObject.Predmet.ProtustrankaNazivFormated>
  <DomainObject.Predmet.ProtustrankaNazivFormatedOIB>
    <izvorni_sadrzaj>POLJOPRIVREDNA ZADRUGA - ROG za proizvodnju, usluge i trgovinu stokom, OIB 27218330075</izvorni_sadrzaj>
    <derivirana_varijabla naziv="DomainObject.Predmet.ProtustrankaNazivFormatedOIB_1">POLJOPRIVREDNA ZADRUGA - ROG za proizvodnju, usluge i trgovinu stokom, OIB 27218330075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204386.08</izvorni_sadrzaj>
    <derivirana_varijabla naziv="DomainObject.Predmet.TrenutnaVrijednost_1">204386.08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- ROG za proizvodnju, usluge i trgovinu stokom</item>
    </izvorni_sadrzaj>
    <derivirana_varijabla naziv="DomainObject.Predmet.ProtuStrankaListFormated_1">
      <item>POLJOPRIVREDNA ZADRUGA - ROG za proizvodnju, usluge i trgovinu stokom</item>
    </derivirana_varijabla>
  </DomainObject.Predmet.ProtuStrankaListFormated>
  <DomainObject.Predmet.ProtuStrankaListFormatedOIB>
    <izvorni_sadrzaj>
      <item>POLJOPRIVREDNA ZADRUGA - ROG za proizvodnju, usluge i trgovinu stokom, OIB 27218330075</item>
    </izvorni_sadrzaj>
    <derivirana_varijabla naziv="DomainObject.Predmet.ProtuStrankaListFormatedOIB_1">
      <item>POLJOPRIVREDNA ZADRUGA - ROG za proizvodnju, usluge i trgovinu stokom, OIB 27218330075</item>
    </derivirana_varijabla>
  </DomainObject.Predmet.ProtuStrankaListFormatedOIB>
  <DomainObject.Predmet.ProtuStrankaListFormatedWithAdress>
    <izvorni_sadrzaj>
      <item>POLJOPRIVREDNA ZADRUGA - ROG za proizvodnju, usluge i trgovinu stokom, Kraljice Jelene 10, 48000 Koprivnica</item>
    </izvorni_sadrzaj>
    <derivirana_varijabla naziv="DomainObject.Predmet.ProtuStrankaListFormatedWithAdress_1">
      <item>POLJOPRIVREDNA ZADRUGA - ROG za proizvodnju, usluge i trgovinu stokom, Kraljice Jelene 10, 48000 Koprivnica</item>
    </derivirana_varijabla>
  </DomainObject.Predmet.ProtuStrankaListFormatedWithAdress>
  <DomainObject.Predmet.ProtuStrankaListFormatedWithAdressOIB>
    <izvorni_sadrzaj>
      <item>POLJOPRIVREDNA ZADRUGA - ROG za proizvodnju, usluge i trgovinu stokom, OIB 27218330075, Kraljice Jelene 10, 48000 Koprivnica</item>
    </izvorni_sadrzaj>
    <derivirana_varijabla naziv="DomainObject.Predmet.ProtuStrankaListFormatedWithAdressOIB_1">
      <item>POLJOPRIVREDNA ZADRUGA - ROG za proizvodnju, usluge i trgovinu stokom, OIB 27218330075, Kraljice Jelene 10, 48000 Koprivnica</item>
    </derivirana_varijabla>
  </DomainObject.Predmet.ProtuStrankaListFormatedWithAdressOIB>
  <DomainObject.Predmet.ProtuStrankaListNazivFormated>
    <izvorni_sadrzaj>
      <item>POLJOPRIVREDNA ZADRUGA - ROG za proizvodnju, usluge i trgovinu stokom</item>
    </izvorni_sadrzaj>
    <derivirana_varijabla naziv="DomainObject.Predmet.ProtuStrankaListNazivFormated_1">
      <item>POLJOPRIVREDNA ZADRUGA - ROG za proizvodnju, usluge i trgovinu stokom</item>
    </derivirana_varijabla>
  </DomainObject.Predmet.ProtuStrankaListNazivFormated>
  <DomainObject.Predmet.ProtuStrankaListNazivFormatedOIB>
    <izvorni_sadrzaj>
      <item>POLJOPRIVREDNA ZADRUGA - ROG za proizvodnju, usluge i trgovinu stokom, OIB 27218330075</item>
    </izvorni_sadrzaj>
    <derivirana_varijabla naziv="DomainObject.Predmet.ProtuStrankaListNazivFormatedOIB_1">
      <item>POLJOPRIVREDNA ZADRUGA - ROG za proizvodnju, usluge i trgovinu stokom, OIB 27218330075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- ROG za proizvodnju, usluge i trgovinu stokom</izvorni_sadrzaj>
    <derivirana_varijabla naziv="DomainObject.Predmet.ProtustrankaIDrugi_1">POLJOPRIVREDNA ZADRUGA - ROG za proizvodnju, usluge i trgovinu stokom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- ROG za proizvodnju, usluge i trgovinu stokom, OIB 27218330075, Kraljice Jelene 10, 48000 Koprivnica</izvorni_sadrzaj>
    <derivirana_varijabla naziv="DomainObject.Predmet.ProtustrankaIDrugiAdressOIB_1">POLJOPRIVREDNA ZADRUGA - ROG za proizvodnju, usluge i trgovinu stokom, OIB 27218330075, Kraljice Jelene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- ROG za proizvodnju, usluge i trgovinu stokom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- ROG za proizvodnju, usluge i trgovinu stokom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- ROG za proizvodnju, usluge i trgovinu stokom, OIB 27218330075, Kraljice Jelene 10,48000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- ROG za proizvodnju, usluge i trgovinu stokom, OIB 27218330075, Kraljice Jelene 10,48000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27218330075</item>
      <item>, OIB null</item>
      <item>, OIB null</item>
    </izvorni_sadrzaj>
    <derivirana_varijabla naziv="DomainObject.Predmet.SudioniciListNazivOIB_1">
      <item>, OIB 85821130368</item>
      <item>, OIB 27218330075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2071</properties:Characters>
  <properties:Lines>49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2016-01-13T08:41:00Z</dcterms:created>
  <dc:creator>Nikolina Jaguljnjak</dc:creator>
  <cp:lastModifiedBy>Nikolina Jaguljnjak</cp:lastModifiedBy>
  <dcterms:modified xmlns:xsi="http://www.w3.org/2001/XMLSchema-instance" xsi:type="dcterms:W3CDTF">2016-01-13T08:48:00Z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