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6c50" w14:paraId="afb6c50" w:rsidRDefault="00702487" w:rsidP="00702487" w:rsidR="0070248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E96E32" w:rsidP="00702487" w:rsidR="00E96E32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B835F0" w:rsidRPr="00B835F0">
        <w:rPr>
          <w:rFonts w:hAnsi="Times New Roman" w:ascii="Times New Roman"/>
          <w:b/>
          <w:sz w:val="24"/>
        </w:rPr>
        <w:t>TRGOVAČKI SUD U ZAGREBU</w:t>
      </w:r>
    </w:p>
    <w:p w:rsidRDefault="00702487" w:rsidP="00E96E32" w:rsidR="00E96E3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829F4" w:rsidRPr="00D829F4">
        <w:rPr>
          <w:rFonts w:hAnsi="Times New Roman" w:ascii="Times New Roman"/>
          <w:b/>
          <w:sz w:val="24"/>
          <w:szCs w:val="24"/>
          <w:lang w:val="pl-PL"/>
        </w:rPr>
        <w:t>72. St-3712/2016</w:t>
      </w:r>
    </w:p>
    <w:p w:rsidRDefault="00702487" w:rsidP="00E96E32" w:rsidR="00702487" w:rsidRPr="00D829F4">
      <w:pPr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D829F4" w:rsidRPr="00D829F4">
        <w:rPr>
          <w:rFonts w:hAnsi="Times New Roman" w:ascii="Times New Roman"/>
          <w:b/>
          <w:sz w:val="24"/>
          <w:szCs w:val="24"/>
          <w:lang w:val="pl-PL"/>
        </w:rPr>
        <w:t>BRIMI d.o.o. u stečaju</w:t>
      </w:r>
      <w:r w:rsidR="00D829F4" w:rsidRPr="00D829F4">
        <w:rPr>
          <w:rFonts w:hAnsi="Times New Roman" w:ascii="Times New Roman"/>
          <w:sz w:val="24"/>
          <w:szCs w:val="24"/>
          <w:lang w:val="pl-PL"/>
        </w:rPr>
        <w:t>, OIB: 05829261434, Prišlin 94, Hum Na Sutli</w:t>
      </w:r>
    </w:p>
    <w:p w:rsidRDefault="00951170" w:rsidP="00702487" w:rsidR="0095117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15F2C" w:rsidP="00315F2C" w:rsidR="00315F2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829F4" w:rsidP="00315F2C" w:rsidR="00D829F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D829F4" w:rsidP="00315F2C" w:rsidR="00D829F4" w:rsidRPr="005E413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933"/>
        <w:gridCol w:w="1903"/>
        <w:gridCol w:w="2195"/>
        <w:gridCol w:w="1821"/>
        <w:gridCol w:w="1821"/>
        <w:gridCol w:w="1821"/>
        <w:gridCol w:w="1821"/>
      </w:tblGrid>
      <w:tr w:rsidTr="00D829F4" w:rsidR="00315F2C" w:rsidRPr="005E4139">
        <w:trPr>
          <w:jc w:val="center"/>
        </w:trPr>
        <w:tc>
          <w:tcPr>
            <w:tcW w:type="pct" w:w="441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4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06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80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5E4139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C484E" w:rsidR="00315F2C" w:rsidRPr="005E4139">
        <w:trPr>
          <w:trHeight w:val="1249"/>
          <w:jc w:val="center"/>
        </w:trPr>
        <w:tc>
          <w:tcPr>
            <w:tcW w:type="pct" w:w="441"/>
          </w:tcPr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34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Anica Horvat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45500734969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Ravinsko 43, Đurmanec,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D829F4" w:rsidP="005E4139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15.494,45</w:t>
            </w:r>
          </w:p>
          <w:p w:rsidRDefault="00277BA7" w:rsidP="005E4139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277BA7" w:rsidP="00277BA7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7BA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277BA7">
              <w:rPr>
                <w:rFonts w:hAnsi="Times New Roman" w:ascii="Times New Roman"/>
                <w:sz w:val="24"/>
                <w:szCs w:val="24"/>
              </w:rPr>
              <w:t>945,85</w:t>
            </w:r>
          </w:p>
          <w:p w:rsidRDefault="00277BA7" w:rsidP="00277BA7" w:rsidR="00277BA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D829F4" w:rsidP="005E4139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5-7 mjesec 2017.)</w:t>
            </w:r>
          </w:p>
        </w:tc>
        <w:tc>
          <w:tcPr>
            <w:tcW w:type="pct" w:w="580"/>
          </w:tcPr>
          <w:p w:rsidRDefault="00277BA7" w:rsidP="00277BA7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15.494,45</w:t>
            </w:r>
          </w:p>
          <w:p w:rsidRDefault="00277BA7" w:rsidP="00277BA7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277BA7" w:rsidP="00277BA7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7BA7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277BA7">
              <w:rPr>
                <w:rFonts w:hAnsi="Times New Roman" w:ascii="Times New Roman"/>
                <w:sz w:val="24"/>
                <w:szCs w:val="24"/>
              </w:rPr>
              <w:t>945,85</w:t>
            </w:r>
          </w:p>
          <w:p w:rsidRDefault="00277BA7" w:rsidP="00277BA7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D829F4" w:rsidP="005E4139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5-7 mjesec 2017.)</w:t>
            </w:r>
          </w:p>
        </w:tc>
      </w:tr>
      <w:tr w:rsidTr="00D829F4" w:rsidR="00315F2C" w:rsidRPr="005E4139">
        <w:trPr>
          <w:trHeight w:val="1166"/>
          <w:jc w:val="center"/>
        </w:trPr>
        <w:tc>
          <w:tcPr>
            <w:tcW w:type="pct" w:w="441"/>
          </w:tcPr>
          <w:p w:rsidRDefault="00315F2C" w:rsidP="0075163A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934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Antonija Pelin</w:t>
            </w:r>
          </w:p>
          <w:p w:rsidRDefault="00315F2C" w:rsidP="005E4139" w:rsidR="00315F2C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78469478782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Đurmanec 24, Đurmanec</w:t>
            </w:r>
          </w:p>
          <w:p w:rsidRDefault="00315F2C" w:rsidP="005E4139" w:rsidR="00315F2C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D829F4" w:rsidP="005E4139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35.930,87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38C5">
              <w:rPr>
                <w:rFonts w:hAnsi="Times New Roman" w:ascii="Times New Roman"/>
                <w:sz w:val="24"/>
                <w:szCs w:val="24"/>
              </w:rPr>
              <w:t>23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238C5">
              <w:rPr>
                <w:rFonts w:hAnsi="Times New Roman" w:ascii="Times New Roman"/>
                <w:sz w:val="24"/>
                <w:szCs w:val="24"/>
              </w:rPr>
              <w:t>040,79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D829F4" w:rsidP="0075163A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75163A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5-11 mjesec 2017.)</w:t>
            </w:r>
          </w:p>
        </w:tc>
        <w:tc>
          <w:tcPr>
            <w:tcW w:type="pct" w:w="580"/>
          </w:tcPr>
          <w:p w:rsidRDefault="00D829F4" w:rsidP="0075163A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35.930,87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38C5">
              <w:rPr>
                <w:rFonts w:hAnsi="Times New Roman" w:ascii="Times New Roman"/>
                <w:sz w:val="24"/>
                <w:szCs w:val="24"/>
              </w:rPr>
              <w:t>23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238C5">
              <w:rPr>
                <w:rFonts w:hAnsi="Times New Roman" w:ascii="Times New Roman"/>
                <w:sz w:val="24"/>
                <w:szCs w:val="24"/>
              </w:rPr>
              <w:t>040,79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D829F4" w:rsidP="0075163A" w:rsidR="00315F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75163A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5-11 mjesec 2017.)</w:t>
            </w:r>
          </w:p>
        </w:tc>
      </w:tr>
      <w:tr w:rsidTr="00D829F4" w:rsidR="00D829F4" w:rsidRPr="005E4139">
        <w:trPr>
          <w:trHeight w:val="1166"/>
          <w:jc w:val="center"/>
        </w:trPr>
        <w:tc>
          <w:tcPr>
            <w:tcW w:type="pct" w:w="441"/>
          </w:tcPr>
          <w:p w:rsidRDefault="00D829F4" w:rsidP="0075163A" w:rsidR="00D829F4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934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Dragutin  Šafranko</w:t>
            </w:r>
          </w:p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83497560856</w:t>
            </w:r>
          </w:p>
        </w:tc>
        <w:tc>
          <w:tcPr>
            <w:tcW w:type="pct" w:w="699"/>
          </w:tcPr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Prigorje 62, Đurmanec</w:t>
            </w:r>
          </w:p>
          <w:p w:rsidRDefault="00D829F4" w:rsidP="005E4139" w:rsidR="00D829F4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D829F4" w:rsidP="005E4139" w:rsidR="00D829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37.642,90</w:t>
            </w:r>
          </w:p>
          <w:p w:rsidRDefault="009238C5" w:rsidP="005E4139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38C5">
              <w:rPr>
                <w:rFonts w:hAnsi="Times New Roman" w:ascii="Times New Roman"/>
                <w:sz w:val="24"/>
                <w:szCs w:val="24"/>
              </w:rPr>
              <w:t>23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238C5">
              <w:rPr>
                <w:rFonts w:hAnsi="Times New Roman" w:ascii="Times New Roman"/>
                <w:sz w:val="24"/>
                <w:szCs w:val="24"/>
              </w:rPr>
              <w:t>040,79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75163A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75163A" w:rsidR="00D829F4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(plaća za 5-11 mjesec 2017.)</w:t>
            </w:r>
          </w:p>
        </w:tc>
        <w:tc>
          <w:tcPr>
            <w:tcW w:type="pct" w:w="580"/>
          </w:tcPr>
          <w:p w:rsidRDefault="00D829F4" w:rsidP="0075163A" w:rsidR="00D829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37.642,90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(bruto)</w:t>
            </w:r>
          </w:p>
          <w:p w:rsidRDefault="009238C5" w:rsidP="009238C5" w:rsidR="009238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38C5">
              <w:rPr>
                <w:rFonts w:hAnsi="Times New Roman" w:ascii="Times New Roman"/>
                <w:sz w:val="24"/>
                <w:szCs w:val="24"/>
              </w:rPr>
              <w:t>23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238C5">
              <w:rPr>
                <w:rFonts w:hAnsi="Times New Roman" w:ascii="Times New Roman"/>
                <w:sz w:val="24"/>
                <w:szCs w:val="24"/>
              </w:rPr>
              <w:t>040,79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75163A" w:rsidR="00D829F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75163A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5-11 mjesec 2017.)</w:t>
            </w:r>
          </w:p>
        </w:tc>
      </w:tr>
      <w:tr w:rsidTr="00D829F4" w:rsidR="005E4139" w:rsidRPr="005E4139">
        <w:trPr>
          <w:trHeight w:val="1166"/>
          <w:jc w:val="center"/>
        </w:trPr>
        <w:tc>
          <w:tcPr>
            <w:tcW w:type="pct" w:w="441"/>
          </w:tcPr>
          <w:p w:rsidRDefault="005E4139" w:rsidP="005E4139" w:rsidR="005E4139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934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Janko Briševac</w:t>
            </w:r>
          </w:p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73166905596</w:t>
            </w:r>
          </w:p>
        </w:tc>
        <w:tc>
          <w:tcPr>
            <w:tcW w:type="pct" w:w="699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Hum na Sutli 159, Hum na Sutli</w:t>
            </w:r>
          </w:p>
        </w:tc>
        <w:tc>
          <w:tcPr>
            <w:tcW w:type="pct" w:w="580"/>
          </w:tcPr>
          <w:p w:rsidRDefault="00F7253A" w:rsidP="005E4139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14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830,33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(bruto)</w:t>
            </w:r>
          </w:p>
          <w:p w:rsidRDefault="00F7253A" w:rsidP="005E4139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10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067,53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7253A" w:rsidP="005E4139" w:rsidR="005E4139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5E4139" w:rsid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5-12 mjesec 2017.)</w:t>
            </w:r>
          </w:p>
        </w:tc>
        <w:tc>
          <w:tcPr>
            <w:tcW w:type="pct" w:w="580"/>
          </w:tcPr>
          <w:p w:rsidRDefault="00F7253A" w:rsidP="00F7253A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14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830,33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(bruto)</w:t>
            </w:r>
          </w:p>
          <w:p w:rsidRDefault="00F7253A" w:rsidP="00F7253A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10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067,53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7253A" w:rsidP="00F7253A" w:rsidR="005E4139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5E4139" w:rsid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5-12 mjesec 2017.)</w:t>
            </w:r>
          </w:p>
        </w:tc>
      </w:tr>
      <w:tr w:rsidTr="00D829F4" w:rsidR="005E4139" w:rsidRPr="005E4139">
        <w:trPr>
          <w:trHeight w:val="1166"/>
          <w:jc w:val="center"/>
        </w:trPr>
        <w:tc>
          <w:tcPr>
            <w:tcW w:type="pct" w:w="441"/>
          </w:tcPr>
          <w:p w:rsidRDefault="005E4139" w:rsidP="005E4139" w:rsidR="005E4139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934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Kristijan Briševac</w:t>
            </w:r>
          </w:p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03975070573</w:t>
            </w:r>
          </w:p>
        </w:tc>
        <w:tc>
          <w:tcPr>
            <w:tcW w:type="pct" w:w="699"/>
          </w:tcPr>
          <w:p w:rsidRDefault="005E4139" w:rsidP="005E4139" w:rsidR="005E4139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Hum na Sutli 159, Hum na Sutli</w:t>
            </w:r>
          </w:p>
        </w:tc>
        <w:tc>
          <w:tcPr>
            <w:tcW w:type="pct" w:w="580"/>
          </w:tcPr>
          <w:p w:rsidRDefault="00F7253A" w:rsidP="00F7253A" w:rsid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74.735,56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(bruto)</w:t>
            </w:r>
          </w:p>
          <w:p w:rsidRDefault="00F7253A" w:rsidP="00F7253A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45</w:t>
            </w:r>
            <w:r>
              <w:rPr>
                <w:rFonts w:hAnsi="Times New Roman" w:ascii="Times New Roman"/>
                <w:sz w:val="24"/>
                <w:szCs w:val="24"/>
              </w:rPr>
              <w:t>.4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35,28</w:t>
            </w:r>
          </w:p>
          <w:p w:rsidRDefault="00F7253A" w:rsidP="00F7253A" w:rsidR="00F7253A" w:rsidRP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5E4139" w:rsid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5-12 mjesec 2017.)</w:t>
            </w:r>
          </w:p>
        </w:tc>
        <w:tc>
          <w:tcPr>
            <w:tcW w:type="pct" w:w="580"/>
          </w:tcPr>
          <w:p w:rsidRDefault="00F7253A" w:rsidP="00F7253A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74.735,56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(bruto)</w:t>
            </w:r>
          </w:p>
          <w:p w:rsidRDefault="00F7253A" w:rsidP="00F7253A" w:rsid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253A">
              <w:rPr>
                <w:rFonts w:hAnsi="Times New Roman" w:ascii="Times New Roman"/>
                <w:sz w:val="24"/>
                <w:szCs w:val="24"/>
              </w:rPr>
              <w:t>45</w:t>
            </w:r>
            <w:r>
              <w:rPr>
                <w:rFonts w:hAnsi="Times New Roman" w:ascii="Times New Roman"/>
                <w:sz w:val="24"/>
                <w:szCs w:val="24"/>
              </w:rPr>
              <w:t>.4</w:t>
            </w:r>
            <w:r w:rsidRPr="00F7253A">
              <w:rPr>
                <w:rFonts w:hAnsi="Times New Roman" w:ascii="Times New Roman"/>
                <w:sz w:val="24"/>
                <w:szCs w:val="24"/>
              </w:rPr>
              <w:t>35,28</w:t>
            </w:r>
          </w:p>
          <w:p w:rsidRDefault="00F7253A" w:rsidP="00F7253A" w:rsidR="005E4139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(neto)</w:t>
            </w:r>
          </w:p>
        </w:tc>
        <w:tc>
          <w:tcPr>
            <w:tcW w:type="pct" w:w="580"/>
          </w:tcPr>
          <w:p w:rsidRDefault="005E4139" w:rsidP="005E4139" w:rsid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E4139"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  <w:p w:rsidRDefault="009238C5" w:rsidP="009238C5" w:rsidR="009238C5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(plaća za 5-12 mjesec 2017.)</w:t>
            </w:r>
          </w:p>
        </w:tc>
      </w:tr>
      <w:tr w:rsidTr="00951170" w:rsidR="00277BA7" w:rsidRPr="005E4139">
        <w:trPr>
          <w:trHeight w:val="1947"/>
          <w:jc w:val="center"/>
        </w:trPr>
        <w:tc>
          <w:tcPr>
            <w:tcW w:type="pct" w:w="441"/>
          </w:tcPr>
          <w:p w:rsidRDefault="00277BA7" w:rsidP="005E4139" w:rsidR="00277BA7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934"/>
          </w:tcPr>
          <w:p w:rsidRDefault="00277BA7" w:rsidP="00277BA7" w:rsidR="00277BA7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Krapina</w:t>
            </w:r>
          </w:p>
        </w:tc>
        <w:tc>
          <w:tcPr>
            <w:tcW w:type="pct" w:w="606"/>
          </w:tcPr>
          <w:p w:rsidRDefault="00C54BD5" w:rsidP="005E4139" w:rsidR="00277BA7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277BA7" w:rsidP="005E4139" w:rsidR="00277BA7" w:rsidRPr="005E4139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C54BD5" w:rsidP="00F7253A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126.319,81</w:t>
            </w:r>
          </w:p>
          <w:p w:rsidRDefault="00C54BD5" w:rsidP="00F7253A" w:rsidR="00C54BD5" w:rsidRP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C54BD5" w:rsidP="005E4139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i zdravstveno osiguranje, doprinosi za zapošljavanje</w:t>
            </w:r>
          </w:p>
          <w:p w:rsidRDefault="00951170" w:rsidP="005E4139" w:rsidR="00951170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tražbinu postoji ovršna isprava)</w:t>
            </w:r>
          </w:p>
        </w:tc>
        <w:tc>
          <w:tcPr>
            <w:tcW w:type="pct" w:w="580"/>
          </w:tcPr>
          <w:p w:rsidRDefault="00C54BD5" w:rsidP="00951170" w:rsidR="00C54BD5" w:rsidRPr="00F725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67.103,87 u bruto plaćama radnika pod 1-5</w:t>
            </w:r>
          </w:p>
        </w:tc>
        <w:tc>
          <w:tcPr>
            <w:tcW w:type="pct" w:w="580"/>
          </w:tcPr>
          <w:p w:rsidRDefault="00C54BD5" w:rsidP="005E4139" w:rsidR="00277B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mirovinsko i zdravstveno osiguranje, doprinosi za zapošljavanje</w:t>
            </w:r>
          </w:p>
          <w:p w:rsidRDefault="00951170" w:rsidP="005E4139" w:rsidR="00951170" w:rsidRPr="005E413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tražbinu postoji ovršna isprava)</w:t>
            </w:r>
          </w:p>
        </w:tc>
      </w:tr>
    </w:tbl>
    <w:p w:rsidRDefault="00315F2C" w:rsidP="00315F2C" w:rsidR="00315F2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7253A" w:rsidP="00315F2C" w:rsidR="00F7253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54BD5" w:rsidP="00315F2C" w:rsidR="00C54BD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54BD5" w:rsidP="00315F2C" w:rsidR="00C54BD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54BD5" w:rsidP="00315F2C" w:rsidR="00C54BD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C54BD5" w:rsidP="00315F2C" w:rsidR="00C54BD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238C5" w:rsidP="00315F2C" w:rsidR="00F7253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69"/>
        <w:gridCol w:w="2517"/>
        <w:gridCol w:w="1789"/>
        <w:gridCol w:w="2082"/>
        <w:gridCol w:w="1708"/>
        <w:gridCol w:w="2163"/>
        <w:gridCol w:w="1708"/>
        <w:gridCol w:w="2163"/>
      </w:tblGrid>
      <w:tr w:rsidTr="004840A7" w:rsidR="00702487" w:rsidRPr="00B40BEB">
        <w:trPr>
          <w:jc w:val="center"/>
        </w:trPr>
        <w:tc>
          <w:tcPr>
            <w:tcW w:type="pct" w:w="50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2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70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3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44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89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4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89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840A7" w:rsidR="00702487" w:rsidRPr="00B40BEB">
        <w:trPr>
          <w:trHeight w:val="1406"/>
          <w:jc w:val="center"/>
        </w:trPr>
        <w:tc>
          <w:tcPr>
            <w:tcW w:type="pct" w:w="500"/>
          </w:tcPr>
          <w:p w:rsidRDefault="00B835F0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70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3"/>
          </w:tcPr>
          <w:p w:rsidRDefault="001F64F3" w:rsidP="000226DD" w:rsidR="00B835F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Ulica grada Vukovara 70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="00B835F0"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702487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600,79</w:t>
            </w:r>
          </w:p>
        </w:tc>
        <w:tc>
          <w:tcPr>
            <w:tcW w:type="pct" w:w="689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certificiranja</w:t>
            </w:r>
          </w:p>
        </w:tc>
        <w:tc>
          <w:tcPr>
            <w:tcW w:type="pct" w:w="544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600,79</w:t>
            </w:r>
          </w:p>
        </w:tc>
        <w:tc>
          <w:tcPr>
            <w:tcW w:type="pct" w:w="689"/>
          </w:tcPr>
          <w:p w:rsidRDefault="001F64F3" w:rsidP="000226DD" w:rsidR="0070248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certificiranja</w:t>
            </w:r>
          </w:p>
        </w:tc>
      </w:tr>
      <w:tr w:rsidTr="004840A7" w:rsidR="00951170" w:rsidRPr="00B40BEB">
        <w:trPr>
          <w:trHeight w:val="1552"/>
          <w:jc w:val="center"/>
        </w:trPr>
        <w:tc>
          <w:tcPr>
            <w:tcW w:type="pct" w:w="500"/>
          </w:tcPr>
          <w:p w:rsidRDefault="001F64F3" w:rsidP="000226DD" w:rsidR="0095117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802"/>
          </w:tcPr>
          <w:p w:rsidRDefault="001F64F3" w:rsidP="000226DD" w:rsidR="0095117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70"/>
          </w:tcPr>
          <w:p w:rsidRDefault="001F64F3" w:rsidP="000226DD" w:rsidR="0095117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63"/>
          </w:tcPr>
          <w:p w:rsidRDefault="001F64F3" w:rsidP="001F64F3" w:rsidR="001F64F3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Roberta Frangeša Mihanovića 9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951170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1F64F3" w:rsidP="001F64F3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4.658,58 (za iznos od 3.837,31 postoji ovršna isprava)</w:t>
            </w:r>
          </w:p>
        </w:tc>
        <w:tc>
          <w:tcPr>
            <w:tcW w:type="pct" w:w="689"/>
          </w:tcPr>
          <w:p w:rsidRDefault="001F64F3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  <w:tc>
          <w:tcPr>
            <w:tcW w:type="pct" w:w="544"/>
          </w:tcPr>
          <w:p w:rsidRDefault="001F64F3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4.658,58</w:t>
            </w:r>
          </w:p>
        </w:tc>
        <w:tc>
          <w:tcPr>
            <w:tcW w:type="pct" w:w="689"/>
          </w:tcPr>
          <w:p w:rsidRDefault="001F64F3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</w:tr>
      <w:tr w:rsidTr="004840A7" w:rsidR="00951170" w:rsidRPr="00B40BEB">
        <w:trPr>
          <w:trHeight w:val="1135"/>
          <w:jc w:val="center"/>
        </w:trPr>
        <w:tc>
          <w:tcPr>
            <w:tcW w:type="pct" w:w="500"/>
          </w:tcPr>
          <w:p w:rsidRDefault="001F64F3" w:rsidP="000226DD" w:rsidR="0095117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802"/>
          </w:tcPr>
          <w:p w:rsidRDefault="001F64F3" w:rsidP="000226DD" w:rsidR="0095117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HRVATSKA AGENCIJA ZA MALO GOSPODARSTVO, INOVACIJE I INVESTICIJE</w:t>
            </w:r>
          </w:p>
        </w:tc>
        <w:tc>
          <w:tcPr>
            <w:tcW w:type="pct" w:w="570"/>
          </w:tcPr>
          <w:p w:rsidRDefault="001F64F3" w:rsidP="000226DD" w:rsidR="0095117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25609559342</w:t>
            </w:r>
          </w:p>
        </w:tc>
        <w:tc>
          <w:tcPr>
            <w:tcW w:type="pct" w:w="663"/>
          </w:tcPr>
          <w:p w:rsidRDefault="001F64F3" w:rsidP="001F64F3" w:rsidR="001F64F3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Ksaver 208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951170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1F64F3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375.797,26 (za iznos od 372.680,00 postoji ovršna isprava)</w:t>
            </w:r>
          </w:p>
        </w:tc>
        <w:tc>
          <w:tcPr>
            <w:tcW w:type="pct" w:w="689"/>
          </w:tcPr>
          <w:p w:rsidRDefault="00E97C3F" w:rsidP="00E97C3F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jamstvu i r</w:t>
            </w:r>
            <w:r w:rsidR="001F64F3">
              <w:rPr>
                <w:rFonts w:hAnsi="Times New Roman" w:ascii="Times New Roman"/>
                <w:sz w:val="24"/>
                <w:szCs w:val="24"/>
              </w:rPr>
              <w:t>egres po osnovi uplate po jamstvu</w:t>
            </w:r>
          </w:p>
        </w:tc>
        <w:tc>
          <w:tcPr>
            <w:tcW w:type="pct" w:w="544"/>
          </w:tcPr>
          <w:p w:rsidRDefault="001F64F3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375.797,26</w:t>
            </w:r>
          </w:p>
        </w:tc>
        <w:tc>
          <w:tcPr>
            <w:tcW w:type="pct" w:w="689"/>
          </w:tcPr>
          <w:p w:rsidRDefault="00E97C3F" w:rsidP="000226DD" w:rsidR="0095117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jamstvu i regres po osnovi uplate po jamstvu</w:t>
            </w:r>
          </w:p>
        </w:tc>
      </w:tr>
      <w:tr w:rsidTr="004840A7" w:rsidR="004840A7" w:rsidRPr="00B40BEB">
        <w:trPr>
          <w:trHeight w:val="1214"/>
          <w:jc w:val="center"/>
        </w:trPr>
        <w:tc>
          <w:tcPr>
            <w:tcW w:type="pct" w:w="500"/>
          </w:tcPr>
          <w:p w:rsidRDefault="004840A7" w:rsidP="004840A7" w:rsidR="004840A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4</w:t>
            </w:r>
          </w:p>
        </w:tc>
        <w:tc>
          <w:tcPr>
            <w:tcW w:type="pct" w:w="802"/>
          </w:tcPr>
          <w:p w:rsidRDefault="004840A7" w:rsidP="004840A7" w:rsidR="004840A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STRAŽAPLASTIKA d.d.</w:t>
            </w:r>
          </w:p>
        </w:tc>
        <w:tc>
          <w:tcPr>
            <w:tcW w:type="pct" w:w="570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68555837387</w:t>
            </w:r>
          </w:p>
        </w:tc>
        <w:tc>
          <w:tcPr>
            <w:tcW w:type="pct" w:w="663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Hum Na Sutli 123</w:t>
            </w:r>
            <w:r>
              <w:rPr>
                <w:rFonts w:hAnsi="Times New Roman" w:ascii="Times New Roman"/>
                <w:sz w:val="24"/>
                <w:szCs w:val="24"/>
              </w:rPr>
              <w:t>, Hum Na Sutli</w:t>
            </w:r>
          </w:p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48.557,50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Kupoprodaja robe</w:t>
            </w: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48.557,50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Kupoprodaja robe</w:t>
            </w:r>
          </w:p>
        </w:tc>
      </w:tr>
      <w:tr w:rsidTr="00FC0B01" w:rsidR="004840A7" w:rsidRPr="00B40BEB">
        <w:trPr>
          <w:trHeight w:val="1838"/>
          <w:jc w:val="center"/>
        </w:trPr>
        <w:tc>
          <w:tcPr>
            <w:tcW w:type="pct" w:w="500"/>
          </w:tcPr>
          <w:p w:rsidRDefault="004840A7" w:rsidP="004840A7" w:rsidR="004840A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5</w:t>
            </w:r>
          </w:p>
        </w:tc>
        <w:tc>
          <w:tcPr>
            <w:tcW w:type="pct" w:w="802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840A7" w:rsidP="004840A7" w:rsidR="004840A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663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114.670,85 (za tražbinu postoji ovršna isprava)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114.670,85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</w:tr>
      <w:tr w:rsidTr="00FC0B01" w:rsidR="004840A7" w:rsidRPr="00B40BEB">
        <w:trPr>
          <w:trHeight w:val="1963"/>
          <w:jc w:val="center"/>
        </w:trPr>
        <w:tc>
          <w:tcPr>
            <w:tcW w:type="pct" w:w="500"/>
          </w:tcPr>
          <w:p w:rsidRDefault="004840A7" w:rsidP="004840A7" w:rsidR="004840A7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802"/>
          </w:tcPr>
          <w:p w:rsidRDefault="004840A7" w:rsidP="004840A7" w:rsidR="004840A7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JEDINSTVO KRAPINA d.o.o.</w:t>
            </w:r>
          </w:p>
        </w:tc>
        <w:tc>
          <w:tcPr>
            <w:tcW w:type="pct" w:w="570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98656691838</w:t>
            </w:r>
          </w:p>
        </w:tc>
        <w:tc>
          <w:tcPr>
            <w:tcW w:type="pct" w:w="663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Krapina, Mihaljekov Jarek 33</w:t>
            </w: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569.554,23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Zakup poslovnog prostora i režijski troškovi za razdoblje od 10. mjeseca 2015 – 10. mjeseca 2017 </w:t>
            </w:r>
          </w:p>
        </w:tc>
        <w:tc>
          <w:tcPr>
            <w:tcW w:type="pct" w:w="544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569.554,23</w:t>
            </w:r>
          </w:p>
        </w:tc>
        <w:tc>
          <w:tcPr>
            <w:tcW w:type="pct" w:w="689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Zakup poslovnog prostora i režijski troškovi za razdoblje od 10. mjeseca 2015 – 10. mjeseca 2017</w:t>
            </w:r>
          </w:p>
        </w:tc>
      </w:tr>
      <w:tr w:rsidTr="00FC0B01" w:rsidR="004840A7" w:rsidRPr="00B40BEB">
        <w:trPr>
          <w:trHeight w:val="2275"/>
          <w:jc w:val="center"/>
        </w:trPr>
        <w:tc>
          <w:tcPr>
            <w:tcW w:type="pct" w:w="500"/>
          </w:tcPr>
          <w:p w:rsidRDefault="004840A7" w:rsidP="004840A7" w:rsidR="004840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4840A7" w:rsidP="004840A7" w:rsidR="004840A7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4840A7" w:rsidP="004840A7" w:rsidR="004840A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Porezna uprava, Područni ured </w:t>
            </w:r>
            <w:r w:rsidR="00FC0B01">
              <w:rPr>
                <w:rFonts w:hAnsi="Times New Roman" w:ascii="Times New Roman"/>
                <w:sz w:val="24"/>
                <w:szCs w:val="24"/>
              </w:rPr>
              <w:t xml:space="preserve"> Krapina</w:t>
            </w:r>
          </w:p>
        </w:tc>
        <w:tc>
          <w:tcPr>
            <w:tcW w:type="pct" w:w="570"/>
          </w:tcPr>
          <w:p w:rsidRDefault="004840A7" w:rsidP="004840A7" w:rsidR="004840A7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4"/>
          </w:tcPr>
          <w:p w:rsidRDefault="00FC0B01" w:rsidP="00FC0B01" w:rsid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175.019,93</w:t>
            </w:r>
          </w:p>
          <w:p w:rsidRDefault="00FC0B01" w:rsidP="00FC0B01" w:rsid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 čega se 126.319,81</w:t>
            </w:r>
          </w:p>
          <w:p w:rsidRDefault="00FC0B01" w:rsidP="00FC0B01" w:rsidR="00FC0B01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odnosi na tražbine prvog višeg is</w:t>
            </w:r>
            <w:r w:rsidR="009B113A">
              <w:rPr>
                <w:rFonts w:hAnsi="Times New Roman" w:ascii="Times New Roman"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sz w:val="24"/>
                <w:szCs w:val="24"/>
              </w:rPr>
              <w:t>latnog reda (za iznos od 173.497,43 postoji ovršna isprava)</w:t>
            </w:r>
          </w:p>
        </w:tc>
        <w:tc>
          <w:tcPr>
            <w:tcW w:type="pct" w:w="689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44"/>
          </w:tcPr>
          <w:p w:rsidRDefault="00FC0B01" w:rsidP="0049315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C0B01">
              <w:rPr>
                <w:rFonts w:hAnsi="Times New Roman" w:ascii="Times New Roman"/>
                <w:sz w:val="24"/>
                <w:szCs w:val="24"/>
              </w:rPr>
              <w:t>48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C0B01">
              <w:rPr>
                <w:rFonts w:hAnsi="Times New Roman" w:ascii="Times New Roman"/>
                <w:sz w:val="24"/>
                <w:szCs w:val="24"/>
              </w:rPr>
              <w:t>699,52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(iznos od 67.103,87 je priznat u prvom višem isplatnom redu, osporeni</w:t>
            </w:r>
            <w:r w:rsidR="00493157">
              <w:rPr>
                <w:rFonts w:hAnsi="Times New Roman" w:ascii="Times New Roman"/>
                <w:sz w:val="24"/>
                <w:szCs w:val="24"/>
              </w:rPr>
              <w:t xml:space="preserve"> iznos od </w:t>
            </w:r>
            <w:r w:rsidR="00493157" w:rsidRPr="00493157">
              <w:rPr>
                <w:rFonts w:hAnsi="Times New Roman" w:ascii="Times New Roman"/>
                <w:sz w:val="24"/>
                <w:szCs w:val="24"/>
              </w:rPr>
              <w:t>59</w:t>
            </w:r>
            <w:r w:rsidR="00493157">
              <w:rPr>
                <w:rFonts w:hAnsi="Times New Roman" w:ascii="Times New Roman"/>
                <w:sz w:val="24"/>
                <w:szCs w:val="24"/>
              </w:rPr>
              <w:t>.</w:t>
            </w:r>
            <w:r w:rsidR="00493157" w:rsidRPr="00493157">
              <w:rPr>
                <w:rFonts w:hAnsi="Times New Roman" w:ascii="Times New Roman"/>
                <w:sz w:val="24"/>
                <w:szCs w:val="24"/>
              </w:rPr>
              <w:t>215,94</w:t>
            </w:r>
            <w:r w:rsidR="00493157">
              <w:rPr>
                <w:rFonts w:hAnsi="Times New Roman" w:ascii="Times New Roman"/>
                <w:sz w:val="24"/>
                <w:szCs w:val="24"/>
              </w:rPr>
              <w:t xml:space="preserve"> kn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se </w:t>
            </w:r>
            <w:r w:rsidR="00493157">
              <w:rPr>
                <w:rFonts w:hAnsi="Times New Roman" w:ascii="Times New Roman"/>
                <w:sz w:val="24"/>
                <w:szCs w:val="24"/>
              </w:rPr>
              <w:t xml:space="preserve"> odnosi </w:t>
            </w:r>
            <w:r>
              <w:rPr>
                <w:rFonts w:hAnsi="Times New Roman" w:ascii="Times New Roman"/>
                <w:sz w:val="24"/>
                <w:szCs w:val="24"/>
              </w:rPr>
              <w:t>na prvi viši isplatni red)</w:t>
            </w:r>
          </w:p>
        </w:tc>
        <w:tc>
          <w:tcPr>
            <w:tcW w:type="pct" w:w="689"/>
          </w:tcPr>
          <w:p w:rsidRDefault="004840A7" w:rsidP="004840A7" w:rsidR="004840A7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E96E32" w:rsidP="00702487" w:rsidR="00E96E32">
      <w:pPr>
        <w:pStyle w:val="Bezproreda"/>
        <w:rPr>
          <w:rFonts w:hAnsi="Times New Roman" w:ascii="Times New Roman"/>
          <w:sz w:val="24"/>
          <w:szCs w:val="24"/>
        </w:rPr>
      </w:pPr>
    </w:p>
    <w:p w:rsidRDefault="009B113A" w:rsidP="00702487" w:rsidR="009B113A">
      <w:pPr>
        <w:pStyle w:val="Bezproreda"/>
        <w:rPr>
          <w:rFonts w:hAnsi="Times New Roman" w:ascii="Times New Roman"/>
          <w:sz w:val="24"/>
          <w:szCs w:val="24"/>
        </w:rPr>
      </w:pPr>
    </w:p>
    <w:p w:rsidRDefault="009B113A" w:rsidP="00702487" w:rsidR="009B113A">
      <w:pPr>
        <w:pStyle w:val="Bezproreda"/>
        <w:rPr>
          <w:rFonts w:hAnsi="Times New Roman" w:ascii="Times New Roman"/>
          <w:sz w:val="24"/>
          <w:szCs w:val="24"/>
        </w:rPr>
      </w:pPr>
    </w:p>
    <w:p w:rsidRDefault="009B113A" w:rsidP="00702487" w:rsidR="009B113A">
      <w:pPr>
        <w:pStyle w:val="Bezproreda"/>
        <w:rPr>
          <w:rFonts w:hAnsi="Times New Roman" w:ascii="Times New Roman"/>
          <w:sz w:val="24"/>
          <w:szCs w:val="24"/>
        </w:rPr>
      </w:pPr>
    </w:p>
    <w:p w:rsidRDefault="009B113A" w:rsidP="00702487" w:rsidR="009B113A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3F00F0" w:rsidR="00A24FE2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F00F0" w:rsidR="00A24FE2" w:rsidRPr="00B40BEB">
        <w:trPr>
          <w:jc w:val="center"/>
        </w:trPr>
        <w:tc>
          <w:tcPr>
            <w:tcW w:type="pct" w:w="606"/>
          </w:tcPr>
          <w:p w:rsidRDefault="00702487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F5DA8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9B113A" w:rsidP="009B113A" w:rsidR="009B113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  <w:p w:rsidRDefault="00A939FA" w:rsidP="00E96E32" w:rsidR="00A939F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9B113A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821"/>
          </w:tcPr>
          <w:p w:rsidRDefault="009B113A" w:rsidP="00A939F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40A7"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606"/>
          </w:tcPr>
          <w:p w:rsidRDefault="009B113A" w:rsidP="0097319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113A">
              <w:rPr>
                <w:rFonts w:hAnsi="Times New Roman" w:ascii="Times New Roman"/>
                <w:sz w:val="24"/>
                <w:szCs w:val="24"/>
              </w:rPr>
              <w:t>Upisnik sudskih i javnobilježničkih osiguranja kod Financijske agencije</w:t>
            </w:r>
            <w:r w:rsidR="00973198">
              <w:rPr>
                <w:rFonts w:hAnsi="Times New Roman" w:ascii="Times New Roman"/>
                <w:sz w:val="24"/>
                <w:szCs w:val="24"/>
              </w:rPr>
              <w:t xml:space="preserve">, Uložak br. </w:t>
            </w:r>
            <w:r w:rsidR="00973198" w:rsidRPr="00973198">
              <w:rPr>
                <w:rFonts w:hAnsi="Times New Roman" w:ascii="Times New Roman"/>
                <w:sz w:val="24"/>
                <w:szCs w:val="24"/>
              </w:rPr>
              <w:t>3867-352/15</w:t>
            </w:r>
          </w:p>
        </w:tc>
        <w:tc>
          <w:tcPr>
            <w:tcW w:type="pct" w:w="606"/>
          </w:tcPr>
          <w:p w:rsidRDefault="009B113A" w:rsidP="008E791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114.670,85 kuna</w:t>
            </w:r>
          </w:p>
        </w:tc>
        <w:tc>
          <w:tcPr>
            <w:tcW w:type="pct" w:w="504"/>
          </w:tcPr>
          <w:p w:rsidRDefault="009B113A" w:rsidP="00AD3F81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zasnivanju založnog prava na pokretninama Ov-8555/15</w:t>
            </w:r>
          </w:p>
        </w:tc>
        <w:tc>
          <w:tcPr>
            <w:tcW w:type="pct" w:w="482"/>
          </w:tcPr>
          <w:p w:rsidRDefault="00973198" w:rsidP="008E7914" w:rsidR="008E791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3198">
              <w:rPr>
                <w:rFonts w:hAnsi="Times New Roman" w:ascii="Times New Roman"/>
                <w:sz w:val="24"/>
                <w:szCs w:val="24"/>
              </w:rPr>
              <w:t>Regranulator Reifenhauser model KG RH-801-1-100-30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973198">
              <w:rPr>
                <w:rFonts w:hAnsi="Times New Roman" w:ascii="Times New Roman"/>
                <w:sz w:val="24"/>
                <w:szCs w:val="24"/>
              </w:rPr>
              <w:t>ser.br.COM-NR-1/0264/79</w:t>
            </w:r>
          </w:p>
        </w:tc>
      </w:tr>
    </w:tbl>
    <w:p w:rsidRDefault="008E7914" w:rsidP="00702487" w:rsidR="008E7914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3F00F0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3F00F0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F00F0" w:rsidR="00702487" w:rsidRPr="007B4027">
        <w:trPr>
          <w:jc w:val="center"/>
        </w:trPr>
        <w:tc>
          <w:tcPr>
            <w:tcW w:type="pct" w:w="747"/>
          </w:tcPr>
          <w:p w:rsidRDefault="00A939FA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939FA" w:rsidP="00A939FA" w:rsidR="00A939F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A939FA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B113A" w:rsidP="009B113A" w:rsidR="00A24FE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* Napomena: zaprimljena je obavijest stečajnog vjerovnika </w:t>
      </w:r>
      <w:r w:rsidRPr="009B113A">
        <w:rPr>
          <w:rFonts w:hAnsi="Times New Roman" w:ascii="Times New Roman"/>
          <w:sz w:val="24"/>
        </w:rPr>
        <w:t>STRAŽAPLASTIKA d.d.</w:t>
      </w:r>
      <w:r>
        <w:rPr>
          <w:rFonts w:hAnsi="Times New Roman" w:ascii="Times New Roman"/>
          <w:sz w:val="24"/>
        </w:rPr>
        <w:t xml:space="preserve"> o postojanju izlučnog prava na dva stroja po osnovi pridržaja prava vlasništva, međutim pridržaj nije upisan u Upisnik</w:t>
      </w:r>
      <w:r w:rsidR="00457A2C">
        <w:rPr>
          <w:rFonts w:hAnsi="Times New Roman" w:ascii="Times New Roman"/>
          <w:sz w:val="24"/>
        </w:rPr>
        <w:t xml:space="preserve"> i</w:t>
      </w:r>
      <w:r>
        <w:rPr>
          <w:rFonts w:hAnsi="Times New Roman" w:ascii="Times New Roman"/>
          <w:sz w:val="24"/>
        </w:rPr>
        <w:t xml:space="preserve"> ne postoji javno ovjerovljena isprava, </w:t>
      </w:r>
      <w:r w:rsidR="00457A2C">
        <w:rPr>
          <w:rFonts w:hAnsi="Times New Roman" w:ascii="Times New Roman"/>
          <w:sz w:val="24"/>
        </w:rPr>
        <w:t>te je kao takav</w:t>
      </w:r>
      <w:r>
        <w:rPr>
          <w:rFonts w:hAnsi="Times New Roman" w:ascii="Times New Roman"/>
          <w:sz w:val="24"/>
        </w:rPr>
        <w:t xml:space="preserve"> bez učinka na stečajni postupak.</w:t>
      </w:r>
    </w:p>
    <w:p w:rsidRDefault="00493157" w:rsidP="00702487" w:rsidR="00493157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939FA" w:rsidR="00C61F72">
      <w:r>
        <w:rPr>
          <w:rFonts w:hAnsi="Times New Roman" w:ascii="Times New Roman"/>
          <w:sz w:val="24"/>
        </w:rPr>
        <w:t xml:space="preserve">Zagreb, </w:t>
      </w:r>
      <w:r w:rsidR="009B113A">
        <w:rPr>
          <w:rFonts w:hAnsi="Times New Roman" w:ascii="Times New Roman"/>
          <w:sz w:val="24"/>
        </w:rPr>
        <w:t>28.03.2018</w:t>
      </w:r>
      <w:r>
        <w:rPr>
          <w:rFonts w:hAnsi="Times New Roman" w:ascii="Times New Roman"/>
          <w:sz w:val="24"/>
        </w:rPr>
        <w:t>. godine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 w:rsidR="008E791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Ivan Kapor</w:t>
      </w:r>
    </w:p>
    <w:sectPr w:rsidSect="00B835F0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1EE" w:rsidP="00702487" w:rsidR="007D51EE">
      <w:pPr>
        <w:spacing w:after="0"/>
      </w:pPr>
      <w:r>
        <w:separator/>
      </w:r>
    </w:p>
  </w:endnote>
  <w:endnote w:id="0" w:type="continuationSeparator">
    <w:p w:rsidRDefault="007D51EE" w:rsidP="00702487" w:rsidR="007D51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1EE" w:rsidP="00702487" w:rsidR="007D51EE">
      <w:pPr>
        <w:spacing w:after="0"/>
      </w:pPr>
      <w:r>
        <w:separator/>
      </w:r>
    </w:p>
  </w:footnote>
  <w:footnote w:id="0" w:type="continuationSeparator">
    <w:p w:rsidRDefault="007D51EE" w:rsidP="00702487" w:rsidR="007D51EE">
      <w:pPr>
        <w:spacing w:after="0"/>
      </w:pPr>
      <w:r>
        <w:continuationSeparator/>
      </w:r>
    </w:p>
  </w:footnote>
  <w:footnote w:id="1">
    <w:p w:rsidRDefault="00315F2C" w:rsidP="00315F2C" w:rsidR="00315F2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26DD"/>
    <w:rsid w:val="00112E29"/>
    <w:rsid w:val="001F64F3"/>
    <w:rsid w:val="00277BA7"/>
    <w:rsid w:val="00315F2C"/>
    <w:rsid w:val="003F00F0"/>
    <w:rsid w:val="00457A2C"/>
    <w:rsid w:val="004840A7"/>
    <w:rsid w:val="00493157"/>
    <w:rsid w:val="00523455"/>
    <w:rsid w:val="005D1785"/>
    <w:rsid w:val="005E4139"/>
    <w:rsid w:val="0063779E"/>
    <w:rsid w:val="00702487"/>
    <w:rsid w:val="0075163A"/>
    <w:rsid w:val="00761B34"/>
    <w:rsid w:val="007D51EE"/>
    <w:rsid w:val="007E004D"/>
    <w:rsid w:val="008512FB"/>
    <w:rsid w:val="00852A9E"/>
    <w:rsid w:val="008E7914"/>
    <w:rsid w:val="009238C5"/>
    <w:rsid w:val="00951170"/>
    <w:rsid w:val="00973198"/>
    <w:rsid w:val="009B113A"/>
    <w:rsid w:val="009F2EB4"/>
    <w:rsid w:val="00A24FE2"/>
    <w:rsid w:val="00A939FA"/>
    <w:rsid w:val="00AD3F81"/>
    <w:rsid w:val="00B835F0"/>
    <w:rsid w:val="00BC484E"/>
    <w:rsid w:val="00BF5DA8"/>
    <w:rsid w:val="00C54BD5"/>
    <w:rsid w:val="00C61F72"/>
    <w:rsid w:val="00D744C0"/>
    <w:rsid w:val="00D829F4"/>
    <w:rsid w:val="00E96E32"/>
    <w:rsid w:val="00E97C3F"/>
    <w:rsid w:val="00F7253A"/>
    <w:rsid w:val="00FC0B01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2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E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EB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EB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EB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F2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E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EB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EB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EB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8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2AB88-47B3-4E74-9C35-5C341F7D7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729</properties:Words>
  <properties:Characters>4421</properties:Characters>
  <properties:Lines>435</properties:Lines>
  <properties:Paragraphs>201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2018-03-30T06:16:00Z</dcterms:created>
  <dc:creator>ADMINIBM</dc:creator>
  <cp:lastModifiedBy>Jadranka Zelić</cp:lastModifiedBy>
  <cp:lastPrinted>2017-02-23T13:40:00Z</cp:lastPrinted>
  <dcterms:modified xmlns:xsi="http://www.w3.org/2001/XMLSchema-instance" xsi:type="dcterms:W3CDTF">2018-03-30T07:50:00Z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(BRIMI) 30.3.2018..docx)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