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33d4" w14:paraId="c5533d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F1047C" w:rsidRPr="00F1047C">
        <w:t>SKELET d.o.o.</w:t>
      </w:r>
      <w:r w:rsidR="009745DD">
        <w:t xml:space="preserve">, </w:t>
      </w:r>
      <w:r w:rsidR="00F1047C" w:rsidRPr="00F1047C">
        <w:t>Osijek</w:t>
      </w:r>
      <w:r w:rsidR="009745DD">
        <w:t xml:space="preserve">, </w:t>
      </w:r>
      <w:r w:rsidR="00F1047C" w:rsidRPr="00F1047C">
        <w:t>Ulica Breza 11</w:t>
      </w:r>
      <w:r w:rsidR="009745DD">
        <w:t xml:space="preserve">, MBS: </w:t>
      </w:r>
      <w:r w:rsidR="00F1047C" w:rsidRPr="00F1047C">
        <w:t>030147304</w:t>
      </w:r>
      <w:r w:rsidR="009745DD">
        <w:t xml:space="preserve">, OIB: </w:t>
      </w:r>
      <w:r w:rsidR="00F1047C" w:rsidRPr="00F1047C">
        <w:t>14355617640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69E3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36C57">
        <w:t>SKELET d.o.o., Osijek, Ulica Breza 11, MBS: 030147304, OIB: 14355617640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Sanda Marinac sa sjedištem, poslovnom adresom i adresom prebivališta u Požegi, Kralja Krešimira 53, OIB 01875522309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36C57">
        <w:t>SKELET d.o.o., Osijek, Ulica Breza 11, MBS: 030147304, OIB: 14355617640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6C3D39" w:rsidR="0085221D" w:rsidRPr="006C3D39">
      <w:pPr>
        <w:pStyle w:val="Odlomakpopisa"/>
        <w:numPr>
          <w:ilvl w:val="0"/>
          <w:numId w:val="14"/>
        </w:numPr>
        <w:jc w:val="center"/>
        <w:rPr>
          <w:b/>
        </w:rPr>
      </w:pPr>
      <w:r w:rsidRPr="006C3D39">
        <w:rPr>
          <w:b/>
          <w:color w:val="000000"/>
        </w:rPr>
        <w:t>ožujka</w:t>
      </w:r>
      <w:r w:rsidR="00ED6F97" w:rsidRPr="006C3D39">
        <w:rPr>
          <w:b/>
          <w:color w:val="000000"/>
        </w:rPr>
        <w:t xml:space="preserve"> 201</w:t>
      </w:r>
      <w:r w:rsidR="00DB48D4" w:rsidRPr="006C3D39">
        <w:rPr>
          <w:b/>
          <w:color w:val="000000"/>
        </w:rPr>
        <w:t>8</w:t>
      </w:r>
      <w:r w:rsidR="00ED6F97" w:rsidRPr="006C3D39">
        <w:rPr>
          <w:b/>
          <w:color w:val="000000"/>
        </w:rPr>
        <w:t xml:space="preserve">. u </w:t>
      </w:r>
      <w:r w:rsidR="00FE73E4" w:rsidRPr="006C3D39">
        <w:rPr>
          <w:b/>
          <w:color w:val="000000"/>
        </w:rPr>
        <w:t>10,</w:t>
      </w:r>
      <w:r w:rsidR="00236C57">
        <w:rPr>
          <w:b/>
          <w:color w:val="000000"/>
        </w:rPr>
        <w:t>4</w:t>
      </w:r>
      <w:r w:rsidR="006C3D39">
        <w:rPr>
          <w:b/>
          <w:color w:val="000000"/>
        </w:rPr>
        <w:t>0</w:t>
      </w:r>
      <w:r w:rsidR="0085221D" w:rsidRPr="006C3D3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C7320">
        <w:t>30. siječnja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1409AF">
        <w:t>499</w:t>
      </w:r>
      <w:r>
        <w:t xml:space="preserve"> od </w:t>
      </w:r>
      <w:r w:rsidR="00232BE1">
        <w:t>27. siječnja 2017</w:t>
      </w:r>
      <w:r w:rsidR="000B1FC5">
        <w:t>.</w:t>
      </w:r>
      <w:r>
        <w:t xml:space="preserve"> godine, za otvaranje stečajnog postupka nad dužnikom </w:t>
      </w:r>
      <w:r w:rsidR="00163074">
        <w:t>SKELET d.o.o., Osijek, Ulica Breza 11, MBS: 030147304, OIB: 14355617640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63074">
        <w:t xml:space="preserve">26. siječnja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163074">
        <w:t>45.745,49</w:t>
      </w:r>
      <w:r>
        <w:t xml:space="preserve"> kn, u koji iznos je uračunata kamata i naknada FINE za provedbu ovrhe na novčanim sredstvima dužnika. Navodi da dužnik ima </w:t>
      </w:r>
      <w:r w:rsidR="00B26AA3">
        <w:t>1</w:t>
      </w:r>
      <w:r>
        <w:t xml:space="preserve"> zaposlen</w:t>
      </w:r>
      <w:r w:rsidR="00B26AA3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D21E12">
        <w:t xml:space="preserve">26. siječnja 2017. </w:t>
      </w:r>
      <w:r>
        <w:t xml:space="preserve"> godine te u svom podnesku od </w:t>
      </w:r>
      <w:r w:rsidR="00D21E12">
        <w:t xml:space="preserve">27. siječnja 2017. </w:t>
      </w:r>
      <w:r>
        <w:t xml:space="preserve">godine navodi da dužnik na dan </w:t>
      </w:r>
      <w:r w:rsidR="00D21E12">
        <w:t>26. siječnja 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D21E12">
        <w:t>HR8325030071100090363</w:t>
      </w:r>
      <w:r w:rsidR="00E05E2D">
        <w:t xml:space="preserve"> </w:t>
      </w:r>
      <w:proofErr w:type="spellStart"/>
      <w:r w:rsidR="00E05E2D">
        <w:t>Sberbank</w:t>
      </w:r>
      <w:proofErr w:type="spellEnd"/>
      <w:r w:rsidR="00E05E2D"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E05E2D">
        <w:t xml:space="preserve">26. siječnja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E05E2D">
        <w:t>68</w:t>
      </w:r>
      <w:r w:rsidR="0009186F" w:rsidRPr="004A52D1">
        <w:t>/1</w:t>
      </w:r>
      <w:r w:rsidR="00E05E2D">
        <w:t>7</w:t>
      </w:r>
      <w:r w:rsidR="0009186F" w:rsidRPr="004A52D1">
        <w:t>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E05E2D">
        <w:t>10. veljače</w:t>
      </w:r>
      <w:r w:rsidR="0009186F" w:rsidRPr="004A52D1">
        <w:t xml:space="preserve"> 201</w:t>
      </w:r>
      <w:r w:rsidR="00405CE0">
        <w:t>7</w:t>
      </w:r>
      <w:r w:rsidR="0009186F" w:rsidRPr="004A52D1">
        <w:t>.</w:t>
      </w:r>
      <w:r w:rsidRPr="004A52D1">
        <w:t xml:space="preserve"> godine pozvana je osoba ovlaštena za zastupanje dužnika </w:t>
      </w:r>
      <w:r w:rsidR="00EC0CA8" w:rsidRPr="00EC0CA8">
        <w:t>Stjepan Petrić, OIB: 52872573208</w:t>
      </w:r>
      <w:r w:rsidR="0051431A" w:rsidRPr="004A52D1">
        <w:t xml:space="preserve">, </w:t>
      </w:r>
      <w:r w:rsidR="00EC0CA8" w:rsidRPr="00EC0CA8">
        <w:t>Osijek, Ulica Breza 11</w:t>
      </w:r>
      <w:r w:rsidR="00EC0CA8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</w:t>
      </w:r>
      <w:r w:rsidR="009646A3">
        <w:t xml:space="preserve">zbog neuspjele dostave </w:t>
      </w:r>
      <w:r w:rsidR="00686326" w:rsidRPr="004A52D1">
        <w:t>osoba ovlaštena za zastupanje dužnika</w:t>
      </w:r>
      <w:r w:rsidR="004A52D1">
        <w:t xml:space="preserve"> nije postupila</w:t>
      </w:r>
      <w:r w:rsidR="000168E9">
        <w:t>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8D510A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F51E9" w:rsidP="009F51E9" w:rsidR="009F51E9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554CAB">
        <w:t xml:space="preserve"> </w:t>
      </w:r>
      <w:r w:rsidR="009646A3">
        <w:t>Sandi Marinac, Požega, Kralja Krešimira 53</w:t>
      </w:r>
    </w:p>
    <w:p w:rsidRDefault="009F51E9" w:rsidP="009F51E9" w:rsidR="00554CAB">
      <w:pPr>
        <w:jc w:val="both"/>
      </w:pPr>
      <w:r>
        <w:t>-dužniku</w:t>
      </w:r>
      <w:r w:rsidR="00554CAB">
        <w:t xml:space="preserve"> </w:t>
      </w:r>
      <w:r w:rsidR="009646A3">
        <w:t>SKELET d.o.o., Osijek, Ulica Breza 11</w:t>
      </w:r>
    </w:p>
    <w:p w:rsidRDefault="009F51E9" w:rsidP="009F51E9" w:rsidR="009646A3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554CAB">
        <w:t xml:space="preserve"> </w:t>
      </w:r>
      <w:r w:rsidR="009646A3" w:rsidRPr="009646A3">
        <w:t>Stjepan Petrić</w:t>
      </w:r>
      <w:r w:rsidR="009646A3">
        <w:t xml:space="preserve">, </w:t>
      </w:r>
      <w:r w:rsidR="009646A3" w:rsidRPr="009646A3">
        <w:t xml:space="preserve">Osijek, Ulica Breza 11 </w:t>
      </w:r>
    </w:p>
    <w:p w:rsidRDefault="009F51E9" w:rsidP="009F51E9" w:rsidR="009F51E9">
      <w:pPr>
        <w:jc w:val="both"/>
      </w:pPr>
      <w:r>
        <w:t xml:space="preserve">-FINA </w:t>
      </w:r>
    </w:p>
    <w:p w:rsidRDefault="009F51E9" w:rsidP="009F51E9" w:rsidR="009F51E9">
      <w:pPr>
        <w:jc w:val="both"/>
      </w:pPr>
      <w:r>
        <w:t>-Ministarstvu pravosuđa RH, Zagreb, Ulica Grada Vukovara 49, elektroničkom poštom</w:t>
      </w:r>
    </w:p>
    <w:p w:rsidRDefault="009F51E9" w:rsidP="009F51E9" w:rsidR="009F51E9">
      <w:pPr>
        <w:jc w:val="both"/>
      </w:pPr>
      <w:r>
        <w:t>-e</w:t>
      </w:r>
      <w:r w:rsidR="00403EA8">
        <w:t>-</w:t>
      </w:r>
      <w:proofErr w:type="spellStart"/>
      <w:r>
        <w:t>Ogl</w:t>
      </w:r>
      <w:proofErr w:type="spellEnd"/>
      <w:r>
        <w:t>. ploča uz prijedlog</w:t>
      </w:r>
    </w:p>
    <w:p w:rsidRDefault="009F51E9" w:rsidP="009F51E9" w:rsidR="006D3C3F" w:rsidRPr="00B37760">
      <w:pPr>
        <w:jc w:val="both"/>
      </w:pPr>
      <w:r>
        <w:t>- R 8.3.2018 u 10,</w:t>
      </w:r>
      <w:r w:rsidR="00034EE2">
        <w:t>4</w:t>
      </w:r>
      <w:r>
        <w:t>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D80" w:rsidR="00C13D80">
      <w:r>
        <w:separator/>
      </w:r>
    </w:p>
  </w:endnote>
  <w:endnote w:id="0" w:type="continuationSeparator">
    <w:p w:rsidRDefault="00C13D80" w:rsidR="00C13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D80" w:rsidR="00C13D80">
      <w:r>
        <w:separator/>
      </w:r>
    </w:p>
  </w:footnote>
  <w:footnote w:id="0" w:type="continuationSeparator">
    <w:p w:rsidRDefault="00C13D80" w:rsidR="00C13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4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05FB3" w:rsidR="00705F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05FB3">
      <w:t>7 St-68/17-12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05FB3">
      <w:t>68/17-12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3D80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454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F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4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24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24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4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4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F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4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24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24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4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4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8F620-5F2A-4B90-B8A0-49ECBFF76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792</properties:Words>
  <properties:Characters>4407</properties:Characters>
  <properties:Lines>121</properties:Lines>
  <properties:Paragraphs>37</properties:Paragraphs>
  <properties:TotalTime>761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2018-01-23T11:31:00Z</dcterms:modified>
  <cp:revision>723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