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399e" w14:paraId="bb4399e" w:rsidRDefault="006416CB" w:rsidP="006416CB"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6416CB" w:rsidP="006416CB" w:rsidR="006416CB" w:rsidRPr="006416CB">
      <w:pPr>
        <w:spacing w:after="0"/>
        <w:jc w:val="right"/>
        <w:rPr>
          <w:rFonts w:cs="Times New Roman" w:eastAsia="Times New Roman"/>
          <w:lang w:eastAsia="hr-HR"/>
        </w:rPr>
      </w:pPr>
      <w:r w:rsidRPr="006416CB">
        <w:rPr>
          <w:rFonts w:cs="Times New Roman" w:eastAsia="Times New Roman"/>
          <w:lang w:eastAsia="hr-HR"/>
        </w:rPr>
        <w:t>2 St-17/11-</w:t>
      </w:r>
      <w:r>
        <w:rPr>
          <w:rFonts w:cs="Times New Roman" w:eastAsia="Times New Roman"/>
          <w:lang w:eastAsia="hr-HR"/>
        </w:rPr>
        <w:t>132</w:t>
      </w:r>
    </w:p>
    <w:p w:rsidRDefault="006416CB" w:rsidP="006416CB" w:rsidR="006416CB" w:rsidRPr="006416CB">
      <w:pPr>
        <w:spacing w:after="0"/>
        <w:jc w:val="right"/>
        <w:rPr>
          <w:rFonts w:cs="Times New Roman" w:eastAsia="Times New Roman"/>
          <w:lang w:eastAsia="hr-HR"/>
        </w:rPr>
      </w:pP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p>
    <w:p w:rsidRDefault="006416CB" w:rsidP="006416CB" w:rsidR="006416CB" w:rsidRPr="006416CB">
      <w:pPr>
        <w:spacing w:after="0"/>
        <w:rPr>
          <w:rFonts w:cs="Times New Roman" w:eastAsia="Times New Roman"/>
          <w:lang w:eastAsia="hr-HR"/>
        </w:rPr>
      </w:pPr>
      <w:r w:rsidRPr="006416CB">
        <w:rPr>
          <w:rFonts w:cs="Times New Roman" w:eastAsia="Times New Roman"/>
          <w:lang w:eastAsia="hr-HR"/>
        </w:rPr>
        <w:t>REPUBLIKA HRVATSKA</w:t>
      </w:r>
    </w:p>
    <w:p w:rsidRDefault="006416CB" w:rsidP="006416CB" w:rsidR="006416CB" w:rsidRPr="006416CB">
      <w:pPr>
        <w:spacing w:after="0"/>
        <w:rPr>
          <w:rFonts w:cs="Times New Roman" w:eastAsia="Times New Roman"/>
          <w:lang w:eastAsia="hr-HR"/>
        </w:rPr>
      </w:pPr>
    </w:p>
    <w:p w:rsidRDefault="006416CB" w:rsidP="006416CB" w:rsidR="006416CB" w:rsidRPr="006416CB">
      <w:pPr>
        <w:spacing w:after="0"/>
        <w:rPr>
          <w:rFonts w:cs="Times New Roman" w:eastAsia="Times New Roman"/>
          <w:lang w:eastAsia="hr-HR"/>
        </w:rPr>
      </w:pPr>
      <w:r w:rsidRPr="006416CB">
        <w:rPr>
          <w:rFonts w:cs="Times New Roman" w:eastAsia="Times New Roman"/>
          <w:lang w:eastAsia="hr-HR"/>
        </w:rPr>
        <w:t>TRGOVAČKI SUD U ZAGREBU</w:t>
      </w:r>
    </w:p>
    <w:p w:rsidRDefault="006416CB" w:rsidP="006416CB" w:rsidR="006416CB" w:rsidRPr="006416CB">
      <w:pPr>
        <w:spacing w:after="0"/>
        <w:rPr>
          <w:rFonts w:cs="Times New Roman" w:eastAsia="Times New Roman"/>
          <w:lang w:eastAsia="hr-HR"/>
        </w:rPr>
      </w:pPr>
      <w:r w:rsidRPr="006416CB">
        <w:rPr>
          <w:rFonts w:cs="Times New Roman" w:eastAsia="Times New Roman"/>
          <w:lang w:eastAsia="hr-HR"/>
        </w:rPr>
        <w:t xml:space="preserve">STALNA SLUŽBA </w:t>
      </w:r>
    </w:p>
    <w:p w:rsidRDefault="006416CB" w:rsidP="006416CB" w:rsidR="006416CB" w:rsidRPr="006416CB">
      <w:pPr>
        <w:spacing w:after="0"/>
        <w:rPr>
          <w:rFonts w:cs="Times New Roman" w:eastAsia="Times New Roman"/>
          <w:lang w:eastAsia="hr-HR"/>
        </w:rPr>
      </w:pPr>
      <w:r w:rsidRPr="006416CB">
        <w:rPr>
          <w:rFonts w:cs="Times New Roman" w:eastAsia="Times New Roman"/>
          <w:lang w:eastAsia="hr-HR"/>
        </w:rPr>
        <w:t>Karlovac, Ljudevita Šestića 4</w:t>
      </w:r>
    </w:p>
    <w:p w:rsidRDefault="006416CB" w:rsidP="006416CB" w:rsidR="006416CB" w:rsidRPr="006416CB">
      <w:pPr>
        <w:spacing w:after="0"/>
        <w:rPr>
          <w:rFonts w:cs="Times New Roman" w:eastAsia="Times New Roman"/>
          <w:lang w:eastAsia="hr-HR"/>
        </w:rPr>
      </w:pPr>
    </w:p>
    <w:p w:rsidRDefault="006416CB" w:rsidP="006416CB" w:rsidR="006416CB" w:rsidRPr="006416CB">
      <w:pPr>
        <w:spacing w:after="0"/>
        <w:jc w:val="center"/>
        <w:rPr>
          <w:rFonts w:cs="Times New Roman" w:eastAsia="Times New Roman"/>
          <w:lang w:eastAsia="hr-HR"/>
        </w:rPr>
      </w:pPr>
      <w:r w:rsidRPr="006416CB">
        <w:rPr>
          <w:rFonts w:cs="Times New Roman" w:eastAsia="Times New Roman"/>
          <w:lang w:eastAsia="hr-HR"/>
        </w:rPr>
        <w:t>R E P U B L I K A   H R V A T S K A</w:t>
      </w:r>
    </w:p>
    <w:p w:rsidRDefault="006416CB" w:rsidP="006416CB" w:rsidR="006416CB" w:rsidRPr="006416CB">
      <w:pPr>
        <w:spacing w:after="0"/>
        <w:jc w:val="center"/>
        <w:rPr>
          <w:rFonts w:cs="Times New Roman" w:eastAsia="Times New Roman"/>
          <w:lang w:eastAsia="hr-HR"/>
        </w:rPr>
      </w:pPr>
      <w:r w:rsidRPr="006416CB">
        <w:rPr>
          <w:rFonts w:cs="Times New Roman" w:eastAsia="Times New Roman"/>
          <w:lang w:eastAsia="hr-HR"/>
        </w:rPr>
        <w:t>Z A K L J U Č A K</w:t>
      </w:r>
    </w:p>
    <w:p w:rsidRDefault="006416CB" w:rsidP="006416CB" w:rsidR="006416CB" w:rsidRPr="006416CB">
      <w:pPr>
        <w:spacing w:after="0"/>
        <w:jc w:val="center"/>
        <w:rPr>
          <w:rFonts w:cs="Times New Roman" w:eastAsia="Times New Roman"/>
          <w:lang w:eastAsia="hr-HR"/>
        </w:rPr>
      </w:pPr>
    </w:p>
    <w:p w:rsidRDefault="006416CB" w:rsidP="006416CB" w:rsidR="006416CB" w:rsidRPr="006416CB">
      <w:pPr>
        <w:spacing w:after="0"/>
        <w:jc w:val="center"/>
        <w:rPr>
          <w:rFonts w:cs="Times New Roman" w:eastAsia="Times New Roman"/>
          <w:lang w:eastAsia="hr-HR"/>
        </w:rPr>
      </w:pPr>
    </w:p>
    <w:p w:rsidRDefault="006416CB" w:rsidP="006416CB" w:rsidR="006416CB" w:rsidRPr="006416CB">
      <w:pPr>
        <w:spacing w:after="0"/>
        <w:jc w:val="both"/>
        <w:rPr>
          <w:rFonts w:cs="Times New Roman" w:eastAsia="Times New Roman"/>
          <w:lang w:eastAsia="hr-HR"/>
        </w:rPr>
      </w:pPr>
      <w:r w:rsidRPr="006416CB">
        <w:rPr>
          <w:rFonts w:cs="Times New Roman" w:eastAsia="Times New Roman"/>
          <w:lang w:eastAsia="hr-HR"/>
        </w:rPr>
        <w:tab/>
        <w:t>TRGOVAČKI SUD U ZAGREBU, STALNA SLUŽBA, po sucu Suzani Ivanović kao stečajnom sucu, u  stečajnom postupku otvorenim nad imovinom stečajnog dužnika STANKA DRAGIĆA vl. Trgovačkog obrta „DRAGIĆ“  u stečaju iz Karlovca, Kralja Tomislava 13,  dana 28. prosinca 2015.  godine</w:t>
      </w:r>
    </w:p>
    <w:p w:rsidRDefault="006416CB" w:rsidP="006416CB" w:rsidR="006416CB" w:rsidRPr="006416CB">
      <w:pPr>
        <w:spacing w:after="0"/>
        <w:jc w:val="both"/>
        <w:rPr>
          <w:rFonts w:cs="Times New Roman" w:eastAsia="Times New Roman"/>
          <w:lang w:eastAsia="hr-HR"/>
        </w:rPr>
      </w:pPr>
    </w:p>
    <w:p w:rsidRDefault="006416CB" w:rsidP="006416CB" w:rsidR="006416CB" w:rsidRPr="006416CB">
      <w:pPr>
        <w:spacing w:after="0"/>
        <w:jc w:val="center"/>
        <w:rPr>
          <w:rFonts w:cs="Times New Roman" w:eastAsia="Times New Roman"/>
          <w:lang w:eastAsia="hr-HR"/>
        </w:rPr>
      </w:pPr>
      <w:r w:rsidRPr="006416CB">
        <w:rPr>
          <w:rFonts w:cs="Times New Roman" w:eastAsia="Times New Roman"/>
          <w:lang w:eastAsia="hr-HR"/>
        </w:rPr>
        <w:t>z a k l j u č i o    j e</w:t>
      </w:r>
    </w:p>
    <w:p w:rsidRDefault="006416CB" w:rsidP="006416CB" w:rsidR="006416CB" w:rsidRPr="006416CB">
      <w:pPr>
        <w:spacing w:after="0"/>
        <w:jc w:val="both"/>
        <w:rPr>
          <w:rFonts w:cs="Times New Roman" w:eastAsia="Times New Roman"/>
          <w:lang w:eastAsia="hr-HR"/>
        </w:rPr>
      </w:pPr>
    </w:p>
    <w:p w:rsidRDefault="006416CB" w:rsidP="006416CB" w:rsidR="006416CB" w:rsidRPr="006416CB">
      <w:pPr>
        <w:spacing w:after="0"/>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I  Određuje se prodaja nekretnina u suvlasništvu stečajnog dužnika u stečajnom postupku uz odgovarajuću primjenu pravila o ovrsi na nekretninama i to:</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½ kčbr. 5268/1 dvije kuće i dvorište Jurčinsko u Selskoj od 50 čhv i to etaža   spremište i radiona (etažno vlasništvo s neodređenim omjerima), poduložak 2, upisane u z.k.ul. 2424 k.o. Crikvenica, kod Općinskog suda u Crikvenici.</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Na navedenoj nekretnini upisano je razlučno pravo u korist razlučnih vjerovnika GRAĐANSKO ŠTEDNO-KREDITNE ZADRUGE ZAGREB i ORTIS COMMERCE d.o.o. Čavle, Kikovica bb.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 </w:t>
      </w:r>
    </w:p>
    <w:p w:rsidRDefault="006416CB" w:rsidP="006416CB" w:rsidR="006416CB" w:rsidRPr="006416CB">
      <w:pPr>
        <w:spacing w:after="0"/>
        <w:jc w:val="both"/>
        <w:rPr>
          <w:rFonts w:cs="Times New Roman" w:eastAsia="Times New Roman"/>
          <w:lang w:eastAsia="hr-HR"/>
        </w:rPr>
      </w:pPr>
      <w:r w:rsidRPr="006416CB">
        <w:rPr>
          <w:rFonts w:cs="Times New Roman" w:eastAsia="Times New Roman"/>
          <w:lang w:eastAsia="hr-HR"/>
        </w:rPr>
        <w:tab/>
        <w:t>Nekretnina nije slobodna od osoba i stvari.</w:t>
      </w:r>
    </w:p>
    <w:p w:rsidRDefault="006416CB" w:rsidP="006416CB" w:rsidR="006416CB" w:rsidRPr="006416CB">
      <w:pPr>
        <w:spacing w:after="0"/>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II    UTVRĐENA VRIJEDNOST nekretnine iz točke I ovog zaključka iznosi 453.484,80 kn, odnosno ½ dijela iznosi 226.742,40 kn.</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Za nekretninu iz točke I. ovog zaključka izvršena su jedanaest oglašavanja i prodaja, koje nisu uspjele.</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III   NAČIN PRODAJE:</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ab/>
        <w:t>½ dijela nekretnine iz točke I ovog zaključka prodavat će se u stečajnom postupku usmenom javnom dražbom po početnoj cijeni od 88.573,50 kn.</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ab/>
        <w:t xml:space="preserve">Ročište za prodaju održat će se pred stečajnim sucem u zgradi </w:t>
      </w:r>
      <w:r w:rsidRPr="006416CB">
        <w:rPr>
          <w:rFonts w:cs="Times New Roman" w:eastAsia="Times New Roman"/>
          <w:u w:val="single"/>
          <w:lang w:eastAsia="hr-HR"/>
        </w:rPr>
        <w:t>Trgovačkog suda u Zagrebu, Stalne službe, Karlovac,  Ljudevita Šestića 4, prizemlje, soba broj 4,  dana 13. siječanj 2016.g. u 13,00 sati</w:t>
      </w:r>
      <w:r w:rsidRPr="006416CB">
        <w:rPr>
          <w:rFonts w:cs="Times New Roman" w:eastAsia="Times New Roman"/>
          <w:lang w:eastAsia="hr-HR"/>
        </w:rPr>
        <w:t>.</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ab/>
        <w:t>Ročište će se održati i ako na njemu sudjeluje samo jedan ponuditelj.</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lastRenderedPageBreak/>
        <w:t>IV   Ovaj zaključak o prodaji objavit će se na e-oglasnoj ploči Trgovačkog suda u Zagrebu, Stalna služba, Karlovac i pri Hrvatskoj gospodarskoj komori te na internet stranicama Visokog trgovačkog suda u Zagrebu.</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Rok od objave zaključka o prodaji nekretnina na oglasnoj ploči do prodaje iznosi najmanje 15 dana.</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V       UVJETI PRODAJE</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1. Prodaju se nekretnine navedene u točki I ovog zaključka.</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2. Vrijednost nekretnine utvrđena je u iznosu od 453.484,80 kn, te je vrijednost ½ dijela 226.742,40 kn.</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3. ½ dijela nekretnine iz točke I ovog zaključka prodavat će se na dvanaestom ročištu za dražbu po cijeni od  88.573,50 kn  i ispod te cijene ne može se prodati na dvanaestom ročištu.</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  Tek ako se nekretnina ne proda niti na dvanaestom ročištu, na  narednim ročištima za prodaju može se prodavati za nižu vrijednost koju zaključkom odredi stečajni sudac.</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4. Sve poreze i pristojbe u svezi s prodajom nekretnine snosi kupac.</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Jurišićeva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Punomoćnici ponuditelja mogu sudjelovati na dražbi samo uz ovjerenu specijalnu punomoć.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Sudionicima dražbe koji ne uspiju u nadmetanju, osiguranje odnosno bankarska garancija će se vratiti odmah nakon zaključenja javne dražbe.</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Osiguranje nisu dužni položiti razlučni vjerovnici kojima je to pravo upisano u zemljišnim knjigama.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6. Kupac je dužan uplatiti razliku između osiguranja i postignute kupoprodajne cijene u roku od 90 dana od dana zaključenja javne dražbe na račun sudskog depozita.</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w:t>
      </w:r>
    </w:p>
    <w:p w:rsidRDefault="006416CB" w:rsidP="006416CB" w:rsidR="006416CB" w:rsidRPr="006416CB">
      <w:pPr>
        <w:spacing w:after="0"/>
        <w:jc w:val="both"/>
        <w:rPr>
          <w:rFonts w:cs="Times New Roman" w:eastAsia="Times New Roman"/>
          <w:lang w:eastAsia="hr-HR"/>
        </w:rPr>
      </w:pPr>
      <w:r w:rsidRPr="006416CB">
        <w:rPr>
          <w:rFonts w:cs="Times New Roman" w:eastAsia="Times New Roman"/>
          <w:lang w:eastAsia="hr-HR"/>
        </w:rPr>
        <w:t>namirit će se troškovi nove prodaje i naknaditi razlika između kupovnine postignutoj na prijašnjoj prodaji i novoj prodaji (čl.100.st.2. i 3. OZ-a).</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7. Ukoliko je kupac razlučni vjerovnik koji se jedini namiruje iz kupovnine ili se namiruje prije tražbina svih ostalih vjerovnika koji imaju pravno namirenje iz iste kupovnine, nije dužan položiti kupovninu ako ona iznosi koliko i njegova tražbina ili manje, a ako iznosi više tada je dužan položiti razliku.</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lastRenderedPageBreak/>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13. Prodaja se obavlja po načelu „viđeno-kupljeno“, što isključuje svake naknadne prigovore kupca. </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Razgledati nekretnine i dokumentaciju vezane uz iste, zainteresirane osobe mogu u vrijeme dogovoreno sa stečajnim upraviteljem na broj 091 517 0411. </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center"/>
        <w:rPr>
          <w:rFonts w:cs="Times New Roman" w:eastAsia="Times New Roman"/>
          <w:lang w:eastAsia="hr-HR"/>
        </w:rPr>
      </w:pPr>
      <w:r w:rsidRPr="006416CB">
        <w:rPr>
          <w:rFonts w:cs="Times New Roman" w:eastAsia="Times New Roman"/>
          <w:lang w:eastAsia="hr-HR"/>
        </w:rPr>
        <w:t>Obrazloženje</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Rješenjem ovog suda posl.br. St-15/02-34 od 23. rujna 2005.g. otvoren je stečajni postupak nad imovinom dužnika pojedinca Stanka Dragića vl. trgovačkog obrta DRAGIĆ iz Karlovca, Trg Kralja Tomislava 13,   a stečajnu masu čini i nekretnina koja je predmet ove prodaje, a na kojoj je upisano razlučno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razlučni su vjerovnici sui generis. Prednosni pedlagatelja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razlučnog vjerovnika.   </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Stečajni upravitelj je podnio prijedlog da se nekretnina upisana u točki I. ovog zaključka, a na kojoj postoji razlučno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Razlučni vjerovnici nisu pokrenuli postupak ovrhe na navedenim nekretninama radi prisilnog namirenja svoje tražbine. </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lastRenderedPageBreak/>
        <w:t>Temeljem čl.87. Ovršnog zakona utvrđena je vrijednost nekretnina koje su predmet prodaje.</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Kako je predmetna nekretnina utvrđena kao bračna stečevina dužnika Stanka Dragića i Dijane Dragić pravomoćnom presudom Općinskog suda u Karlovcu posl.br. P-28/15-3 od 26.2.2015.g. (list spisa 685) i to na način da je Dijana Dragić suvlasnica u ½ dijela predmetne nekretnine, to je određen nastavak prodaje ½ dijela nekretnina suvlasništvo stečajnog dužnika Stanka Dragića. Na Skupštini vjerovnika održanoj 30.9.2015.g. (na prijedlog stečajnog upravitelja) određeno je da se nastavi sa prodajom ½ dijela predmetne nekretnine po 50% vrijednosti ukupne cijene, odnosno po početnoj cijeni od 135.000,00 kn. </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 xml:space="preserve">O uvjetima i načinu prodaje odlučeno je temeljem odredbe čl.92.,93., 94., 95., 98., 100., 100a, 101. i 101a OZ-a a u svezi s čl.164. Stečajnog zakona. </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center"/>
        <w:rPr>
          <w:rFonts w:cs="Times New Roman" w:eastAsia="Times New Roman"/>
          <w:lang w:eastAsia="hr-HR"/>
        </w:rPr>
      </w:pPr>
      <w:r w:rsidRPr="006416CB">
        <w:rPr>
          <w:rFonts w:cs="Times New Roman" w:eastAsia="Times New Roman"/>
          <w:lang w:eastAsia="hr-HR"/>
        </w:rPr>
        <w:t>U Karlovcu 28. prosinca 2015. godine</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right"/>
        <w:rPr>
          <w:rFonts w:cs="Times New Roman" w:eastAsia="Times New Roman"/>
          <w:lang w:eastAsia="hr-HR"/>
        </w:rPr>
      </w:pP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t xml:space="preserve">     Stečajni sudac:</w:t>
      </w:r>
    </w:p>
    <w:p w:rsidRDefault="006416CB" w:rsidP="006416CB" w:rsidR="006416CB" w:rsidRPr="006416CB">
      <w:pPr>
        <w:spacing w:after="0"/>
        <w:ind w:firstLine="708"/>
        <w:jc w:val="right"/>
        <w:rPr>
          <w:rFonts w:cs="Times New Roman" w:eastAsia="Times New Roman"/>
          <w:lang w:eastAsia="hr-HR"/>
        </w:rPr>
      </w:pP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r>
      <w:r w:rsidRPr="006416CB">
        <w:rPr>
          <w:rFonts w:cs="Times New Roman" w:eastAsia="Times New Roman"/>
          <w:lang w:eastAsia="hr-HR"/>
        </w:rPr>
        <w:tab/>
        <w:t xml:space="preserve">     Suzana Ivanović</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UPUTA O PRAVNOM LIJEKU:</w:t>
      </w: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Protiv ovog zaključka nije dopuštena žalba čl.11.st.9. SZ-a.</w:t>
      </w: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p>
    <w:p w:rsidRDefault="006416CB" w:rsidP="006416CB" w:rsidR="006416CB" w:rsidRPr="006416CB">
      <w:pPr>
        <w:spacing w:after="0"/>
        <w:ind w:firstLine="708"/>
        <w:jc w:val="both"/>
        <w:rPr>
          <w:rFonts w:cs="Times New Roman" w:eastAsia="Times New Roman"/>
          <w:lang w:eastAsia="hr-HR"/>
        </w:rPr>
      </w:pPr>
      <w:r w:rsidRPr="006416CB">
        <w:rPr>
          <w:rFonts w:cs="Times New Roman" w:eastAsia="Times New Roman"/>
          <w:lang w:eastAsia="hr-HR"/>
        </w:rPr>
        <w:t>Dna:</w:t>
      </w:r>
    </w:p>
    <w:p w:rsidRDefault="006416CB" w:rsidP="006416CB" w:rsidR="006416CB" w:rsidRPr="006416CB">
      <w:pPr>
        <w:numPr>
          <w:ilvl w:val="0"/>
          <w:numId w:val="47"/>
        </w:numPr>
        <w:spacing w:after="0"/>
        <w:jc w:val="both"/>
        <w:rPr>
          <w:rFonts w:cs="Times New Roman" w:eastAsia="Times New Roman"/>
          <w:lang w:eastAsia="hr-HR"/>
        </w:rPr>
      </w:pPr>
      <w:r w:rsidRPr="006416CB">
        <w:rPr>
          <w:rFonts w:cs="Times New Roman" w:eastAsia="Times New Roman"/>
          <w:lang w:eastAsia="hr-HR"/>
        </w:rPr>
        <w:t>Stečajni upravitelj Jasna Brajdić</w:t>
      </w:r>
    </w:p>
    <w:p w:rsidRDefault="006416CB" w:rsidP="006416CB" w:rsidR="006416CB" w:rsidRPr="006416CB">
      <w:pPr>
        <w:numPr>
          <w:ilvl w:val="0"/>
          <w:numId w:val="47"/>
        </w:numPr>
        <w:spacing w:after="0"/>
        <w:jc w:val="both"/>
        <w:rPr>
          <w:rFonts w:cs="Times New Roman" w:eastAsia="Times New Roman"/>
          <w:lang w:eastAsia="hr-HR"/>
        </w:rPr>
      </w:pPr>
      <w:r w:rsidRPr="006416CB">
        <w:rPr>
          <w:rFonts w:cs="Times New Roman" w:eastAsia="Times New Roman"/>
          <w:lang w:eastAsia="hr-HR"/>
        </w:rPr>
        <w:t xml:space="preserve"> Razlučni vjerovnici </w:t>
      </w:r>
    </w:p>
    <w:p w:rsidRDefault="006416CB" w:rsidP="006416CB" w:rsidR="006416CB" w:rsidRPr="006416CB">
      <w:pPr>
        <w:numPr>
          <w:ilvl w:val="0"/>
          <w:numId w:val="47"/>
        </w:numPr>
        <w:spacing w:after="0"/>
        <w:jc w:val="both"/>
        <w:rPr>
          <w:rFonts w:cs="Times New Roman" w:eastAsia="Times New Roman"/>
          <w:lang w:eastAsia="hr-HR"/>
        </w:rPr>
      </w:pPr>
      <w:r w:rsidRPr="006416CB">
        <w:rPr>
          <w:rFonts w:cs="Times New Roman" w:eastAsia="Times New Roman"/>
          <w:lang w:eastAsia="hr-HR"/>
        </w:rPr>
        <w:t xml:space="preserve"> Porezna uprava Crikvenica</w:t>
      </w:r>
    </w:p>
    <w:p w:rsidRDefault="006416CB" w:rsidP="006416CB" w:rsidR="006416CB" w:rsidRPr="006416CB">
      <w:pPr>
        <w:numPr>
          <w:ilvl w:val="0"/>
          <w:numId w:val="47"/>
        </w:numPr>
        <w:spacing w:after="0"/>
        <w:contextualSpacing/>
        <w:jc w:val="both"/>
        <w:rPr>
          <w:rFonts w:cs="Times New Roman" w:eastAsia="Times New Roman"/>
          <w:lang w:eastAsia="hr-HR"/>
        </w:rPr>
      </w:pPr>
      <w:r w:rsidRPr="006416CB">
        <w:rPr>
          <w:rFonts w:cs="Times New Roman" w:eastAsia="Times New Roman"/>
          <w:lang w:eastAsia="hr-HR"/>
        </w:rPr>
        <w:t xml:space="preserve"> e-oglasna ploča suda</w:t>
      </w:r>
    </w:p>
    <w:p w:rsidRDefault="006416CB" w:rsidP="006416CB" w:rsidR="00DA0242">
      <w:pPr>
        <w:pStyle w:val="Odlomakpopisa"/>
        <w:numPr>
          <w:ilvl w:val="0"/>
          <w:numId w:val="47"/>
        </w:numPr>
        <w:spacing w:after="0"/>
        <w:contextualSpacing/>
      </w:pPr>
      <w:r w:rsidRPr="006416CB">
        <w:rPr>
          <w:rFonts w:cs="Times New Roman"/>
        </w:rPr>
        <w:t xml:space="preserve">Općinski sud u Rijeci, zk odjel Crikvenica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6CB"/>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10831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St-17/2011-132</izvorni_sadrzaj>
    <derivirana_varijabla naziv="DomainObject.Oznaka_1">St-17/2011-132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 DOM-PLAN d.o.o. za projektiranje građenje i nadzor</izvorni_sadrzaj>
    <derivirana_varijabla naziv="DomainObject.Predmet.StrankaFormated_1">  ORTIS COMMERCE d.o.o.; OSTALI VJEROVNICI; DOM-PLAN d.o.o. za projektiranje građenje i nadzor</derivirana_varijabla>
  </DomainObject.Predmet.StrankaFormated>
  <DomainObject.Predmet.StrankaFormatedOIB>
    <izvorni_sadrzaj>  ORTIS COMMERCE d.o.o., OIB 27408374267; OSTALI VJEROVNICI; DOM-PLAN d.o.o. za projektiranje građenje i nadzor, OIB 31593770711</izvorni_sadrzaj>
    <derivirana_varijabla naziv="DomainObject.Predmet.StrankaFormatedOIB_1">  ORTIS COMMERCE d.o.o., OIB 27408374267; OSTALI VJEROVNICI; DOM-PLAN d.o.o. za projektiranje građenje i nadzor, OIB 31593770711</derivirana_varijabla>
  </DomainObject.Predmet.StrankaFormatedOIB>
  <DomainObject.Predmet.StrankaFormatedWithAdress>
    <izvorni_sadrzaj> ORTIS COMMERCE d.o.o., Kikovica bb, 51 219 Čavle; OSTALI VJEROVNICI; DOM-PLAN d.o.o. za projektiranje građenje i nadzor, Laščinska 66, Zagreb</izvorni_sadrzaj>
    <derivirana_varijabla naziv="DomainObject.Predmet.StrankaFormatedWithAdress_1"> ORTIS COMMERCE d.o.o., Kikovica bb, 51 219 Čavle; OSTALI VJEROVNICI; DOM-PLAN d.o.o. za projektiranje građenje i nadzor, Laščinska 66, Zagreb</derivirana_varijabla>
  </DomainObject.Predmet.StrankaFormatedWithAdress>
  <DomainObject.Predmet.StrankaFormatedWithAdressOIB>
    <izvorni_sadrzaj> ORTIS COMMERCE d.o.o., OIB 27408374267, Kikovica bb, 51 219 Čavle; OSTALI VJEROVNICI; DOM-PLAN d.o.o. za projektiranje građenje i nadzor, OIB 31593770711, Laščinska 66, Zagreb</izvorni_sadrzaj>
    <derivirana_varijabla naziv="DomainObject.Predmet.StrankaFormatedWithAdressOIB_1"> ORTIS COMMERCE d.o.o., OIB 27408374267, Kikovica bb, 51 219 Čavle; OSTALI VJEROVNICI; DOM-PLAN d.o.o. za projektiranje građenje i nadzor, OIB 31593770711, Laščinska 66, Zagreb</derivirana_varijabla>
  </DomainObject.Predmet.StrankaFormatedWithAdressOIB>
  <DomainObject.Predmet.StrankaWithAdress>
    <izvorni_sadrzaj>ORTIS COMMERCE d.o.o. Kikovica bb,51 219 Čavle,OSTALI VJEROVNICI ,DOM-PLAN d.o.o. za projektiranje građenje i nadzor Laščinska 66,Zagreb</izvorni_sadrzaj>
    <derivirana_varijabla naziv="DomainObject.Predmet.StrankaWithAdress_1">ORTIS COMMERCE d.o.o. Kikovica bb,51 219 Čavle,OSTALI VJEROVNICI ,DOM-PLAN d.o.o. za projektiranje građenje i nadzor Laščinska 66,Zagreb</derivirana_varijabla>
  </DomainObject.Predmet.StrankaWithAdress>
  <DomainObject.Predmet.StrankaWithAdressOIB>
    <izvorni_sadrzaj>ORTIS COMMERCE d.o.o., OIB 27408374267, Kikovica bb,51 219 Čavle,OSTALI VJEROVNICI,DOM-PLAN d.o.o. za projektiranje građenje i nadzor, OIB 31593770711, Laščinska 66,Zagreb</izvorni_sadrzaj>
    <derivirana_varijabla naziv="DomainObject.Predmet.StrankaWithAdressOIB_1">ORTIS COMMERCE d.o.o., OIB 27408374267, Kikovica bb,51 219 Čavle,OSTALI VJEROVNICI,DOM-PLAN d.o.o. za projektiranje građenje i nadzor, OIB 31593770711, Laščinska 66,Zagreb</derivirana_varijabla>
  </DomainObject.Predmet.StrankaWithAdressOIB>
  <DomainObject.Predmet.StrankaNazivFormated>
    <izvorni_sadrzaj>ORTIS COMMERCE d.o.o.,OSTALI VJEROVNICI,DOM-PLAN d.o.o. za projektiranje građenje i nadzor</izvorni_sadrzaj>
    <derivirana_varijabla naziv="DomainObject.Predmet.StrankaNazivFormated_1">ORTIS COMMERCE d.o.o.,OSTALI VJEROVNICI,DOM-PLAN d.o.o. za projektiranje građenje i nadzor</derivirana_varijabla>
  </DomainObject.Predmet.StrankaNazivFormated>
  <DomainObject.Predmet.StrankaNazivFormatedOIB>
    <izvorni_sadrzaj>ORTIS COMMERCE d.o.o., OIB 27408374267,OSTALI VJEROVNICI,DOM-PLAN d.o.o. za projektiranje građenje i nadzor, OIB 31593770711</izvorni_sadrzaj>
    <derivirana_varijabla naziv="DomainObject.Predmet.StrankaNazivFormatedOIB_1">ORTIS COMMERCE d.o.o., OIB 27408374267,OSTALI VJEROVNICI,DOM-PLAN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tem>DOM-PLAN d.o.o. za projektiranje građenje i nadzor</item>
    </izvorni_sadrzaj>
    <derivirana_varijabla naziv="DomainObject.Predmet.StrankaListFormated_1">
      <item>ORTIS COMMERCE d.o.o.</item>
      <item>OSTALI VJEROVNICI</item>
      <item>DOM-PLAN d.o.o. za projektiranje građenje i nadzor</item>
    </derivirana_varijabla>
  </DomainObject.Predmet.StrankaListFormated>
  <DomainObject.Predmet.StrankaListFormatedOIB>
    <izvorni_sadrzaj>
      <item>ORTIS COMMERCE d.o.o., OIB 27408374267</item>
      <item>OSTALI VJEROVNICI</item>
      <item>DOM-PLAN d.o.o. za projektiranje građenje i nadzor, OIB 31593770711</item>
    </izvorni_sadrzaj>
    <derivirana_varijabla naziv="DomainObject.Predmet.StrankaListFormatedOIB_1">
      <item>ORTIS COMMERCE d.o.o., OIB 27408374267</item>
      <item>OSTALI VJEROVNICI</item>
      <item>DOM-PLAN d.o.o. za projektiranje građenje i nadzor, OIB 31593770711</item>
    </derivirana_varijabla>
  </DomainObject.Predmet.StrankaListFormatedOIB>
  <DomainObject.Predmet.StrankaListFormatedWithAdress>
    <izvorni_sadrzaj>
      <item>ORTIS COMMERCE d.o.o., Kikovica bb, 51 219 Čavle</item>
      <item>OSTALI VJEROVNICI</item>
      <item>DOM-PLAN d.o.o. za projektiranje građenje i nadzor, Laščinska 66, Zagreb</item>
    </izvorni_sadrzaj>
    <derivirana_varijabla naziv="DomainObject.Predmet.StrankaListFormatedWithAdress_1">
      <item>ORTIS COMMERCE d.o.o., Kikovica bb, 51 219 Čavle</item>
      <item>OSTALI VJEROVNICI</item>
      <item>DOM-PLAN d.o.o. za projektiranje građenje i nadzor, Laščinska 66, Zagreb</item>
    </derivirana_varijabla>
  </DomainObject.Predmet.StrankaListFormatedWithAdress>
  <DomainObject.Predmet.StrankaListFormatedWithAdressOIB>
    <izvorni_sadrzaj>
      <item>ORTIS COMMERCE d.o.o., OIB 27408374267, Kikovica bb, 51 219 Čavle</item>
      <item>OSTALI VJEROVNICI</item>
      <item>DOM-PLAN d.o.o. za projektiranje građenje i nadzor, OIB 31593770711, Laščinska 66, Zagreb</item>
    </izvorni_sadrzaj>
    <derivirana_varijabla naziv="DomainObject.Predmet.StrankaListFormatedWithAdressOIB_1">
      <item>ORTIS COMMERCE d.o.o., OIB 27408374267, Kikovica bb, 51 219 Čavle</item>
      <item>OSTALI VJEROVNICI</item>
      <item>DOM-PLAN d.o.o. za projektiranje građenje i nadzor, OIB 31593770711, Laščinska 66, Zagreb</item>
    </derivirana_varijabla>
  </DomainObject.Predmet.StrankaListFormatedWithAdressOIB>
  <DomainObject.Predmet.StrankaListNazivFormated>
    <izvorni_sadrzaj>
      <item>ORTIS COMMERCE d.o.o.</item>
      <item>OSTALI VJEROVNICI</item>
      <item>DOM-PLAN d.o.o. za projektiranje građenje i nadzor</item>
    </izvorni_sadrzaj>
    <derivirana_varijabla naziv="DomainObject.Predmet.StrankaListNazivFormated_1">
      <item>ORTIS COMMERCE d.o.o.</item>
      <item>OSTALI VJEROVNICI</item>
      <item>DOM-PLAN d.o.o. za projektiranje građenje i nadzor</item>
    </derivirana_varijabla>
  </DomainObject.Predmet.StrankaListNazivFormated>
  <DomainObject.Predmet.StrankaListNazivFormatedOIB>
    <izvorni_sadrzaj>
      <item>ORTIS COMMERCE d.o.o., OIB 27408374267</item>
      <item>OSTALI VJEROVNICI</item>
      <item>DOM-PLAN d.o.o. za projektiranje građenje i nadzor, OIB 31593770711</item>
    </izvorni_sadrzaj>
    <derivirana_varijabla naziv="DomainObject.Predmet.StrankaListNazivFormatedOIB_1">
      <item>ORTIS COMMERCE d.o.o., OIB 27408374267</item>
      <item>OSTALI VJEROVNICI</item>
      <item>DOM-PLAN d.o.o. za projektiranje građenje i nadzor, OIB 31593770711</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St-17/2011-132</izvorni_sadrzaj>
    <derivirana_varijabla naziv="DomainObject.PoslovniBrojDokumenta_1">St-17/2011-132</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A3011-3FB4-4335-B760-2E9DCD668E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7808</properties:Characters>
  <properties:Lines>178</properties:Lines>
  <properties:Paragraphs>61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2015-12-28T13:05:00Z</cp:lastPrinted>
  <dcterms:modified xmlns:xsi="http://www.w3.org/2001/XMLSchema-instance" xsi:type="dcterms:W3CDTF">2015-12-28T13:06:00Z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St-17/2011-132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