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8f7b" w14:paraId="3ac8f7b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DE68B9">
        <w:t>5875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DE68B9" w:rsidP="0070027B" w:rsidR="00EB51F8" w:rsidRPr="003A7D16">
      <w:pPr>
        <w:jc w:val="both"/>
      </w:pPr>
      <w:r w:rsidRPr="00D60BA6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C5333C">
        <w:t>NOVA ELOQUENTIA d.o.o.</w:t>
      </w:r>
      <w:r>
        <w:t>, OIB:</w:t>
      </w:r>
      <w:r w:rsidRPr="00C5333C">
        <w:t xml:space="preserve"> 79498747930</w:t>
      </w:r>
      <w:r>
        <w:t>, MBS:</w:t>
      </w:r>
      <w:r w:rsidRPr="00C5333C">
        <w:t xml:space="preserve"> 080772051</w:t>
      </w:r>
      <w:r>
        <w:t>, Zagreb, Velikopoljska 35</w:t>
      </w:r>
      <w:r w:rsidR="00EA5F97">
        <w:t xml:space="preserve">, </w:t>
      </w:r>
      <w:r w:rsidR="00EB21D0">
        <w:t xml:space="preserve"> </w:t>
      </w:r>
      <w:r w:rsidR="00DB4293"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DE68B9" w:rsidRPr="00C5333C">
        <w:t>NOVA ELOQUENTIA d.o.o.</w:t>
      </w:r>
      <w:r w:rsidR="00DE68B9">
        <w:t>, OIB:</w:t>
      </w:r>
      <w:r w:rsidR="00DE68B9" w:rsidRPr="00C5333C">
        <w:t xml:space="preserve"> 79498747930</w:t>
      </w:r>
      <w:r w:rsidR="00DE68B9">
        <w:t>, MBS:</w:t>
      </w:r>
      <w:r w:rsidR="00DE68B9" w:rsidRPr="00C5333C">
        <w:t xml:space="preserve"> 080772051</w:t>
      </w:r>
      <w:r w:rsidR="00DE68B9">
        <w:t>, Zagreb, Velikopoljska 35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8742C9"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305739">
        <w:t>1</w:t>
      </w:r>
      <w:r w:rsidR="009374BA">
        <w:t>5</w:t>
      </w:r>
      <w:r w:rsidR="00305739">
        <w:t>,00</w:t>
      </w:r>
      <w:r w:rsidR="00EF6D8B">
        <w:t xml:space="preserve"> </w:t>
      </w:r>
      <w:r w:rsidRPr="00DC7C75">
        <w:t>sati.</w:t>
      </w: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DE68B9">
        <w:t xml:space="preserve">Anđelko Stankus, OIB: 11168088853, Braće Radić 20, Jelkovec, Varaždin. 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DE68B9" w:rsidRPr="00C5333C">
        <w:t>NOVA ELOQUENTIA d.o.o.</w:t>
      </w:r>
      <w:r w:rsidR="00DE68B9">
        <w:t>, OIB:</w:t>
      </w:r>
      <w:r w:rsidR="00DE68B9" w:rsidRPr="00C5333C">
        <w:t xml:space="preserve"> 79498747930</w:t>
      </w:r>
      <w:r w:rsidR="00DE68B9">
        <w:t>, MBS:</w:t>
      </w:r>
      <w:r w:rsidR="00DE68B9" w:rsidRPr="00C5333C">
        <w:t xml:space="preserve"> 080772051</w:t>
      </w:r>
      <w:r w:rsidR="00DE68B9">
        <w:t>, Zagreb, Velikopoljska 35</w:t>
      </w:r>
      <w:r w:rsidR="00A03E01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C7718E" w:rsidR="00285889" w:rsidRPr="00285889">
      <w:pPr>
        <w:pStyle w:val="Tijeloteksta"/>
        <w:ind w:firstLine="708"/>
        <w:rPr>
          <w:lang w:val="pt-BR"/>
        </w:rPr>
      </w:pPr>
      <w:r w:rsidRPr="00285889">
        <w:t xml:space="preserve">Financijska agencija, Regionalni centar Zagreb, podnijela je ovom sudu prijedlog za otvaranje stečajnog postupka nad dužnikom </w:t>
      </w:r>
      <w:r w:rsidR="00DE68B9" w:rsidRPr="00C5333C">
        <w:t>NOVA ELOQUENTIA d.o.o.</w:t>
      </w:r>
      <w:r w:rsidR="00DE68B9">
        <w:t>, OIB:</w:t>
      </w:r>
      <w:r w:rsidR="00DE68B9" w:rsidRPr="00C5333C">
        <w:t xml:space="preserve"> 79498747930</w:t>
      </w:r>
      <w:r w:rsidR="00DE68B9">
        <w:t>, MBS:</w:t>
      </w:r>
      <w:r w:rsidR="00DE68B9" w:rsidRPr="00C5333C">
        <w:t xml:space="preserve"> 080772051</w:t>
      </w:r>
      <w:r w:rsidR="00DE68B9">
        <w:t>, Zagreb, Velikopoljska 35</w:t>
      </w:r>
      <w:r w:rsidR="00EF0452">
        <w:rPr>
          <w:lang w:val="pt-BR"/>
        </w:rPr>
        <w:t xml:space="preserve">. 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285889">
      <w:pPr>
        <w:pStyle w:val="Tijeloteksta"/>
        <w:ind w:firstLine="708"/>
        <w:rPr>
          <w:lang w:val="en-GB"/>
        </w:rPr>
      </w:pPr>
      <w:r w:rsidRPr="00285889">
        <w:t xml:space="preserve">Financijska agencija, kao predlagatelj, navela je u prijedlogu za otvaranje stečajnog postupka kako dužnik na dan </w:t>
      </w:r>
      <w:r w:rsidR="00873E6C">
        <w:t>02. rujna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873E6C">
        <w:t>30.782,00</w:t>
      </w:r>
      <w:r w:rsidRPr="00285889">
        <w:t xml:space="preserve"> kn, kao i da dužnik ima </w:t>
      </w:r>
      <w:r w:rsidR="00BA4595">
        <w:t>2</w:t>
      </w:r>
      <w:r w:rsidRPr="00285889">
        <w:t xml:space="preserve"> zap</w:t>
      </w:r>
      <w:r w:rsidR="00FD4D79">
        <w:t>osle</w:t>
      </w:r>
      <w:r w:rsidR="00BA4595">
        <w:t>na</w:t>
      </w:r>
      <w:r w:rsidRPr="00285889">
        <w:t xml:space="preserve">. </w:t>
      </w:r>
      <w:r w:rsidRPr="002858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5B74EF">
      <w:pPr>
        <w:pStyle w:val="Tijeloteksta"/>
        <w:ind w:firstLine="708"/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705C42">
        <w:t>ni</w:t>
      </w:r>
      <w:r w:rsidR="005B74EF">
        <w:t>je</w:t>
      </w:r>
      <w:r w:rsidRPr="00285889">
        <w:t xml:space="preserve"> pristupio  na navedeno ročište</w:t>
      </w:r>
      <w:r w:rsidR="00B125D7">
        <w:t xml:space="preserve">. </w:t>
      </w:r>
      <w:r w:rsidR="00FB336B">
        <w:t xml:space="preserve"> </w:t>
      </w:r>
      <w:r w:rsidR="00DD73D4">
        <w:t xml:space="preserve"> </w:t>
      </w:r>
    </w:p>
    <w:p w:rsidRDefault="00285889" w:rsidP="00285889" w:rsidR="00901FB2" w:rsidRPr="00901FB2">
      <w:pPr>
        <w:pStyle w:val="Tijeloteksta"/>
        <w:ind w:firstLine="708"/>
      </w:pPr>
      <w:r w:rsidRPr="00285889">
        <w:t xml:space="preserve">Uvidom u podnesak FINE od </w:t>
      </w:r>
      <w:r w:rsidR="0050541F">
        <w:t>13</w:t>
      </w:r>
      <w:r w:rsidR="00051C7C">
        <w:t>. travnja</w:t>
      </w:r>
      <w:r w:rsidRPr="00285889">
        <w:t xml:space="preserve"> 2017. (list </w:t>
      </w:r>
      <w:r w:rsidR="00105891">
        <w:t>9</w:t>
      </w:r>
      <w:r w:rsidRPr="00285889">
        <w:t xml:space="preserve"> spisa) sud je utvrdio kako je dužnik na dan </w:t>
      </w:r>
      <w:r w:rsidR="00ED7A0B">
        <w:t>02. rujna</w:t>
      </w:r>
      <w:r w:rsidRPr="00285889">
        <w:t xml:space="preserve"> 201</w:t>
      </w:r>
      <w:r w:rsidR="005B74EF">
        <w:t>6</w:t>
      </w:r>
      <w:r w:rsidRPr="00285889">
        <w:t xml:space="preserve">. u Očevidniku redoslijeda osnova za plaćanje imao neizvršene osnove za plaćanje u neprekinutom razdoblju od 120 dana u ukupnom iznosu od </w:t>
      </w:r>
      <w:r w:rsidR="00ED7A0B">
        <w:t>30.782,00</w:t>
      </w:r>
      <w:r w:rsidRPr="00285889">
        <w:t xml:space="preserve"> 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50541F">
        <w:t>20</w:t>
      </w:r>
      <w:r w:rsidR="00285889" w:rsidRPr="00285889">
        <w:t>. lipnja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DC3048">
        <w:t xml:space="preserve">, v.r. </w:t>
      </w:r>
    </w:p>
    <w:p w:rsidRDefault="00B15477" w:rsidP="00C6375B" w:rsidR="00B15477" w:rsidRPr="003A7D16">
      <w:pPr>
        <w:jc w:val="right"/>
      </w:pPr>
    </w:p>
    <w:p w:rsidRDefault="00A30C38" w:rsidP="00C12410" w:rsidR="00A30C38"/>
    <w:p w:rsidRDefault="00A30C38" w:rsidP="00C12410" w:rsidR="00A30C38"/>
    <w:p w:rsidRDefault="00C12410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927588" w:rsidP="00363447" w:rsidR="00927588">
      <w:pPr>
        <w:jc w:val="both"/>
      </w:pPr>
    </w:p>
    <w:p w:rsidRDefault="00927588" w:rsidP="00363447" w:rsidR="00927588">
      <w:pPr>
        <w:jc w:val="both"/>
      </w:pPr>
    </w:p>
    <w:p w:rsidRDefault="00A30C38" w:rsidP="00363447" w:rsidR="00A30C38">
      <w:pPr>
        <w:jc w:val="both"/>
      </w:pP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DC3048" w:rsidP="00445BA5" w:rsidR="00DC3048">
      <w:pPr>
        <w:jc w:val="right"/>
      </w:pPr>
      <w:r>
        <w:t>Za točnost otpravka-</w:t>
      </w:r>
    </w:p>
    <w:p w:rsidRDefault="00DC3048" w:rsidP="00445BA5" w:rsidR="00DC3048">
      <w:pPr>
        <w:jc w:val="right"/>
      </w:pPr>
      <w:r>
        <w:t>ovlašteni službenik</w:t>
      </w:r>
    </w:p>
    <w:p w:rsidRDefault="00DC3048" w:rsidP="00445BA5" w:rsidR="00DC3048" w:rsidRPr="007B269F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C3048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1B3464">
          <w:t>5875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C7C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211D90"/>
    <w:rsid w:val="0023149C"/>
    <w:rsid w:val="00285889"/>
    <w:rsid w:val="0029038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93D34"/>
    <w:rsid w:val="006F05DF"/>
    <w:rsid w:val="0070027B"/>
    <w:rsid w:val="00705C2B"/>
    <w:rsid w:val="00705C42"/>
    <w:rsid w:val="007859F3"/>
    <w:rsid w:val="007A570C"/>
    <w:rsid w:val="007B4514"/>
    <w:rsid w:val="007E349A"/>
    <w:rsid w:val="00817203"/>
    <w:rsid w:val="00830ADC"/>
    <w:rsid w:val="00844F94"/>
    <w:rsid w:val="00873E6C"/>
    <w:rsid w:val="008742C9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B52EA"/>
    <w:rsid w:val="009B7AB6"/>
    <w:rsid w:val="009C6B90"/>
    <w:rsid w:val="009E4E4C"/>
    <w:rsid w:val="00A03E01"/>
    <w:rsid w:val="00A30C38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A4595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7718E"/>
    <w:rsid w:val="00CA4E71"/>
    <w:rsid w:val="00CC6A3E"/>
    <w:rsid w:val="00CE7E27"/>
    <w:rsid w:val="00D6698E"/>
    <w:rsid w:val="00D85CC6"/>
    <w:rsid w:val="00D97D08"/>
    <w:rsid w:val="00DB4293"/>
    <w:rsid w:val="00DC268C"/>
    <w:rsid w:val="00DC3048"/>
    <w:rsid w:val="00DC7C75"/>
    <w:rsid w:val="00DD73D4"/>
    <w:rsid w:val="00DE68B9"/>
    <w:rsid w:val="00E1602C"/>
    <w:rsid w:val="00E23F79"/>
    <w:rsid w:val="00E46026"/>
    <w:rsid w:val="00E67E76"/>
    <w:rsid w:val="00EA5F97"/>
    <w:rsid w:val="00EB21D0"/>
    <w:rsid w:val="00EB51F8"/>
    <w:rsid w:val="00EC15DC"/>
    <w:rsid w:val="00EC2494"/>
    <w:rsid w:val="00ED7A0B"/>
    <w:rsid w:val="00EF0452"/>
    <w:rsid w:val="00EF6D8B"/>
    <w:rsid w:val="00F24636"/>
    <w:rsid w:val="00F42243"/>
    <w:rsid w:val="00F51E11"/>
    <w:rsid w:val="00F61CF3"/>
    <w:rsid w:val="00F81E5D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St-5875/2016-9</izvorni_sadrzaj>
    <derivirana_varijabla naziv="DomainObject.Oznaka_1">St-5875/2016-9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5875</izvorni_sadrzaj>
    <derivirana_varijabla naziv="DomainObject.Predmet.Broj_1">5875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St-5875/2016</izvorni_sadrzaj>
    <derivirana_varijabla naziv="DomainObject.Predmet.OznakaBroj_1">St-5875/2016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ELOQUENTIA d.o.o. zastupanog po punomoćniku Maja Bernat Piletić</izvorni_sadrzaj>
    <derivirana_varijabla naziv="DomainObject.Predmet.ProtustrankaFormated_1">  NOVA ELOQUENTIA d.o.o. zastupanog po punomoćniku Maja Bernat Piletić</derivirana_varijabla>
  </DomainObject.Predmet.ProtustrankaFormated>
  <DomainObject.Predmet.ProtustrankaFormatedOIB>
    <izvorni_sadrzaj>  NOVA ELOQUENTIA d.o.o., OIB 79498747930 zastupanog po punomoćniku Maja Bernat Piletić</izvorni_sadrzaj>
    <derivirana_varijabla naziv="DomainObject.Predmet.ProtustrankaFormatedOIB_1">  NOVA ELOQUENTIA d.o.o., OIB 79498747930 zastupanog po punomoćniku Maja Bernat Piletić</derivirana_varijabla>
  </DomainObject.Predmet.ProtustrankaFormatedOIB>
  <DomainObject.Predmet.ProtustrankaFormatedWithAdress>
    <izvorni_sadrzaj> NOVA ELOQUENTIA d.o.o., Velikopoljska 35, 10000 Zagreb zastupanog po punomoćniku Maja Bernat Piletić</izvorni_sadrzaj>
    <derivirana_varijabla naziv="DomainObject.Predmet.ProtustrankaFormatedWithAdress_1"> NOVA ELOQUENTIA d.o.o., Velikopoljska 35, 10000 Zagreb zastupanog po punomoćniku Maja Bernat Piletić</derivirana_varijabla>
  </DomainObject.Predmet.ProtustrankaFormatedWithAdress>
  <DomainObject.Predmet.ProtustrankaFormatedWithAdressOIB>
    <izvorni_sadrzaj> NOVA ELOQUENTIA d.o.o., OIB 79498747930, Velikopoljska 35, 10000 Zagreb zastupanog po punomoćniku Maja Bernat Piletić</izvorni_sadrzaj>
    <derivirana_varijabla naziv="DomainObject.Predmet.ProtustrankaFormatedWithAdressOIB_1"> NOVA ELOQUENTIA d.o.o., OIB 79498747930, Velikopoljska 35, 10000 Zagreb zastupanog po punomoćniku Maja Bernat Piletić</derivirana_varijabla>
  </DomainObject.Predmet.ProtustrankaFormatedWithAdressOIB>
  <DomainObject.Predmet.ProtustrankaWithAdress>
    <izvorni_sadrzaj>NOVA ELOQUENTIA d.o.o. Velikopoljska 35, 10000 Zagreb</izvorni_sadrzaj>
    <derivirana_varijabla naziv="DomainObject.Predmet.ProtustrankaWithAdress_1">NOVA ELOQUENTIA d.o.o. Velikopoljska 35, 10000 Zagreb</derivirana_varijabla>
  </DomainObject.Predmet.ProtustrankaWithAdress>
  <DomainObject.Predmet.ProtustrankaWithAdressOIB>
    <izvorni_sadrzaj>NOVA ELOQUENTIA d.o.o., OIB 79498747930, Velikopoljska 35, 10000 Zagreb</izvorni_sadrzaj>
    <derivirana_varijabla naziv="DomainObject.Predmet.ProtustrankaWithAdressOIB_1">NOVA ELOQUENTIA d.o.o., OIB 79498747930, Velikopoljska 35, 10000 Zagreb</derivirana_varijabla>
  </DomainObject.Predmet.ProtustrankaWithAdressOIB>
  <DomainObject.Predmet.ProtustrankaNazivFormated>
    <izvorni_sadrzaj>NOVA ELOQUENTIA d.o.o.</izvorni_sadrzaj>
    <derivirana_varijabla naziv="DomainObject.Predmet.ProtustrankaNazivFormated_1">NOVA ELOQUENTIA d.o.o.</derivirana_varijabla>
  </DomainObject.Predmet.ProtustrankaNazivFormated>
  <DomainObject.Predmet.ProtustrankaNazivFormatedOIB>
    <izvorni_sadrzaj>NOVA ELOQUENTIA d.o.o., OIB 79498747930</izvorni_sadrzaj>
    <derivirana_varijabla naziv="DomainObject.Predmet.ProtustrankaNazivFormatedOIB_1">NOVA ELOQUENTIA d.o.o., OIB 79498747930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ELOQUENTIA d.o.o. zastupanog po punomoćniku Maja Bernat Piletić</item>
    </izvorni_sadrzaj>
    <derivirana_varijabla naziv="DomainObject.Predmet.ProtuStrankaListFormated_1">
      <item>NOVA ELOQUENTIA d.o.o. zastupanog po punomoćniku Maja Bernat Piletić</item>
    </derivirana_varijabla>
  </DomainObject.Predmet.ProtuStrankaListFormated>
  <DomainObject.Predmet.ProtuStrankaListFormatedOIB>
    <izvorni_sadrzaj>
      <item>NOVA ELOQUENTIA d.o.o., OIB 79498747930 zastupanog po punomoćniku Maja Bernat Piletić</item>
    </izvorni_sadrzaj>
    <derivirana_varijabla naziv="DomainObject.Predmet.ProtuStrankaListFormatedOIB_1">
      <item>NOVA ELOQUENTIA d.o.o., OIB 79498747930 zastupanog po punomoćniku Maja Bernat Piletić</item>
    </derivirana_varijabla>
  </DomainObject.Predmet.ProtuStrankaListFormatedOIB>
  <DomainObject.Predmet.ProtuStrankaListFormatedWithAdress>
    <izvorni_sadrzaj>
      <item>NOVA ELOQUENTIA d.o.o., Velikopoljska 35, 10000 Zagreb zastupanog po punomoćniku Maja Bernat Piletić</item>
    </izvorni_sadrzaj>
    <derivirana_varijabla naziv="DomainObject.Predmet.ProtuStrankaListFormatedWithAdress_1">
      <item>NOVA ELOQUENTIA d.o.o., Velikopoljska 35, 10000 Zagreb zastupanog po punomoćniku Maja Bernat Piletić</item>
    </derivirana_varijabla>
  </DomainObject.Predmet.ProtuStrankaListFormatedWithAdress>
  <DomainObject.Predmet.ProtuStrankaListFormatedWithAdressOIB>
    <izvorni_sadrzaj>
      <item>NOVA ELOQUENTIA d.o.o., OIB 79498747930, Velikopoljska 35, 10000 Zagreb zastupanog po punomoćniku Maja Bernat Piletić</item>
    </izvorni_sadrzaj>
    <derivirana_varijabla naziv="DomainObject.Predmet.ProtuStrankaListFormatedWithAdressOIB_1">
      <item>NOVA ELOQUENTIA d.o.o., OIB 79498747930, Velikopoljska 35, 10000 Zagreb zastupanog po punomoćniku Maja Bernat Piletić</item>
    </derivirana_varijabla>
  </DomainObject.Predmet.ProtuStrankaListFormatedWithAdressOIB>
  <DomainObject.Predmet.ProtuStrankaListNazivFormated>
    <izvorni_sadrzaj>
      <item>NOVA ELOQUENTIA d.o.o.</item>
    </izvorni_sadrzaj>
    <derivirana_varijabla naziv="DomainObject.Predmet.ProtuStrankaListNazivFormated_1">
      <item>NOVA ELOQUENTIA d.o.o.</item>
    </derivirana_varijabla>
  </DomainObject.Predmet.ProtuStrankaListNazivFormated>
  <DomainObject.Predmet.ProtuStrankaListNazivFormatedOIB>
    <izvorni_sadrzaj>
      <item>NOVA ELOQUENTIA d.o.o., OIB 79498747930</item>
    </izvorni_sadrzaj>
    <derivirana_varijabla naziv="DomainObject.Predmet.ProtuStrankaListNazivFormatedOIB_1">
      <item>NOVA ELOQUENTIA d.o.o., OIB 79498747930</item>
    </derivirana_varijabla>
  </DomainObject.Predmet.ProtuStrankaListNazivFormatedOIB>
  <DomainObject.Predmet.OstaliListFormated>
    <izvorni_sadrzaj>
      <item>Maja Bernat Piletić punomoćnik sudionika u postupku NOVA ELOQUENTIA d.o.o.</item>
    </izvorni_sadrzaj>
    <derivirana_varijabla naziv="DomainObject.Predmet.OstaliListFormated_1">
      <item>Maja Bernat Piletić punomoćnik sudionika u postupku NOVA ELOQUENTIA d.o.o.</item>
    </derivirana_varijabla>
  </DomainObject.Predmet.OstaliListFormated>
  <DomainObject.Predmet.OstaliListFormatedOIB>
    <izvorni_sadrzaj>
      <item>Maja Bernat Piletić, OIB 79893696728 punomoćnik sudionika u postupku NOVA ELOQUENTIA d.o.o.</item>
    </izvorni_sadrzaj>
    <derivirana_varijabla naziv="DomainObject.Predmet.OstaliListFormatedOIB_1">
      <item>Maja Bernat Piletić, OIB 79893696728 punomoćnik sudionika u postupku NOVA ELOQUENTIA d.o.o.</item>
    </derivirana_varijabla>
  </DomainObject.Predmet.OstaliListFormatedOIB>
  <DomainObject.Predmet.OstaliListFormatedWithAdress>
    <izvorni_sadrzaj>
      <item>Maja Bernat Piletić, Vlatka Mačeka 6, 10010 Velika Mlaka punomoćnik sudionika u postupku NOVA ELOQUENTIA d.o.o.</item>
    </izvorni_sadrzaj>
    <derivirana_varijabla naziv="DomainObject.Predmet.OstaliListFormatedWithAdress_1">
      <item>Maja Bernat Piletić, Vlatka Mačeka 6, 10010 Velika Mlaka punomoćnik sudionika u postupku NOVA ELOQUENTIA d.o.o.</item>
    </derivirana_varijabla>
  </DomainObject.Predmet.OstaliListFormatedWithAdress>
  <DomainObject.Predmet.OstaliListFormatedWithAdressOIB>
    <izvorni_sadrzaj>
      <item>Maja Bernat Piletić, OIB 79893696728, Vlatka Mačeka 6, 10010 Velika Mlaka punomoćnik sudionika u postupku NOVA ELOQUENTIA d.o.o.</item>
    </izvorni_sadrzaj>
    <derivirana_varijabla naziv="DomainObject.Predmet.OstaliListFormatedWithAdressOIB_1">
      <item>Maja Bernat Piletić, OIB 79893696728, Vlatka Mačeka 6, 10010 Velika Mlaka punomoćnik sudionika u postupku NOVA ELOQUENTIA d.o.o.</item>
    </derivirana_varijabla>
  </DomainObject.Predmet.OstaliListFormatedWithAdressOIB>
  <DomainObject.Predmet.OstaliListNazivFormated>
    <izvorni_sadrzaj>
      <item>Maja Bernat Piletić</item>
    </izvorni_sadrzaj>
    <derivirana_varijabla naziv="DomainObject.Predmet.OstaliListNazivFormated_1">
      <item>Maja Bernat Piletić</item>
    </derivirana_varijabla>
  </DomainObject.Predmet.OstaliListNazivFormated>
  <DomainObject.Predmet.OstaliListNazivFormatedOIB>
    <izvorni_sadrzaj>
      <item>Maja Bernat Piletić, OIB 79893696728</item>
    </izvorni_sadrzaj>
    <derivirana_varijabla naziv="DomainObject.Predmet.OstaliListNazivFormatedOIB_1">
      <item>Maja Bernat Piletić, OIB 79893696728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St-5875/2016-9</izvorni_sadrzaj>
    <derivirana_varijabla naziv="DomainObject.PoslovniBrojDokumenta_1">St-5875/2016-9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ELOQUENTIA d.o.o.</izvorni_sadrzaj>
    <derivirana_varijabla naziv="DomainObject.Predmet.ProtustrankaIDrugi_1">NOVA ELOQUENTIA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NOVA ELOQUENTIA d.o.o., OIB 79498747930, Velikopoljska 35, 10000 Zagreb</izvorni_sadrzaj>
    <derivirana_varijabla naziv="DomainObject.Predmet.ProtustrankaIDrugiAdressOIB_1">NOVA ELOQUENTIA d.o.o., OIB 79498747930, Velikopoljska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ELOQUENTIA d.o.o.</item>
      <item>Maja Bernat Piletić</item>
    </izvorni_sadrzaj>
    <derivirana_varijabla naziv="DomainObject.Predmet.SudioniciListNaziv_1">
      <item>FINA Regionalni centar Zagreb</item>
      <item>NOVA ELOQUENTIA d.o.o.</item>
      <item>Maja Bernat Piletić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 ELOQUENTIA d.o.o., OIB 79498747930, Velikopoljska 35,10000 Zagreb</item>
      <item>Maja Bernat Piletić, OIB 79893696728, Vlatka Mačeka 6,10010 Velika Mlaka</item>
    </izvorni_sadrzaj>
    <derivirana_varijabla naziv="DomainObject.Predmet.SudioniciListAdressOIB_1">
      <item>FINA Regionalni centar Zagreb, OIB 85821130368, Trg svibanjskih žrtava 1995. br. 1,10000 Zagreb</item>
      <item>NOVA ELOQUENTIA d.o.o., OIB 79498747930, Velikopoljska 35,10000 Zagreb</item>
      <item>Maja Bernat Piletić, OIB 79893696728, Vlatka Mačeka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79498747930</item>
      <item>, OIB 79893696728</item>
    </izvorni_sadrzaj>
    <derivirana_varijabla naziv="DomainObject.Predmet.SudioniciListNazivOIB_1">
      <item>, OIB 85821130368</item>
      <item>, OIB 79498747930</item>
      <item>, OIB 79893696728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4599</properties:Characters>
  <properties:Lines>104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2017-06-20T09:40:00Z</dcterms:created>
  <dc:creator>gzubak</dc:creator>
  <cp:lastModifiedBy>Mirjana Gašparić</cp:lastModifiedBy>
  <cp:lastPrinted>2017-06-19T08:33:00Z</cp:lastPrinted>
  <dcterms:modified xmlns:xsi="http://www.w3.org/2001/XMLSchema-instance" xsi:type="dcterms:W3CDTF">2017-06-20T09:53:00Z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St-5875/2016-9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