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fb3f" w14:paraId="5a4fb3f" w:rsidRDefault="00643A3C" w:rsidP="00EF6D8B" w:rsidR="00B15477" w:rsidRPr="001C04EC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color w:val="FF0000"/>
        </w:rPr>
        <w:t xml:space="preserve">                </w:t>
      </w:r>
      <w:r w:rsidR="008B02B9" w:rsidRPr="001C04EC">
        <w:rPr>
          <w:noProof/>
          <w:color w:val="FF0000"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0087" w:rsidP="00EF6D8B" w:rsidR="00EB0087" w:rsidRPr="001C04EC">
      <w:pPr>
        <w:rPr>
          <w:color w:val="FF0000"/>
        </w:rPr>
      </w:pPr>
    </w:p>
    <w:p w:rsidRDefault="0070027B" w:rsidP="0070027B" w:rsidR="0070027B" w:rsidRPr="007C72DB">
      <w:pPr>
        <w:jc w:val="both"/>
        <w:rPr>
          <w:b/>
        </w:rPr>
      </w:pPr>
      <w:r w:rsidRPr="007C72DB">
        <w:rPr>
          <w:b/>
        </w:rPr>
        <w:t>REPUBLIKA HRVATSKA</w:t>
      </w:r>
    </w:p>
    <w:p w:rsidRDefault="0070027B" w:rsidP="0070027B" w:rsidR="0070027B" w:rsidRPr="007C72DB">
      <w:pPr>
        <w:jc w:val="both"/>
        <w:rPr>
          <w:b/>
        </w:rPr>
      </w:pPr>
      <w:r w:rsidRPr="007C72DB">
        <w:rPr>
          <w:b/>
        </w:rPr>
        <w:t xml:space="preserve">TRGOVAČKI SUD U ZAGREBU                                     </w:t>
      </w:r>
      <w:r w:rsidR="00C70ACC" w:rsidRPr="007C72DB">
        <w:rPr>
          <w:b/>
        </w:rPr>
        <w:t xml:space="preserve">                     </w:t>
      </w:r>
    </w:p>
    <w:p w:rsidRDefault="0070027B" w:rsidP="0070027B" w:rsidR="0070027B" w:rsidRPr="007C72DB">
      <w:pPr>
        <w:jc w:val="both"/>
        <w:rPr>
          <w:b/>
        </w:rPr>
      </w:pPr>
      <w:proofErr w:type="spellStart"/>
      <w:r w:rsidRPr="007C72DB">
        <w:t>Amruševa</w:t>
      </w:r>
      <w:proofErr w:type="spellEnd"/>
      <w:r w:rsidRPr="007C72DB">
        <w:t xml:space="preserve"> 2/II</w:t>
      </w:r>
      <w:r w:rsidR="00643A3C">
        <w:tab/>
        <w:t>desno p.p.432</w:t>
      </w:r>
      <w:r w:rsidR="008B02B9" w:rsidRPr="007C72DB">
        <w:tab/>
      </w:r>
      <w:r w:rsidR="008B02B9" w:rsidRPr="007C72DB">
        <w:tab/>
      </w:r>
      <w:r w:rsidR="008B02B9" w:rsidRPr="007C72DB">
        <w:tab/>
      </w:r>
      <w:r w:rsidR="008B02B9" w:rsidRPr="007C72DB">
        <w:tab/>
      </w:r>
      <w:r w:rsidR="008B02B9" w:rsidRPr="007C72DB">
        <w:tab/>
      </w:r>
      <w:r w:rsidR="008B02B9" w:rsidRPr="007C72DB">
        <w:tab/>
      </w:r>
      <w:r w:rsidR="008B02B9" w:rsidRPr="007C72DB">
        <w:tab/>
      </w:r>
      <w:r w:rsidR="00643A3C">
        <w:t>98.</w:t>
      </w:r>
      <w:r w:rsidR="008B02B9" w:rsidRPr="007C72DB">
        <w:rPr>
          <w:b/>
        </w:rPr>
        <w:t>St-</w:t>
      </w:r>
      <w:r w:rsidR="007C72DB" w:rsidRPr="007C72DB">
        <w:rPr>
          <w:b/>
        </w:rPr>
        <w:t>2573</w:t>
      </w:r>
      <w:r w:rsidR="008B02B9" w:rsidRPr="007C72DB">
        <w:rPr>
          <w:b/>
        </w:rPr>
        <w:t>/18</w:t>
      </w:r>
    </w:p>
    <w:p w:rsidRDefault="00AE30AB" w:rsidP="00AE30AB" w:rsidR="00AE30AB" w:rsidRPr="007C72DB">
      <w:pPr>
        <w:jc w:val="center"/>
      </w:pPr>
    </w:p>
    <w:p w:rsidRDefault="00AE30AB" w:rsidP="00AE30AB" w:rsidR="0070027B" w:rsidRPr="007C72DB">
      <w:pPr>
        <w:jc w:val="center"/>
        <w:rPr>
          <w:b/>
        </w:rPr>
      </w:pPr>
      <w:r w:rsidRPr="007C72DB">
        <w:rPr>
          <w:b/>
        </w:rPr>
        <w:t xml:space="preserve">U   I M E   R E P U B L I K E   H R V A T S K E </w:t>
      </w:r>
    </w:p>
    <w:p w:rsidRDefault="00F24636" w:rsidP="0070027B" w:rsidR="00F24636" w:rsidRPr="007C72DB">
      <w:pPr>
        <w:jc w:val="center"/>
        <w:rPr>
          <w:b/>
        </w:rPr>
      </w:pPr>
    </w:p>
    <w:p w:rsidRDefault="00645B73" w:rsidP="0070027B" w:rsidR="0070027B" w:rsidRPr="007C72DB">
      <w:pPr>
        <w:jc w:val="center"/>
        <w:rPr>
          <w:b/>
        </w:rPr>
      </w:pPr>
      <w:r w:rsidRPr="007C72DB">
        <w:rPr>
          <w:b/>
        </w:rPr>
        <w:t>R J E Š E NJ E</w:t>
      </w:r>
    </w:p>
    <w:p w:rsidRDefault="0070027B" w:rsidP="0070027B" w:rsidR="0070027B" w:rsidRPr="007C72DB">
      <w:pPr>
        <w:jc w:val="both"/>
        <w:rPr>
          <w:b/>
        </w:rPr>
      </w:pPr>
    </w:p>
    <w:p w:rsidRDefault="00C132C0" w:rsidP="0023149C" w:rsidR="00C12410" w:rsidRPr="001C04EC">
      <w:pPr>
        <w:jc w:val="both"/>
        <w:rPr>
          <w:color w:val="FF0000"/>
          <w:lang w:val="pt-BR"/>
        </w:rPr>
      </w:pPr>
      <w:r w:rsidRPr="007C72DB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7C72DB" w:rsidRPr="007C72DB">
        <w:rPr>
          <w:lang w:val="pt-BR"/>
        </w:rPr>
        <w:t xml:space="preserve">KLEN QUARTO 23 j.d.o.o., Zagreb, Ulica Pavla Perića 49, OIB: </w:t>
      </w:r>
      <w:r w:rsidR="007C72DB" w:rsidRPr="00272FB0">
        <w:rPr>
          <w:lang w:val="pt-BR"/>
        </w:rPr>
        <w:t>64568300034</w:t>
      </w:r>
      <w:r w:rsidR="00360D10" w:rsidRPr="00272FB0">
        <w:rPr>
          <w:lang w:val="pt-BR"/>
        </w:rPr>
        <w:t>,</w:t>
      </w:r>
      <w:r w:rsidRPr="00272FB0">
        <w:rPr>
          <w:lang w:val="pt-BR"/>
        </w:rPr>
        <w:t xml:space="preserve"> dana 12. srpnja 2019.,</w:t>
      </w:r>
    </w:p>
    <w:p w:rsidRDefault="00C132C0" w:rsidP="0023149C" w:rsidR="00C132C0" w:rsidRPr="007C72DB">
      <w:pPr>
        <w:jc w:val="both"/>
      </w:pPr>
    </w:p>
    <w:p w:rsidRDefault="00C12410" w:rsidP="00D85CC6" w:rsidR="00C12410" w:rsidRPr="007C72DB">
      <w:pPr>
        <w:jc w:val="center"/>
      </w:pPr>
      <w:r w:rsidRPr="007C72DB">
        <w:t>r i j e š i o     j e</w:t>
      </w:r>
    </w:p>
    <w:p w:rsidRDefault="00C12410" w:rsidP="00C12410" w:rsidR="00C12410" w:rsidRPr="007C72DB">
      <w:r w:rsidRPr="007C72DB">
        <w:t xml:space="preserve"> </w:t>
      </w:r>
    </w:p>
    <w:p w:rsidRDefault="00A93839" w:rsidP="00A93839" w:rsidR="00A93839" w:rsidRPr="00F721AB">
      <w:pPr>
        <w:jc w:val="both"/>
      </w:pPr>
      <w:r w:rsidRPr="007C72DB">
        <w:t xml:space="preserve">I. Otvara se stečajni postupak nad dužnikom </w:t>
      </w:r>
      <w:r w:rsidR="007C72DB" w:rsidRPr="007C72DB">
        <w:rPr>
          <w:lang w:val="pt-BR"/>
        </w:rPr>
        <w:t>KLEN QUARTO 23 j.d.o.o., Zagreb, Ulica Pavla Perića 49, OIB: 64568300034</w:t>
      </w:r>
      <w:r w:rsidRPr="007C72DB">
        <w:t>. Rješenje o otvaranju stečajnog postupka nad dužnikom istaknut je</w:t>
      </w:r>
      <w:r w:rsidR="00CE7E27" w:rsidRPr="007C72DB">
        <w:t xml:space="preserve"> </w:t>
      </w:r>
      <w:r w:rsidR="00901FB2" w:rsidRPr="007C72DB">
        <w:t xml:space="preserve">na </w:t>
      </w:r>
      <w:r w:rsidR="00CE7E27" w:rsidRPr="007C72DB">
        <w:t>mrežnoj stranici</w:t>
      </w:r>
      <w:r w:rsidRPr="007C72DB">
        <w:t xml:space="preserve"> na e-</w:t>
      </w:r>
      <w:r w:rsidR="00CE7E27" w:rsidRPr="007C72DB">
        <w:t>oglasna ploča</w:t>
      </w:r>
      <w:r w:rsidRPr="007C72DB">
        <w:t xml:space="preserve"> Trgovačkog suda u Zagrebu dana </w:t>
      </w:r>
      <w:r w:rsidR="003649C2" w:rsidRPr="00272FB0">
        <w:rPr>
          <w:lang w:val="pt-BR"/>
        </w:rPr>
        <w:t>1</w:t>
      </w:r>
      <w:r w:rsidR="0084700F" w:rsidRPr="00272FB0">
        <w:rPr>
          <w:lang w:val="pt-BR"/>
        </w:rPr>
        <w:t>2</w:t>
      </w:r>
      <w:r w:rsidR="003649C2" w:rsidRPr="00272FB0">
        <w:rPr>
          <w:lang w:val="pt-BR"/>
        </w:rPr>
        <w:t xml:space="preserve">. </w:t>
      </w:r>
      <w:r w:rsidR="0084700F" w:rsidRPr="00272FB0">
        <w:rPr>
          <w:lang w:val="pt-BR"/>
        </w:rPr>
        <w:t>srpnja</w:t>
      </w:r>
      <w:r w:rsidR="003649C2" w:rsidRPr="00272FB0">
        <w:rPr>
          <w:lang w:val="pt-BR"/>
        </w:rPr>
        <w:t xml:space="preserve"> </w:t>
      </w:r>
      <w:r w:rsidR="002B6B82" w:rsidRPr="00272FB0">
        <w:rPr>
          <w:lang w:val="pt-BR"/>
        </w:rPr>
        <w:t>2018</w:t>
      </w:r>
      <w:r w:rsidR="00774DCD" w:rsidRPr="00272FB0">
        <w:rPr>
          <w:lang w:val="pt-BR"/>
        </w:rPr>
        <w:t xml:space="preserve">. </w:t>
      </w:r>
      <w:r w:rsidRPr="00272FB0">
        <w:t xml:space="preserve"> u </w:t>
      </w:r>
      <w:r w:rsidR="003649C2" w:rsidRPr="00272FB0">
        <w:t>1</w:t>
      </w:r>
      <w:r w:rsidR="0084700F" w:rsidRPr="00272FB0">
        <w:t>3</w:t>
      </w:r>
      <w:r w:rsidR="00360D10" w:rsidRPr="00272FB0">
        <w:t>,</w:t>
      </w:r>
      <w:r w:rsidR="007C72DB" w:rsidRPr="00272FB0">
        <w:t>30</w:t>
      </w:r>
      <w:r w:rsidR="00EF6D8B" w:rsidRPr="00272FB0">
        <w:t xml:space="preserve"> </w:t>
      </w:r>
      <w:r w:rsidRPr="00272FB0">
        <w:t>sati.</w:t>
      </w:r>
    </w:p>
    <w:p w:rsidRDefault="005C40BC" w:rsidP="00A93839" w:rsidR="005C40BC" w:rsidRPr="00F721AB">
      <w:pPr>
        <w:jc w:val="both"/>
      </w:pPr>
    </w:p>
    <w:p w:rsidRDefault="00A93839" w:rsidP="006827D2" w:rsidR="00A93839" w:rsidRPr="00F721AB">
      <w:pPr>
        <w:jc w:val="both"/>
      </w:pPr>
      <w:r w:rsidRPr="00F721AB">
        <w:t xml:space="preserve">II. Za stečajnog upravitelja imenuje se </w:t>
      </w:r>
      <w:r w:rsidR="00F721AB" w:rsidRPr="00F721AB">
        <w:t>Josipa Jurčić, Radnička cesta 37B</w:t>
      </w:r>
      <w:r w:rsidR="003649C2" w:rsidRPr="00F721AB">
        <w:t xml:space="preserve">, OIB: </w:t>
      </w:r>
      <w:r w:rsidR="00F721AB" w:rsidRPr="00F721AB">
        <w:t>70344385865</w:t>
      </w:r>
      <w:r w:rsidR="00C126EA" w:rsidRPr="00F721AB">
        <w:t>.</w:t>
      </w:r>
    </w:p>
    <w:p w:rsidRDefault="005C40BC" w:rsidP="006827D2" w:rsidR="005C40BC" w:rsidRPr="00F721AB">
      <w:pPr>
        <w:jc w:val="both"/>
      </w:pPr>
    </w:p>
    <w:p w:rsidRDefault="00A93839" w:rsidP="00A93839" w:rsidR="00A93839" w:rsidRPr="007C72DB">
      <w:pPr>
        <w:jc w:val="both"/>
      </w:pPr>
      <w:r w:rsidRPr="00F721AB">
        <w:t xml:space="preserve">III. Zaključuje se stečajni postupak nad dužnikom </w:t>
      </w:r>
      <w:r w:rsidR="007C72DB" w:rsidRPr="00F721AB">
        <w:rPr>
          <w:lang w:val="pt-BR"/>
        </w:rPr>
        <w:t xml:space="preserve">KLEN QUARTO 23 j.d.o.o., Zagreb, Ulica </w:t>
      </w:r>
      <w:r w:rsidR="007C72DB" w:rsidRPr="007C72DB">
        <w:rPr>
          <w:lang w:val="pt-BR"/>
        </w:rPr>
        <w:t>Pavla Perića 49, OIB: 64568300034</w:t>
      </w:r>
      <w:r w:rsidRPr="007C72DB">
        <w:t>.</w:t>
      </w:r>
    </w:p>
    <w:p w:rsidRDefault="005C40BC" w:rsidP="00A93839" w:rsidR="005C40BC" w:rsidRPr="007C72DB">
      <w:pPr>
        <w:jc w:val="both"/>
      </w:pPr>
    </w:p>
    <w:p w:rsidRDefault="00A93839" w:rsidP="00A93839" w:rsidR="00A93839" w:rsidRPr="007C72DB">
      <w:pPr>
        <w:jc w:val="both"/>
      </w:pPr>
      <w:r w:rsidRPr="007C72DB">
        <w:t>IV. Nastali troškovi podmirit će se iz Fonda za pokriće troškova stečajnog postupka koji se ne mogu namiriti iz imovine dužnika.</w:t>
      </w:r>
    </w:p>
    <w:p w:rsidRDefault="005C40BC" w:rsidP="00A93839" w:rsidR="005C40BC" w:rsidRPr="007C72DB">
      <w:pPr>
        <w:jc w:val="both"/>
      </w:pPr>
    </w:p>
    <w:p w:rsidRDefault="00A93839" w:rsidP="00A93839" w:rsidR="00A93839" w:rsidRPr="007C72DB">
      <w:pPr>
        <w:jc w:val="both"/>
      </w:pPr>
      <w:r w:rsidRPr="007C72DB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7C72DB">
      <w:pPr>
        <w:jc w:val="both"/>
      </w:pPr>
    </w:p>
    <w:p w:rsidRDefault="00C12410" w:rsidP="00D85CC6" w:rsidR="00C12410" w:rsidRPr="00E94AA4">
      <w:pPr>
        <w:jc w:val="center"/>
      </w:pPr>
      <w:r w:rsidRPr="00E94AA4">
        <w:t>Obrazloženje</w:t>
      </w:r>
    </w:p>
    <w:p w:rsidRDefault="00C12410" w:rsidP="00C12410" w:rsidR="00C12410" w:rsidRPr="00E94AA4"/>
    <w:p w:rsidRDefault="008B02B9" w:rsidP="008B02B9" w:rsidR="008B02B9" w:rsidRPr="00E94AA4">
      <w:pPr>
        <w:jc w:val="both"/>
      </w:pPr>
      <w:r w:rsidRPr="00E94AA4">
        <w:t xml:space="preserve">Financijska agencija, Regionalni centar Zagreb, podnijela je ovom sudu prijedlog za otvaranje stečajnog postupka nad dužnikom </w:t>
      </w:r>
      <w:r w:rsidR="007C72DB" w:rsidRPr="00E94AA4">
        <w:t>KLEN QUARTO 23 j.d.o.o., Zagreb, Ulica Pavla Perića 49, OIB: 64568300034</w:t>
      </w:r>
      <w:r w:rsidRPr="00E94AA4">
        <w:t>.</w:t>
      </w:r>
    </w:p>
    <w:p w:rsidRDefault="008B02B9" w:rsidP="008B02B9" w:rsidR="008B02B9" w:rsidRPr="00E94AA4">
      <w:pPr>
        <w:ind w:firstLine="708"/>
        <w:jc w:val="both"/>
      </w:pPr>
    </w:p>
    <w:p w:rsidRDefault="008B02B9" w:rsidP="008B02B9" w:rsidR="008B02B9" w:rsidRPr="00E94AA4">
      <w:pPr>
        <w:jc w:val="both"/>
      </w:pPr>
      <w:r w:rsidRPr="00E94AA4">
        <w:t>Prijedlog je podnesen na temelju čl. 110. st. 1. Stečajnog zakona („Narodne novine“ broj 71/15 i 104/17, dalje: SZ).</w:t>
      </w:r>
    </w:p>
    <w:p w:rsidRDefault="008B02B9" w:rsidP="008B02B9" w:rsidR="008B02B9" w:rsidRPr="00E94AA4">
      <w:pPr>
        <w:ind w:firstLine="708"/>
        <w:jc w:val="both"/>
      </w:pPr>
    </w:p>
    <w:p w:rsidRDefault="007C72DB" w:rsidP="008B02B9" w:rsidR="008B02B9" w:rsidRPr="00E94AA4">
      <w:pPr>
        <w:jc w:val="both"/>
      </w:pPr>
      <w:r w:rsidRPr="00E94AA4">
        <w:t xml:space="preserve">Financijska agencija, kao predlagatelj, navela je u prijedlogu za otvaranje stečajnog postupka kako dužnik na dan 3. listopada 2018. u Očevidniku redoslijeda osnova za plaćanje ima evidentirane neizvršene osnove za plaćanje u neprekinutom razdoblju od 120 dana, u ukupnom iznosu od 5.493,20 kn, kao i da dužnik ima 1 zaposlenog. S obzirom na to da predlagatelj vodi Očevidnik redoslijeda osnova za plaćanje, sud je prihvatio predlagateljeve </w:t>
      </w:r>
      <w:r w:rsidRPr="00E94AA4">
        <w:lastRenderedPageBreak/>
        <w:t>tvrdnje o neprekinutom razdoblju evidentiranih neizvršenih osnova za plaćanje koji su zavedeni u Očevidniku  redoslijeda osnova za plaćanje</w:t>
      </w:r>
      <w:r w:rsidR="008B02B9" w:rsidRPr="00E94AA4">
        <w:t xml:space="preserve">. </w:t>
      </w:r>
    </w:p>
    <w:p w:rsidRDefault="008B02B9" w:rsidP="008B02B9" w:rsidR="008B02B9" w:rsidRPr="00E94AA4">
      <w:pPr>
        <w:ind w:firstLine="708"/>
        <w:jc w:val="both"/>
      </w:pPr>
    </w:p>
    <w:p w:rsidRDefault="008B02B9" w:rsidP="008B02B9" w:rsidR="00280E1B" w:rsidRPr="00E94AA4">
      <w:pPr>
        <w:jc w:val="both"/>
      </w:pPr>
      <w:r w:rsidRPr="00E94AA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0E1B" w:rsidP="008B02B9" w:rsidR="00280E1B" w:rsidRPr="00E94AA4">
      <w:pPr>
        <w:jc w:val="both"/>
      </w:pPr>
    </w:p>
    <w:p w:rsidRDefault="008B02B9" w:rsidP="008B02B9" w:rsidR="003649C2" w:rsidRPr="00E94AA4">
      <w:pPr>
        <w:jc w:val="both"/>
      </w:pPr>
      <w:r w:rsidRPr="00E94AA4">
        <w:t xml:space="preserve">Sud je rješenjem pokrenuo prethodni postupak nad dužnikom, a potom je održano ročište radi očitovanja o prijedlogu za otvaranje stečajnog postupka. Zastupnik po zakonu dužnika je </w:t>
      </w:r>
      <w:r w:rsidR="000A7A17" w:rsidRPr="00E94AA4">
        <w:t xml:space="preserve">na održanom ročištu naveo da </w:t>
      </w:r>
      <w:r w:rsidRPr="00E94AA4">
        <w:t xml:space="preserve">dužnik u svom vlasništvu nema značajniju imovinu, te da </w:t>
      </w:r>
      <w:r w:rsidR="000A7A17" w:rsidRPr="00E94AA4">
        <w:t>se</w:t>
      </w:r>
      <w:r w:rsidRPr="00E94AA4">
        <w:t xml:space="preserve"> </w:t>
      </w:r>
      <w:r w:rsidR="000A7A17" w:rsidRPr="00E94AA4">
        <w:t>ne protivi pokretanju</w:t>
      </w:r>
      <w:r w:rsidRPr="00E94AA4">
        <w:t xml:space="preserve"> stečajnog postupka.</w:t>
      </w:r>
    </w:p>
    <w:p w:rsidRDefault="008B02B9" w:rsidP="008B02B9" w:rsidR="008B02B9" w:rsidRPr="00E94AA4">
      <w:pPr>
        <w:jc w:val="both"/>
      </w:pPr>
    </w:p>
    <w:p w:rsidRDefault="00DF7527" w:rsidP="00B0368F" w:rsidR="003649C2" w:rsidRPr="00E94AA4">
      <w:pPr>
        <w:jc w:val="both"/>
      </w:pPr>
      <w:r w:rsidRPr="00E94AA4">
        <w:t>Uvidom u podnesak FINE od 11. ožujka 2019. (list 22. spisa) sud je utvrdio kako je dužnik na dan 3. listopada 2018. u Očevidniku redoslijeda osnova za plaćanje imao neizvršene osnove za plaćanje u neprekinutom razdoblju od 120 dana. Iz Očevidnika redoslijeda osnova za plaćanje na dan 15. travnja 2019. proizlazi kako ukupan iznos obveza po svim neizvršenim osnovama za plaćanje s kamatom iznosi 5.508,16 kn.</w:t>
      </w:r>
    </w:p>
    <w:p w:rsidRDefault="00DF7527" w:rsidP="00B0368F" w:rsidR="00DF7527" w:rsidRPr="00E94AA4">
      <w:pPr>
        <w:jc w:val="both"/>
      </w:pPr>
    </w:p>
    <w:p w:rsidRDefault="0064135F" w:rsidP="008B02B9" w:rsidR="00C12410" w:rsidRPr="00E94AA4">
      <w:pPr>
        <w:jc w:val="both"/>
      </w:pPr>
      <w:r w:rsidRPr="00E94AA4">
        <w:t>R</w:t>
      </w:r>
      <w:r w:rsidR="005224DC" w:rsidRPr="00E94AA4">
        <w:t>ješenjem</w:t>
      </w:r>
      <w:r w:rsidR="00E92D41" w:rsidRPr="00E94AA4">
        <w:t xml:space="preserve"> su</w:t>
      </w:r>
      <w:r w:rsidR="005224DC" w:rsidRPr="00E94AA4">
        <w:t xml:space="preserve"> </w:t>
      </w:r>
      <w:r w:rsidR="00E92D41" w:rsidRPr="00E94AA4">
        <w:t>pozvane</w:t>
      </w:r>
      <w:r w:rsidR="0023149C" w:rsidRPr="00E94AA4">
        <w:t xml:space="preserve"> </w:t>
      </w:r>
      <w:r w:rsidR="00A93839" w:rsidRPr="00E94AA4">
        <w:t xml:space="preserve">osobe koje imaju pravni interes za provedbom stečajnoga postupaka nad  dužnikom </w:t>
      </w:r>
      <w:r w:rsidR="00A93839" w:rsidRPr="00E94AA4">
        <w:rPr>
          <w:lang w:val="pt-BR"/>
        </w:rPr>
        <w:t xml:space="preserve">u roku 15 dana predujmiti iznos od </w:t>
      </w:r>
      <w:r w:rsidR="00EB0087" w:rsidRPr="00E94AA4">
        <w:rPr>
          <w:lang w:val="pt-BR"/>
        </w:rPr>
        <w:t>15</w:t>
      </w:r>
      <w:r w:rsidR="00907398" w:rsidRPr="00E94AA4">
        <w:t>.000,00</w:t>
      </w:r>
      <w:r w:rsidR="00B0368F" w:rsidRPr="00E94AA4">
        <w:t xml:space="preserve"> kn </w:t>
      </w:r>
      <w:r w:rsidR="00A93839" w:rsidRPr="00E94AA4">
        <w:t>za pokriće troškova prethodnog i stečajnog postupka. Navedeno rješenje objavljen</w:t>
      </w:r>
      <w:r w:rsidR="00C70ACC" w:rsidRPr="00E94AA4">
        <w:t>o</w:t>
      </w:r>
      <w:r w:rsidR="00A93839" w:rsidRPr="00E94AA4">
        <w:t xml:space="preserve"> je na mrežnoj stranici e-oglasna pl</w:t>
      </w:r>
      <w:r w:rsidR="00061A00" w:rsidRPr="00E94AA4">
        <w:t>oča Trgovačkog suda u Zagrebu</w:t>
      </w:r>
      <w:r w:rsidR="00A93839" w:rsidRPr="00E94AA4">
        <w:t>.</w:t>
      </w:r>
      <w:r w:rsidR="00363447" w:rsidRPr="00E94AA4">
        <w:t xml:space="preserve"> V</w:t>
      </w:r>
      <w:r w:rsidR="00C12410" w:rsidRPr="00E94AA4">
        <w:t>jerovnici</w:t>
      </w:r>
      <w:r w:rsidR="00363447" w:rsidRPr="00E94AA4">
        <w:t xml:space="preserve"> nisu predujmili iznos od </w:t>
      </w:r>
      <w:r w:rsidR="00EB0087" w:rsidRPr="00E94AA4">
        <w:t>15</w:t>
      </w:r>
      <w:r w:rsidR="00427C62" w:rsidRPr="00E94AA4">
        <w:t>.000</w:t>
      </w:r>
      <w:r w:rsidR="001209FD" w:rsidRPr="00E94AA4">
        <w:t xml:space="preserve">,00 kn </w:t>
      </w:r>
      <w:r w:rsidR="00C12410" w:rsidRPr="00E94AA4">
        <w:t xml:space="preserve">za pokriće troškova prethodnog i stečajnog postupka. </w:t>
      </w:r>
    </w:p>
    <w:p w:rsidRDefault="00A93839" w:rsidP="00A93839" w:rsidR="00A93839" w:rsidRPr="00E94AA4">
      <w:pPr>
        <w:ind w:firstLine="708"/>
        <w:jc w:val="both"/>
      </w:pPr>
    </w:p>
    <w:p w:rsidRDefault="00A93839" w:rsidP="008B02B9" w:rsidR="00A93839" w:rsidRPr="00E94AA4">
      <w:pPr>
        <w:jc w:val="both"/>
      </w:pPr>
      <w:r w:rsidRPr="00E94AA4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E94AA4">
      <w:pPr>
        <w:ind w:firstLine="708"/>
        <w:jc w:val="both"/>
      </w:pPr>
    </w:p>
    <w:p w:rsidRDefault="00A93839" w:rsidP="008B02B9" w:rsidR="00A93839" w:rsidRPr="00E94AA4">
      <w:pPr>
        <w:jc w:val="both"/>
      </w:pPr>
      <w:r w:rsidRPr="00E94AA4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E94AA4">
      <w:pPr>
        <w:ind w:firstLine="708"/>
        <w:jc w:val="both"/>
      </w:pPr>
    </w:p>
    <w:p w:rsidRDefault="00061A00" w:rsidP="008B02B9" w:rsidR="00061A00" w:rsidRPr="00E94AA4">
      <w:pPr>
        <w:jc w:val="both"/>
      </w:pPr>
      <w:r w:rsidRPr="00E94AA4">
        <w:t xml:space="preserve">Imajući u vidu </w:t>
      </w:r>
      <w:r w:rsidR="00901FB2" w:rsidRPr="00E94AA4">
        <w:t>navedeno</w:t>
      </w:r>
      <w:r w:rsidRPr="00E94AA4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C12410" w:rsidP="00C12410" w:rsidR="00C12410" w:rsidRPr="00272FB0"/>
    <w:p w:rsidRDefault="00363447" w:rsidP="00363447" w:rsidR="00C12410" w:rsidRPr="00272FB0">
      <w:pPr>
        <w:jc w:val="center"/>
      </w:pPr>
      <w:r w:rsidRPr="00272FB0">
        <w:t xml:space="preserve">U </w:t>
      </w:r>
      <w:r w:rsidR="00C12410" w:rsidRPr="00272FB0">
        <w:t>Zagreb</w:t>
      </w:r>
      <w:r w:rsidR="00CA4E71" w:rsidRPr="00272FB0">
        <w:t xml:space="preserve">u </w:t>
      </w:r>
      <w:r w:rsidR="001209FD" w:rsidRPr="00272FB0">
        <w:t>1</w:t>
      </w:r>
      <w:r w:rsidR="00704A19" w:rsidRPr="00272FB0">
        <w:t>2</w:t>
      </w:r>
      <w:r w:rsidR="001209FD" w:rsidRPr="00272FB0">
        <w:t xml:space="preserve">. </w:t>
      </w:r>
      <w:r w:rsidR="00704A19" w:rsidRPr="00272FB0">
        <w:t>srpnja</w:t>
      </w:r>
      <w:r w:rsidR="001C7816" w:rsidRPr="00272FB0">
        <w:t xml:space="preserve"> </w:t>
      </w:r>
      <w:r w:rsidR="00704A19" w:rsidRPr="00272FB0">
        <w:t>2019. godine.</w:t>
      </w:r>
    </w:p>
    <w:p w:rsidRDefault="00C12410" w:rsidP="00C12410" w:rsidR="00C12410" w:rsidRPr="00272FB0"/>
    <w:p w:rsidRDefault="00C12410" w:rsidP="00363447" w:rsidR="00C12410" w:rsidRPr="00E94AA4">
      <w:pPr>
        <w:jc w:val="right"/>
      </w:pPr>
      <w:r w:rsidRPr="00E94AA4">
        <w:t>Sudac:</w:t>
      </w:r>
    </w:p>
    <w:p w:rsidRDefault="00363447" w:rsidP="00EF6D8B" w:rsidR="00B15477" w:rsidRPr="00E94AA4">
      <w:pPr>
        <w:jc w:val="right"/>
      </w:pPr>
      <w:r w:rsidRPr="00E94AA4">
        <w:t xml:space="preserve"> </w:t>
      </w:r>
      <w:r w:rsidR="00704A19" w:rsidRPr="00E94AA4">
        <w:t>Josip Bilić</w:t>
      </w:r>
      <w:r w:rsidR="00C12410" w:rsidRPr="00E94AA4">
        <w:t xml:space="preserve"> </w:t>
      </w:r>
    </w:p>
    <w:p w:rsidRDefault="002B6B82" w:rsidP="00C12410" w:rsidR="002B6B82" w:rsidRPr="00E94AA4"/>
    <w:p w:rsidRDefault="00C12410" w:rsidP="00C12410" w:rsidR="00C12410" w:rsidRPr="00E94AA4">
      <w:pPr>
        <w:rPr>
          <w:b/>
        </w:rPr>
      </w:pPr>
      <w:r w:rsidRPr="00E94AA4">
        <w:rPr>
          <w:b/>
        </w:rPr>
        <w:t>Uputa o pravnom lijeku:</w:t>
      </w:r>
    </w:p>
    <w:p w:rsidRDefault="00C12410" w:rsidP="00363447" w:rsidR="005448EA" w:rsidRPr="00E94AA4">
      <w:pPr>
        <w:jc w:val="both"/>
      </w:pPr>
      <w:r w:rsidRPr="00E94AA4">
        <w:t>Protiv točke I i II ovog rješenja  žalbu može podnijeti osoba koja je bila zastupnik po zakonu dužnika pravne osobe do dana nastupanja pravnih posljedica otvaranja stečajnog postupka.</w:t>
      </w:r>
      <w:r w:rsidR="00363447" w:rsidRPr="00E94AA4">
        <w:t xml:space="preserve"> </w:t>
      </w:r>
      <w:r w:rsidRPr="00E94AA4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E94AA4"/>
    <w:p w:rsidRDefault="00C12410" w:rsidP="00C12410" w:rsidR="00410190" w:rsidRPr="00E94AA4">
      <w:r w:rsidRPr="00E94AA4">
        <w:t>DNA:</w:t>
      </w:r>
    </w:p>
    <w:p w:rsidRDefault="00704A19" w:rsidP="00704A19" w:rsidR="00704A19" w:rsidRPr="00E94AA4">
      <w:pPr>
        <w:ind w:left="360"/>
      </w:pPr>
      <w:r w:rsidRPr="00E94AA4">
        <w:t>1.</w:t>
      </w:r>
      <w:r w:rsidRPr="00E94AA4">
        <w:tab/>
        <w:t xml:space="preserve"> predlagatelju </w:t>
      </w:r>
    </w:p>
    <w:p w:rsidRDefault="00704A19" w:rsidP="00704A19" w:rsidR="00704A19" w:rsidRPr="00E94AA4">
      <w:pPr>
        <w:ind w:left="360"/>
      </w:pPr>
      <w:r w:rsidRPr="00E94AA4">
        <w:t>2.</w:t>
      </w:r>
      <w:r w:rsidRPr="00E94AA4">
        <w:tab/>
        <w:t xml:space="preserve"> dužniku </w:t>
      </w:r>
    </w:p>
    <w:p w:rsidRDefault="00704A19" w:rsidP="00704A19" w:rsidR="00704A19" w:rsidRPr="00E94AA4">
      <w:pPr>
        <w:ind w:left="360"/>
      </w:pPr>
      <w:r w:rsidRPr="00E94AA4">
        <w:t>3.</w:t>
      </w:r>
      <w:r w:rsidRPr="00E94AA4">
        <w:tab/>
        <w:t xml:space="preserve"> </w:t>
      </w:r>
      <w:proofErr w:type="spellStart"/>
      <w:r w:rsidRPr="00E94AA4">
        <w:t>zz</w:t>
      </w:r>
      <w:proofErr w:type="spellEnd"/>
      <w:r w:rsidRPr="00E94AA4">
        <w:t xml:space="preserve"> dužnika </w:t>
      </w:r>
    </w:p>
    <w:p w:rsidRDefault="00704A19" w:rsidP="00704A19" w:rsidR="00704A19" w:rsidRPr="00E94AA4">
      <w:pPr>
        <w:ind w:left="360"/>
      </w:pPr>
      <w:r w:rsidRPr="00E94AA4">
        <w:t>4.</w:t>
      </w:r>
      <w:r w:rsidRPr="00E94AA4">
        <w:tab/>
        <w:t xml:space="preserve"> st. upravitelju</w:t>
      </w:r>
    </w:p>
    <w:p w:rsidRDefault="00704A19" w:rsidP="00704A19" w:rsidR="00704A19" w:rsidRPr="00E94AA4">
      <w:pPr>
        <w:ind w:left="360"/>
      </w:pPr>
      <w:r w:rsidRPr="00E94AA4">
        <w:t>5.</w:t>
      </w:r>
      <w:r w:rsidRPr="00E94AA4">
        <w:tab/>
        <w:t xml:space="preserve"> stečajni upisnik</w:t>
      </w:r>
    </w:p>
    <w:p w:rsidRDefault="00704A19" w:rsidP="00704A19" w:rsidR="00704A19" w:rsidRPr="00E94AA4">
      <w:pPr>
        <w:ind w:left="360"/>
      </w:pPr>
      <w:r w:rsidRPr="00E94AA4">
        <w:t>6.</w:t>
      </w:r>
      <w:r w:rsidRPr="00E94AA4">
        <w:tab/>
        <w:t xml:space="preserve"> sudski registar po pravomoćnosti</w:t>
      </w:r>
    </w:p>
    <w:p w:rsidRDefault="00704A19" w:rsidP="00704A19" w:rsidR="00704A19" w:rsidRPr="00E94AA4">
      <w:pPr>
        <w:ind w:left="360"/>
      </w:pPr>
      <w:r w:rsidRPr="00E94AA4">
        <w:t>7.</w:t>
      </w:r>
      <w:r w:rsidRPr="00E94AA4">
        <w:tab/>
        <w:t xml:space="preserve"> e-oglasna ploča TSZG</w:t>
      </w:r>
    </w:p>
    <w:p w:rsidRDefault="00704A19" w:rsidP="00704A19" w:rsidR="00704A19" w:rsidRPr="00E94AA4">
      <w:pPr>
        <w:ind w:left="360"/>
      </w:pPr>
      <w:r w:rsidRPr="00E94AA4">
        <w:t>8.</w:t>
      </w:r>
      <w:r w:rsidRPr="00E94AA4">
        <w:tab/>
        <w:t xml:space="preserve"> ŽDO – Zagreb, Građansko-upravni odjel</w:t>
      </w:r>
    </w:p>
    <w:p w:rsidRDefault="00704A19" w:rsidP="00704A19" w:rsidR="00704A19" w:rsidRPr="00E94AA4">
      <w:pPr>
        <w:ind w:left="360"/>
      </w:pPr>
      <w:r w:rsidRPr="00E94AA4">
        <w:t>9.</w:t>
      </w:r>
      <w:r w:rsidRPr="00E94AA4">
        <w:tab/>
        <w:t xml:space="preserve"> Porezna uprava Zagreb</w:t>
      </w:r>
    </w:p>
    <w:p w:rsidRDefault="00704A19" w:rsidP="00704A19" w:rsidR="00704A19" w:rsidRPr="00E94AA4">
      <w:pPr>
        <w:ind w:left="360"/>
      </w:pPr>
      <w:r w:rsidRPr="00E94AA4">
        <w:t>10.</w:t>
      </w:r>
      <w:r w:rsidRPr="00E94AA4">
        <w:tab/>
        <w:t xml:space="preserve"> Ministarstvo pravosuđa RH</w:t>
      </w:r>
    </w:p>
    <w:p w:rsidRDefault="00704A19" w:rsidP="00B6336F" w:rsidR="00C12410" w:rsidRPr="00E94AA4">
      <w:pPr>
        <w:ind w:left="360"/>
      </w:pPr>
      <w:r w:rsidRPr="00E94AA4">
        <w:t>11.</w:t>
      </w:r>
      <w:r w:rsidRPr="00E94AA4">
        <w:tab/>
        <w:t xml:space="preserve"> </w:t>
      </w:r>
      <w:r w:rsidR="00E94AA4" w:rsidRPr="00E94AA4">
        <w:t>Raiffeisenbank Austria d.d</w:t>
      </w:r>
      <w:r w:rsidR="00EB0087" w:rsidRPr="00E94AA4">
        <w:t>.</w:t>
      </w:r>
    </w:p>
    <w:sectPr w:rsidSect="007643E1" w:rsidR="00C12410" w:rsidRPr="00E94AA4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8B02B9" w:rsidR="007643E1" w:rsidRPr="008B02B9">
    <w:pPr>
      <w:pStyle w:val="Zaglavlje"/>
      <w:tabs>
        <w:tab w:pos="7200" w:val="left"/>
      </w:tabs>
      <w:jc w:val="right"/>
      <w:rPr>
        <w:b/>
      </w:rPr>
    </w:pPr>
    <w:r>
      <w:tab/>
    </w:r>
    <w:r w:rsidR="00661624">
      <w:tab/>
    </w:r>
    <w:r w:rsidR="008B02B9" w:rsidRPr="008B02B9">
      <w:rPr>
        <w:b/>
      </w:rPr>
      <w:t>98</w:t>
    </w:r>
    <w:r w:rsidR="00661624" w:rsidRPr="008B02B9">
      <w:rPr>
        <w:b/>
      </w:rPr>
      <w:t>. St-</w:t>
    </w:r>
    <w:r w:rsidR="007C72DB">
      <w:rPr>
        <w:b/>
      </w:rPr>
      <w:t>2573</w:t>
    </w:r>
    <w:r w:rsidR="003649C2" w:rsidRPr="008B02B9">
      <w:rPr>
        <w:b/>
      </w:rPr>
      <w:t>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A7A17"/>
    <w:rsid w:val="000F16CD"/>
    <w:rsid w:val="000F1E2A"/>
    <w:rsid w:val="001129F6"/>
    <w:rsid w:val="00116206"/>
    <w:rsid w:val="001209FD"/>
    <w:rsid w:val="001433B6"/>
    <w:rsid w:val="00144607"/>
    <w:rsid w:val="00172794"/>
    <w:rsid w:val="001C04EC"/>
    <w:rsid w:val="001C7816"/>
    <w:rsid w:val="001D0B43"/>
    <w:rsid w:val="00211D90"/>
    <w:rsid w:val="00216A51"/>
    <w:rsid w:val="0023149C"/>
    <w:rsid w:val="00272FB0"/>
    <w:rsid w:val="00280E1B"/>
    <w:rsid w:val="00290380"/>
    <w:rsid w:val="002B4737"/>
    <w:rsid w:val="002B6B82"/>
    <w:rsid w:val="002C25CA"/>
    <w:rsid w:val="002E0229"/>
    <w:rsid w:val="003269EB"/>
    <w:rsid w:val="00347CA4"/>
    <w:rsid w:val="00350F72"/>
    <w:rsid w:val="00360D10"/>
    <w:rsid w:val="00363447"/>
    <w:rsid w:val="003649C2"/>
    <w:rsid w:val="00372077"/>
    <w:rsid w:val="0038259F"/>
    <w:rsid w:val="00392E4D"/>
    <w:rsid w:val="003A7D16"/>
    <w:rsid w:val="003B3329"/>
    <w:rsid w:val="00410190"/>
    <w:rsid w:val="00427C62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C1E90"/>
    <w:rsid w:val="005C40BC"/>
    <w:rsid w:val="00603A21"/>
    <w:rsid w:val="006221C1"/>
    <w:rsid w:val="0064135F"/>
    <w:rsid w:val="00643A3C"/>
    <w:rsid w:val="00645B73"/>
    <w:rsid w:val="00661624"/>
    <w:rsid w:val="00666D4D"/>
    <w:rsid w:val="006827D2"/>
    <w:rsid w:val="00693D34"/>
    <w:rsid w:val="006F05DF"/>
    <w:rsid w:val="0070027B"/>
    <w:rsid w:val="00704A19"/>
    <w:rsid w:val="00705C2B"/>
    <w:rsid w:val="007643E1"/>
    <w:rsid w:val="00774DCD"/>
    <w:rsid w:val="007859F3"/>
    <w:rsid w:val="007A570C"/>
    <w:rsid w:val="007B2BB6"/>
    <w:rsid w:val="007C1BF6"/>
    <w:rsid w:val="007C72DB"/>
    <w:rsid w:val="007E349A"/>
    <w:rsid w:val="00817203"/>
    <w:rsid w:val="00822459"/>
    <w:rsid w:val="00830ADC"/>
    <w:rsid w:val="0084700F"/>
    <w:rsid w:val="008B02B9"/>
    <w:rsid w:val="008C7842"/>
    <w:rsid w:val="008E1EB4"/>
    <w:rsid w:val="008E59F9"/>
    <w:rsid w:val="008F6699"/>
    <w:rsid w:val="008F76E8"/>
    <w:rsid w:val="00901FB2"/>
    <w:rsid w:val="00907398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0368F"/>
    <w:rsid w:val="00B15477"/>
    <w:rsid w:val="00B6336F"/>
    <w:rsid w:val="00B8024A"/>
    <w:rsid w:val="00BB5337"/>
    <w:rsid w:val="00BD17D3"/>
    <w:rsid w:val="00C12410"/>
    <w:rsid w:val="00C126EA"/>
    <w:rsid w:val="00C12C33"/>
    <w:rsid w:val="00C132C0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2568"/>
    <w:rsid w:val="00CE7E27"/>
    <w:rsid w:val="00D73F78"/>
    <w:rsid w:val="00D84F66"/>
    <w:rsid w:val="00D85CC6"/>
    <w:rsid w:val="00DC268C"/>
    <w:rsid w:val="00DC7C75"/>
    <w:rsid w:val="00DF7527"/>
    <w:rsid w:val="00E23F79"/>
    <w:rsid w:val="00E46026"/>
    <w:rsid w:val="00E67E76"/>
    <w:rsid w:val="00E92D41"/>
    <w:rsid w:val="00E94AA4"/>
    <w:rsid w:val="00EB0087"/>
    <w:rsid w:val="00EB51F8"/>
    <w:rsid w:val="00EF6D8B"/>
    <w:rsid w:val="00F13D22"/>
    <w:rsid w:val="00F24636"/>
    <w:rsid w:val="00F51E11"/>
    <w:rsid w:val="00F61CF3"/>
    <w:rsid w:val="00F721AB"/>
    <w:rsid w:val="00F81E5D"/>
    <w:rsid w:val="00FC01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A3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A3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A3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A3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A3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A3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A3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A3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St-2573/2018</izvorni_sadrzaj>
    <derivirana_varijabla naziv="DomainObject.Predmet.OznakaBroj_1">St-2573/2018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KLEN QUARTO 23 j.d.o.o. za trgovinu i usluge zastupanog po punomoćniku Stjepan Kelečić</izvorni_sadrzaj>
    <derivirana_varijabla naziv="DomainObject.Predmet.ProtustrankaFormated_1">  KLEN QUARTO 23 j.d.o.o. za trgovinu i usluge zastupanog po punomoćniku Stjepan Kelečić</derivirana_varijabla>
  </DomainObject.Predmet.ProtustrankaFormated>
  <DomainObject.Predmet.ProtustrankaFormatedOIB>
    <izvorni_sadrzaj>  KLEN QUARTO 23 j.d.o.o. za trgovinu i usluge, OIB 64568300034 zastupanog po punomoćniku Stjepan Kelečić</izvorni_sadrzaj>
    <derivirana_varijabla naziv="DomainObject.Predmet.ProtustrankaFormatedOIB_1">  KLEN QUARTO 23 j.d.o.o. za trgovinu i usluge, OIB 64568300034 zastupanog po punomoćniku Stjepan Kelečić</derivirana_varijabla>
  </DomainObject.Predmet.ProtustrankaFormatedOIB>
  <DomainObject.Predmet.ProtustrankaFormatedWithAdress>
    <izvorni_sadrzaj> KLEN QUARTO 23 j.d.o.o. za trgovinu i usluge, Ulica Pavla Perića 49, 10360 Sesvete zastupanog po punomoćniku Stjepan Kelečić</izvorni_sadrzaj>
    <derivirana_varijabla naziv="DomainObject.Predmet.ProtustrankaFormatedWithAdress_1"> KLEN QUARTO 23 j.d.o.o. za trgovinu i usluge, Ulica Pavla Perića 49, 10360 Sesvete zastupanog po punomoćniku Stjepan Kelečić</derivirana_varijabla>
  </DomainObject.Predmet.ProtustrankaFormatedWithAdress>
  <DomainObject.Predmet.ProtustrankaFormatedWithAdressOIB>
    <izvorni_sadrzaj> KLEN QUARTO 23 j.d.o.o. za trgovinu i usluge, OIB 64568300034, Ulica Pavla Perića 49, 10360 Sesvete zastupanog po punomoćniku Stjepan Kelečić</izvorni_sadrzaj>
    <derivirana_varijabla naziv="DomainObject.Predmet.ProtustrankaFormatedWithAdressOIB_1"> KLEN QUARTO 23 j.d.o.o. za trgovinu i usluge, OIB 64568300034, Ulica Pavla Perića 49, 10360 Sesvete zastupanog po punomoćniku Stjepan Kelečić</derivirana_varijabla>
  </DomainObject.Predmet.ProtustrankaFormatedWithAdressOIB>
  <DomainObject.Predmet.ProtustrankaWithAdress>
    <izvorni_sadrzaj>KLEN QUARTO 23 j.d.o.o. za trgovinu i usluge Ulica Pavla Perića 49, 10360 Sesvete</izvorni_sadrzaj>
    <derivirana_varijabla naziv="DomainObject.Predmet.ProtustrankaWithAdress_1">KLEN QUARTO 23 j.d.o.o. za trgovinu i usluge Ulica Pavla Perića 49, 10360 Sesvete</derivirana_varijabla>
  </DomainObject.Predmet.ProtustrankaWithAdress>
  <DomainObject.Predmet.ProtustrankaWithAdressOIB>
    <izvorni_sadrzaj>KLEN QUARTO 23 j.d.o.o. za trgovinu i usluge, OIB 64568300034, Ulica Pavla Perića 49, 10360 Sesvete</izvorni_sadrzaj>
    <derivirana_varijabla naziv="DomainObject.Predmet.ProtustrankaWithAdressOIB_1">KLEN QUARTO 23 j.d.o.o. za trgovinu i usluge, OIB 64568300034, Ulica Pavla Perića 49, 10360 Sesvete</derivirana_varijabla>
  </DomainObject.Predmet.ProtustrankaWithAdressOIB>
  <DomainObject.Predmet.ProtustrankaNazivFormated>
    <izvorni_sadrzaj>KLEN QUARTO 23 j.d.o.o. za trgovinu i usluge</izvorni_sadrzaj>
    <derivirana_varijabla naziv="DomainObject.Predmet.ProtustrankaNazivFormated_1">KLEN QUARTO 23 j.d.o.o. za trgovinu i usluge</derivirana_varijabla>
  </DomainObject.Predmet.ProtustrankaNazivFormated>
  <DomainObject.Predmet.ProtustrankaNazivFormatedOIB>
    <izvorni_sadrzaj>KLEN QUARTO 23 j.d.o.o. za trgovinu i usluge, OIB 64568300034</izvorni_sadrzaj>
    <derivirana_varijabla naziv="DomainObject.Predmet.ProtustrankaNazivFormatedOIB_1">KLEN QUARTO 23 j.d.o.o. za trgovinu i usluge, OIB 64568300034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KLEN QUARTO 23 j.d.o.o. za trgovinu i usluge zastupanog po punomoćniku Stjepan Kelečić</item>
    </izvorni_sadrzaj>
    <derivirana_varijabla naziv="DomainObject.Predmet.ProtuStrankaListFormated_1">
      <item>KLEN QUARTO 23 j.d.o.o. za trgovinu i usluge zastupanog po punomoćniku Stjepan Kelečić</item>
    </derivirana_varijabla>
  </DomainObject.Predmet.ProtuStrankaListFormated>
  <DomainObject.Predmet.ProtuStrankaListFormatedOIB>
    <izvorni_sadrzaj>
      <item>KLEN QUARTO 23 j.d.o.o. za trgovinu i usluge, OIB 64568300034 zastupanog po punomoćniku Stjepan Kelečić</item>
    </izvorni_sadrzaj>
    <derivirana_varijabla naziv="DomainObject.Predmet.ProtuStrankaListFormatedOIB_1">
      <item>KLEN QUARTO 23 j.d.o.o. za trgovinu i usluge, OIB 64568300034 zastupanog po punomoćniku Stjepan Kelečić</item>
    </derivirana_varijabla>
  </DomainObject.Predmet.ProtuStrankaListFormatedOIB>
  <DomainObject.Predmet.ProtuStrankaListFormatedWithAdress>
    <izvorni_sadrzaj>
      <item>KLEN QUARTO 23 j.d.o.o. za trgovinu i usluge, Ulica Pavla Perića 49, 10360 Sesvete zastupanog po punomoćniku Stjepan Kelečić</item>
    </izvorni_sadrzaj>
    <derivirana_varijabla naziv="DomainObject.Predmet.ProtuStrankaListFormatedWithAdress_1">
      <item>KLEN QUARTO 23 j.d.o.o. za trgovinu i usluge, Ulica Pavla Perića 49, 10360 Sesvete zastupanog po punomoćniku Stjepan Kelečić</item>
    </derivirana_varijabla>
  </DomainObject.Predmet.ProtuStrankaListFormatedWithAdress>
  <DomainObject.Predmet.ProtuStrankaListFormatedWithAdressOIB>
    <izvorni_sadrzaj>
      <item>KLEN QUARTO 23 j.d.o.o. za trgovinu i usluge, OIB 64568300034, Ulica Pavla Perića 49, 10360 Sesvete zastupanog po punomoćniku Stjepan Kelečić</item>
    </izvorni_sadrzaj>
    <derivirana_varijabla naziv="DomainObject.Predmet.ProtuStrankaListFormatedWithAdressOIB_1">
      <item>KLEN QUARTO 23 j.d.o.o. za trgovinu i usluge, OIB 64568300034, Ulica Pavla Perića 49, 10360 Sesvete zastupanog po punomoćniku Stjepan Kelečić</item>
    </derivirana_varijabla>
  </DomainObject.Predmet.ProtuStrankaListFormatedWithAdressOIB>
  <DomainObject.Predmet.ProtuStrankaListNazivFormated>
    <izvorni_sadrzaj>
      <item>KLEN QUARTO 23 j.d.o.o. za trgovinu i usluge</item>
    </izvorni_sadrzaj>
    <derivirana_varijabla naziv="DomainObject.Predmet.ProtuStrankaListNazivFormated_1">
      <item>KLEN QUARTO 23 j.d.o.o. za trgovinu i usluge</item>
    </derivirana_varijabla>
  </DomainObject.Predmet.ProtuStrankaListNazivFormated>
  <DomainObject.Predmet.ProtuStrankaListNazivFormatedOIB>
    <izvorni_sadrzaj>
      <item>KLEN QUARTO 23 j.d.o.o. za trgovinu i usluge, OIB 64568300034</item>
    </izvorni_sadrzaj>
    <derivirana_varijabla naziv="DomainObject.Predmet.ProtuStrankaListNazivFormatedOIB_1">
      <item>KLEN QUARTO 23 j.d.o.o. za trgovinu i usluge, OIB 64568300034</item>
    </derivirana_varijabla>
  </DomainObject.Predmet.ProtuStrankaListNazivFormatedOIB>
  <DomainObject.Predmet.OstaliListFormated>
    <izvorni_sadrzaj>
      <item>Stjepan Kelečić punomoćnik sudionika u postupku KLEN QUARTO 23 j.d.o.o. za trgovinu i usluge</item>
      <item>Raiffeisenbank Austria d.d.</item>
    </izvorni_sadrzaj>
    <derivirana_varijabla naziv="DomainObject.Predmet.OstaliListFormated_1">
      <item>Stjepan Kelečić punomoćnik sudionika u postupku KLEN QUARTO 23 j.d.o.o. za trgovinu i usluge</item>
      <item>Raiffeisenbank Austria d.d.</item>
    </derivirana_varijabla>
  </DomainObject.Predmet.OstaliListFormated>
  <DomainObject.Predmet.OstaliListFormatedOIB>
    <izvorni_sadrzaj>
      <item>Stjepan Kelečić, OIB 07352088603 punomoćnik sudionika u postupku KLEN QUARTO 23 j.d.o.o. za trgovinu i usluge</item>
      <item>Raiffeisenbank Austria d.d., OIB 53056966535</item>
    </izvorni_sadrzaj>
    <derivirana_varijabla naziv="DomainObject.Predmet.OstaliListFormatedOIB_1">
      <item>Stjepan Kelečić, OIB 07352088603 punomoćnik sudionika u postupku KLEN QUARTO 23 j.d.o.o. za trgovinu i usluge</item>
      <item>Raiffeisenbank Austria d.d., OIB 53056966535</item>
    </derivirana_varijabla>
  </DomainObject.Predmet.OstaliListFormatedOIB>
  <DomainObject.Predmet.OstaliListFormatedWithAdress>
    <izvorni_sadrzaj>
      <item>Stjepan Kelečić, Beter 36, 10450 Beter punomoćnik sudionika u postupku KLEN QUARTO 23 j.d.o.o. za trgovinu i usluge</item>
      <item>Raiffeisenbank Austria d.d., Magazinska cesta 69, 10000 Zagreb</item>
    </izvorni_sadrzaj>
    <derivirana_varijabla naziv="DomainObject.Predmet.OstaliListFormatedWithAdress_1">
      <item>Stjepan Kelečić, Beter 36, 10450 Beter punomoćnik sudionika u postupku KLEN QUARTO 23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Stjepan Kelečić, OIB 07352088603, Beter 36, 10450 Beter punomoćnik sudionika u postupku KLEN QUARTO 23 j.d.o.o. za trgovinu i usluge</item>
      <item>Raiffeisenbank Austria d.d., OIB 53056966535, Magazinska cesta 69, 10000 Zagreb</item>
    </izvorni_sadrzaj>
    <derivirana_varijabla naziv="DomainObject.Predmet.OstaliListFormatedWithAdressOIB_1">
      <item>Stjepan Kelečić, OIB 07352088603, Beter 36, 10450 Beter punomoćnik sudionika u postupku KLEN QUARTO 23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Stjepan Kelečić</item>
      <item>Raiffeisenbank Austria d.d.</item>
    </izvorni_sadrzaj>
    <derivirana_varijabla naziv="DomainObject.Predmet.OstaliListNazivFormated_1">
      <item>Stjepan Kelečić</item>
      <item>Raiffeisenbank Austria d.d.</item>
    </derivirana_varijabla>
  </DomainObject.Predmet.OstaliListNazivFormated>
  <DomainObject.Predmet.OstaliListNazivFormatedOIB>
    <izvorni_sadrzaj>
      <item>Stjepan Kelečić, OIB 07352088603</item>
      <item>Raiffeisenbank Austria d.d., OIB 53056966535</item>
    </izvorni_sadrzaj>
    <derivirana_varijabla naziv="DomainObject.Predmet.OstaliListNazivFormatedOIB_1">
      <item>Stjepan Kelečić, OIB 07352088603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KLEN QUARTO 23 j.d.o.o. za trgovinu i usluge</izvorni_sadrzaj>
    <derivirana_varijabla naziv="DomainObject.Predmet.ProtustrankaIDrugi_1">KLEN QUARTO 23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KLEN QUARTO 23 j.d.o.o. za trgovinu i usluge, OIB 64568300034, Ulica Pavla Perića 49, 10360 Sesvete</izvorni_sadrzaj>
    <derivirana_varijabla naziv="DomainObject.Predmet.ProtustrankaIDrugiAdressOIB_1">KLEN QUARTO 23 j.d.o.o. za trgovinu i usluge, OIB 64568300034, Ulica Pavla Perića 49,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KLEN QUARTO 23 j.d.o.o. za trgovinu i usluge</item>
      <item>Stjepan Kelečić</item>
      <item>Raiffeisenbank Austria d.d.</item>
    </izvorni_sadrzaj>
    <derivirana_varijabla naziv="DomainObject.Predmet.SudioniciListNaziv_1">
      <item>FINA Regionalni centar Zagreb</item>
      <item>KLEN QUARTO 23 j.d.o.o. za trgovinu i usluge</item>
      <item>Stjepan Kelečić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KLEN QUARTO 23 j.d.o.o. za trgovinu i usluge, OIB 64568300034, Ulica Pavla Perića 49,10360 Sesvete</item>
      <item>Stjepan Kelečić, OIB 07352088603, Beter 36,10450 Beter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KLEN QUARTO 23 j.d.o.o. za trgovinu i usluge, OIB 64568300034, Ulica Pavla Perića 49,10360 Sesvete</item>
      <item>Stjepan Kelečić, OIB 07352088603, Beter 36,10450 Beter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64568300034</item>
      <item>, OIB 07352088603</item>
      <item>, OIB 53056966535</item>
    </izvorni_sadrzaj>
    <derivirana_varijabla naziv="DomainObject.Predmet.SudioniciListNazivOIB_1">
      <item>, OIB 85821130368</item>
      <item>, OIB 64568300034</item>
      <item>, OIB 07352088603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St-2573/2018-5</izvorni_sadrzaj>
    <derivirana_varijabla naziv="DomainObject.PredzadnjaOdlukaIzPredmeta.Oznaka_1">St-2573/2018-5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F6D58-07B8-47F9-B9D2-3EA978D17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853</properties:Words>
  <properties:Characters>4635</properties:Characters>
  <properties:Lines>112</properties:Lines>
  <properties:Paragraphs>40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2019-07-11T11:10:00Z</dcterms:created>
  <dc:creator>gzubak</dc:creator>
  <cp:lastModifiedBy>Irena Benko</cp:lastModifiedBy>
  <cp:lastPrinted>2019-07-12T11:32:00Z</cp:lastPrinted>
  <dcterms:modified xmlns:xsi="http://www.w3.org/2001/XMLSchema-instance" xsi:type="dcterms:W3CDTF">2019-07-12T11:33:00Z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(5. rješenje otvaranje i zaključenje stečajnog postupka - čl. 132 - dostavljeno izvješće o gospodarskom stanju.docx)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