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0fc6" w14:paraId="79c0fc6" w:rsidRDefault="00AE649C" w:rsidP="0030161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0161A" w:rsidP="0030161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0161A" w:rsidP="0030161A" w:rsidR="0030161A" w:rsidRPr="00B76F3C">
      <w:pPr>
        <w:pStyle w:val="SudNaziv"/>
      </w:pPr>
      <w:r>
        <w:t>TRGOVAČKI SUD U VARAŽDINU</w:t>
      </w:r>
    </w:p>
    <w:p w:rsidRDefault="0030161A" w:rsidP="0030161A" w:rsidR="0030161A">
      <w:pPr>
        <w:spacing w:after="0"/>
        <w:jc w:val="center"/>
      </w:pPr>
    </w:p>
    <w:p w:rsidRDefault="0030161A" w:rsidP="0030161A" w:rsidR="0030161A">
      <w:pPr>
        <w:spacing w:after="0"/>
        <w:jc w:val="center"/>
      </w:pPr>
    </w:p>
    <w:p w:rsidRDefault="0030161A" w:rsidP="0030161A" w:rsidR="0030161A">
      <w:pPr>
        <w:spacing w:after="0"/>
        <w:jc w:val="center"/>
      </w:pPr>
    </w:p>
    <w:p w:rsidRDefault="0030161A" w:rsidP="0030161A" w:rsidR="0030161A">
      <w:pPr>
        <w:spacing w:after="0"/>
        <w:jc w:val="center"/>
      </w:pPr>
    </w:p>
    <w:p w:rsidRDefault="0030161A" w:rsidP="0030161A" w:rsidR="0030161A">
      <w:pPr>
        <w:spacing w:after="0"/>
      </w:pPr>
      <w:r>
        <w:t xml:space="preserve">                                        U  I M E  R E P U B L I K E  H R V A T S K E</w:t>
      </w:r>
    </w:p>
    <w:p w:rsidRDefault="0030161A" w:rsidP="0030161A" w:rsidR="0030161A">
      <w:pPr>
        <w:spacing w:after="0"/>
      </w:pPr>
    </w:p>
    <w:p w:rsidRDefault="0030161A" w:rsidP="0030161A" w:rsidR="0030161A">
      <w:pPr>
        <w:spacing w:after="0"/>
        <w:jc w:val="center"/>
      </w:pPr>
      <w:r>
        <w:t>R J E Š E NJ E</w:t>
      </w:r>
    </w:p>
    <w:p w:rsidRDefault="0030161A" w:rsidP="0030161A" w:rsidR="0030161A">
      <w:pPr>
        <w:spacing w:after="0"/>
      </w:pPr>
    </w:p>
    <w:p w:rsidRDefault="0030161A" w:rsidP="0030161A" w:rsidR="0030161A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SANDOR d.o.o. Varaždin, Vilka Novaka 48, OIB: 09411142946, dana 8. travnja 2016., </w:t>
      </w:r>
    </w:p>
    <w:p w:rsidRDefault="0030161A" w:rsidP="0030161A" w:rsidR="0030161A">
      <w:pPr>
        <w:spacing w:after="0"/>
        <w:jc w:val="both"/>
      </w:pPr>
    </w:p>
    <w:p w:rsidRDefault="0030161A" w:rsidP="0030161A" w:rsidR="0030161A">
      <w:pPr>
        <w:spacing w:after="0"/>
        <w:jc w:val="center"/>
      </w:pPr>
      <w:r>
        <w:t>r i j e š i o  j e</w:t>
      </w:r>
    </w:p>
    <w:p w:rsidRDefault="0030161A" w:rsidP="0030161A" w:rsidR="0030161A">
      <w:pPr>
        <w:spacing w:after="0"/>
      </w:pPr>
    </w:p>
    <w:p w:rsidRDefault="0030161A" w:rsidP="0030161A" w:rsidR="0030161A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SANDOR d.o.o. Varaždin, Vilka Novaka 48, OIB: 09411142946, s danom 8. travnja 2016. u 13,15 sati.</w:t>
      </w:r>
    </w:p>
    <w:p w:rsidRDefault="0030161A" w:rsidP="0030161A" w:rsidR="0030161A">
      <w:pPr>
        <w:spacing w:after="0"/>
        <w:ind w:hanging="705" w:left="1413"/>
        <w:jc w:val="both"/>
      </w:pPr>
    </w:p>
    <w:p w:rsidRDefault="0030161A" w:rsidP="0030161A" w:rsidR="0030161A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>Zaključuje se stečajni postupak nad stečajnim dužnikom SANDOR d.o.o. Varaždin, Vilka Novaka 48, OIB: 09411142946.</w:t>
      </w:r>
    </w:p>
    <w:p w:rsidRDefault="0030161A" w:rsidP="0030161A" w:rsidR="0030161A">
      <w:pPr>
        <w:spacing w:after="0"/>
        <w:ind w:hanging="708" w:left="1413"/>
        <w:jc w:val="both"/>
      </w:pPr>
    </w:p>
    <w:p w:rsidRDefault="0030161A" w:rsidP="0030161A" w:rsidR="0030161A">
      <w:pPr>
        <w:spacing w:after="0"/>
        <w:ind w:hanging="705" w:left="1410"/>
        <w:jc w:val="both"/>
      </w:pPr>
      <w:r>
        <w:t>III</w:t>
      </w:r>
      <w:r>
        <w:tab/>
        <w:t>Za stečajnog upravitelja imenuje se Davor Ivančić iz Čakovca, Ivana Pl. Zajca 17.</w:t>
      </w:r>
    </w:p>
    <w:p w:rsidRDefault="0030161A" w:rsidP="0030161A" w:rsidR="0030161A">
      <w:pPr>
        <w:spacing w:after="0"/>
        <w:ind w:hanging="705" w:left="1410"/>
        <w:jc w:val="both"/>
      </w:pPr>
    </w:p>
    <w:p w:rsidRDefault="0030161A" w:rsidP="0030161A" w:rsidR="0030161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0161A" w:rsidP="0030161A" w:rsidR="0030161A">
      <w:pPr>
        <w:spacing w:after="0"/>
        <w:jc w:val="both"/>
      </w:pPr>
    </w:p>
    <w:p w:rsidRDefault="0030161A" w:rsidP="0030161A" w:rsidR="0030161A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SANDOR d.o.o. Varaždin, Vilka Novaka 48, OIB: 09411142946, bit će brisan iz sudskog registra.</w:t>
      </w:r>
    </w:p>
    <w:p w:rsidRDefault="0030161A" w:rsidP="0030161A" w:rsidR="0030161A">
      <w:pPr>
        <w:spacing w:after="0"/>
        <w:jc w:val="center"/>
      </w:pPr>
    </w:p>
    <w:p w:rsidRDefault="0030161A" w:rsidP="0030161A" w:rsidR="0030161A">
      <w:pPr>
        <w:spacing w:after="0"/>
        <w:jc w:val="center"/>
      </w:pPr>
      <w:r>
        <w:t>Obrazloženje</w:t>
      </w:r>
    </w:p>
    <w:p w:rsidRDefault="0030161A" w:rsidP="0030161A" w:rsidR="0030161A">
      <w:pPr>
        <w:spacing w:after="0"/>
      </w:pPr>
    </w:p>
    <w:p w:rsidRDefault="0030161A" w:rsidP="0030161A" w:rsidR="0030161A">
      <w:pPr>
        <w:spacing w:after="0"/>
        <w:jc w:val="both"/>
      </w:pPr>
      <w:r>
        <w:tab/>
        <w:t xml:space="preserve">Predlagatelj Financijska agencija Regionalni centar Zagreb, Podružnica Varaždin je dana 9.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30161A" w:rsidP="0030161A" w:rsidR="0030161A">
      <w:pPr>
        <w:spacing w:after="0"/>
        <w:jc w:val="both"/>
      </w:pPr>
    </w:p>
    <w:p w:rsidRDefault="0030161A" w:rsidP="0030161A" w:rsidR="0030161A">
      <w:pPr>
        <w:spacing w:after="0"/>
        <w:jc w:val="both"/>
      </w:pPr>
    </w:p>
    <w:p w:rsidRDefault="0030161A" w:rsidP="0030161A" w:rsidR="0030161A">
      <w:pPr>
        <w:spacing w:after="0"/>
        <w:jc w:val="both"/>
      </w:pPr>
    </w:p>
    <w:p w:rsidRDefault="0030161A" w:rsidP="0030161A" w:rsidR="0030161A">
      <w:pPr>
        <w:spacing w:after="0"/>
      </w:pPr>
    </w:p>
    <w:p w:rsidRDefault="0030161A" w:rsidP="0030161A" w:rsidR="0030161A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0161A" w:rsidP="0030161A" w:rsidR="0030161A">
      <w:pPr>
        <w:spacing w:after="0"/>
      </w:pPr>
    </w:p>
    <w:p w:rsidRDefault="0030161A" w:rsidP="0030161A" w:rsidR="0030161A">
      <w:pPr>
        <w:spacing w:after="0"/>
        <w:jc w:val="center"/>
      </w:pPr>
      <w:r>
        <w:t>U Varaždinu 8. travnja 2016.</w:t>
      </w:r>
    </w:p>
    <w:p w:rsidRDefault="0030161A" w:rsidP="0030161A" w:rsidR="0030161A">
      <w:pPr>
        <w:spacing w:after="0"/>
        <w:jc w:val="center"/>
      </w:pPr>
    </w:p>
    <w:p w:rsidRDefault="0030161A" w:rsidP="0030161A" w:rsidR="003016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30161A" w:rsidP="0030161A" w:rsidR="0030161A">
      <w:pPr>
        <w:spacing w:after="0"/>
      </w:pPr>
    </w:p>
    <w:p w:rsidRDefault="0030161A" w:rsidP="0030161A" w:rsidR="003016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30161A" w:rsidP="0030161A" w:rsidR="003016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161A" w:rsidP="0030161A" w:rsidR="003016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</w:p>
    <w:p w:rsidRDefault="0030161A" w:rsidP="0030161A" w:rsidR="0030161A">
      <w:pPr>
        <w:spacing w:after="0"/>
        <w:ind w:firstLine="708"/>
      </w:pPr>
      <w:r>
        <w:t>Uputa o pravnom lijeku:</w:t>
      </w:r>
    </w:p>
    <w:p w:rsidRDefault="0030161A" w:rsidP="0030161A" w:rsidR="0030161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0161A" w:rsidP="0030161A" w:rsidR="0030161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0161A" w:rsidP="0030161A" w:rsidR="0030161A">
      <w:pPr>
        <w:spacing w:after="0"/>
      </w:pPr>
    </w:p>
    <w:p w:rsidRDefault="0030161A" w:rsidP="0030161A" w:rsidR="0030161A">
      <w:pPr>
        <w:spacing w:after="0"/>
      </w:pPr>
    </w:p>
    <w:p w:rsidRDefault="0030161A" w:rsidP="0030161A" w:rsidR="0030161A">
      <w:pPr>
        <w:spacing w:after="0"/>
      </w:pPr>
      <w:r>
        <w:t>DNA:</w:t>
      </w:r>
    </w:p>
    <w:p w:rsidRDefault="0030161A" w:rsidP="0030161A" w:rsidR="0030161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0161A" w:rsidP="0030161A" w:rsidR="0030161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0161A" w:rsidP="0030161A" w:rsidR="0030161A">
      <w:pPr>
        <w:numPr>
          <w:ilvl w:val="0"/>
          <w:numId w:val="47"/>
        </w:numPr>
        <w:spacing w:after="0"/>
      </w:pPr>
      <w:r>
        <w:t>Dužnik SANDOR d.o.o. Varaždin, Vilka Novaka 48</w:t>
      </w:r>
    </w:p>
    <w:p w:rsidRDefault="0030161A" w:rsidP="0030161A" w:rsidR="0030161A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30161A" w:rsidP="0030161A" w:rsidR="0030161A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30161A" w:rsidP="0030161A" w:rsidR="0030161A">
      <w:pPr>
        <w:numPr>
          <w:ilvl w:val="0"/>
          <w:numId w:val="47"/>
        </w:numPr>
        <w:spacing w:after="0"/>
      </w:pPr>
      <w:r>
        <w:t>Stečajni upravitelj Davor Ivančić iz Čakovca, Ivana Pl. Zajca 17</w:t>
      </w:r>
    </w:p>
    <w:p w:rsidRDefault="0030161A" w:rsidP="0030161A" w:rsidR="0030161A">
      <w:pPr>
        <w:numPr>
          <w:ilvl w:val="0"/>
          <w:numId w:val="47"/>
        </w:numPr>
        <w:spacing w:after="0"/>
      </w:pPr>
      <w:r>
        <w:t>e- Oglasna ploča suda</w:t>
      </w:r>
    </w:p>
    <w:p w:rsidRDefault="0030161A" w:rsidP="0030161A" w:rsidR="0030161A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30161A" w:rsidR="00AE649C" w:rsidRPr="00B76F3C">
      <w:pPr>
        <w:pStyle w:val="SudSjedite"/>
      </w:pPr>
      <w:r>
        <w:tab/>
      </w:r>
    </w:p>
    <w:p w:rsidRDefault="00CB0EA4" w:rsidP="0030161A" w:rsidR="00CB0EA4">
      <w:pPr>
        <w:pStyle w:val="Naslovdokumenta"/>
        <w:spacing w:after="0"/>
      </w:pPr>
    </w:p>
    <w:p w:rsidRDefault="0071688E" w:rsidP="0030161A" w:rsidR="0071688E">
      <w:pPr>
        <w:pStyle w:val="Poetniodjeljak"/>
        <w:spacing w:after="0"/>
      </w:pPr>
    </w:p>
    <w:p w:rsidRDefault="00A21F0D" w:rsidP="0030161A" w:rsidR="00A21F0D">
      <w:pPr>
        <w:pStyle w:val="NormaleSPIS"/>
        <w:spacing w:after="0"/>
        <w:rPr>
          <w:noProof/>
        </w:rPr>
      </w:pPr>
    </w:p>
    <w:p w:rsidRDefault="00DA0242" w:rsidP="0030161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61A" w:rsidR="008333A9">
    <w:pPr>
      <w:pStyle w:val="Zaglavlje"/>
    </w:pPr>
    <w:r>
      <w:rPr>
        <w:rStyle w:val="PozadinaSvijetloCrvena"/>
        <w:shd w:fill="auto" w:color="auto" w:val="clear"/>
      </w:rPr>
      <w:t>Poslovni broj. 7 St-754/15-5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61A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7D5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95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St-754/2015-5</izvorni_sadrzaj>
    <derivirana_varijabla naziv="DomainObject.Oznaka_1">St-754/2015-5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SANDOR društvo s ograničenom odgovornošću za usluge</izvorni_sadrzaj>
    <derivirana_varijabla naziv="DomainObject.Predmet.ProtustrankaFormated_1">  SANDOR društvo s ograničenom odgovornošću za usluge</derivirana_varijabla>
  </DomainObject.Predmet.ProtustrankaFormated>
  <DomainObject.Predmet.ProtustrankaFormatedOIB>
    <izvorni_sadrzaj>  SANDOR društvo s ograničenom odgovornošću za usluge, OIB 09411142946</izvorni_sadrzaj>
    <derivirana_varijabla naziv="DomainObject.Predmet.ProtustrankaFormatedOIB_1">  SANDOR društvo s ograničenom odgovornošću za usluge, OIB 09411142946</derivirana_varijabla>
  </DomainObject.Predmet.ProtustrankaFormatedOIB>
  <DomainObject.Predmet.ProtustrankaFormatedWithAdress>
    <izvorni_sadrzaj> SANDOR društvo s ograničenom odgovornošću za usluge, Vilka Novaka 48, 42000 Varaždin</izvorni_sadrzaj>
    <derivirana_varijabla naziv="DomainObject.Predmet.ProtustrankaFormatedWithAdress_1"> SANDOR društvo s ograničenom odgovornošću za usluge, Vilka Novaka 48, 42000 Varaždin</derivirana_varijabla>
  </DomainObject.Predmet.ProtustrankaFormatedWithAdress>
  <DomainObject.Predmet.ProtustrankaFormatedWithAdressOIB>
    <izvorni_sadrzaj> SANDOR društvo s ograničenom odgovornošću za usluge, OIB 09411142946, Vilka Novaka 48, 42000 Varaždin</izvorni_sadrzaj>
    <derivirana_varijabla naziv="DomainObject.Predmet.ProtustrankaFormatedWithAdressOIB_1"> SANDOR društvo s ograničenom odgovornošću za usluge, OIB 09411142946, Vilka Novaka 48, 42000 Varaždin</derivirana_varijabla>
  </DomainObject.Predmet.ProtustrankaFormatedWithAdressOIB>
  <DomainObject.Predmet.ProtustrankaWithAdress>
    <izvorni_sadrzaj>SANDOR društvo s ograničenom odgovornošću za usluge Vilka Novaka 48, 42000 Varaždin</izvorni_sadrzaj>
    <derivirana_varijabla naziv="DomainObject.Predmet.ProtustrankaWithAdress_1">SANDOR društvo s ograničenom odgovornošću za usluge Vilka Novaka 48, 42000 Varaždin</derivirana_varijabla>
  </DomainObject.Predmet.ProtustrankaWithAdress>
  <DomainObject.Predmet.ProtustrankaWithAdressOIB>
    <izvorni_sadrzaj>SANDOR društvo s ograničenom odgovornošću za usluge, OIB 09411142946, Vilka Novaka 48, 42000 Varaždin</izvorni_sadrzaj>
    <derivirana_varijabla naziv="DomainObject.Predmet.ProtustrankaWithAdressOIB_1">SANDOR društvo s ograničenom odgovornošću za usluge, OIB 09411142946, Vilka Novaka 48, 42000 Varaždin</derivirana_varijabla>
  </DomainObject.Predmet.ProtustrankaWithAdressOIB>
  <DomainObject.Predmet.ProtustrankaNazivFormated>
    <izvorni_sadrzaj>SANDOR društvo s ograničenom odgovornošću za usluge</izvorni_sadrzaj>
    <derivirana_varijabla naziv="DomainObject.Predmet.ProtustrankaNazivFormated_1">SANDOR društvo s ograničenom odgovornošću za usluge</derivirana_varijabla>
  </DomainObject.Predmet.ProtustrankaNazivFormated>
  <DomainObject.Predmet.ProtustrankaNazivFormatedOIB>
    <izvorni_sadrzaj>SANDOR društvo s ograničenom odgovornošću za usluge, OIB 09411142946</izvorni_sadrzaj>
    <derivirana_varijabla naziv="DomainObject.Predmet.ProtustrankaNazivFormatedOIB_1">SANDOR društvo s ograničenom odgovornošću za usluge, OIB 09411142946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57406.80</izvorni_sadrzaj>
    <derivirana_varijabla naziv="DomainObject.Predmet.TrenutnaVrijednost_1">57406.80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SANDOR društvo s ograničenom odgovornošću za usluge</item>
    </izvorni_sadrzaj>
    <derivirana_varijabla naziv="DomainObject.Predmet.ProtuStrankaListFormated_1">
      <item>SANDOR društvo s ograničenom odgovornošću za usluge</item>
    </derivirana_varijabla>
  </DomainObject.Predmet.ProtuStrankaListFormated>
  <DomainObject.Predmet.ProtuStrankaListFormatedOIB>
    <izvorni_sadrzaj>
      <item>SANDOR društvo s ograničenom odgovornošću za usluge, OIB 09411142946</item>
    </izvorni_sadrzaj>
    <derivirana_varijabla naziv="DomainObject.Predmet.ProtuStrankaListFormatedOIB_1">
      <item>SANDOR društvo s ograničenom odgovornošću za usluge, OIB 09411142946</item>
    </derivirana_varijabla>
  </DomainObject.Predmet.ProtuStrankaListFormatedOIB>
  <DomainObject.Predmet.ProtuStrankaListFormatedWithAdress>
    <izvorni_sadrzaj>
      <item>SANDOR društvo s ograničenom odgovornošću za usluge, Vilka Novaka 48, 42000 Varaždin</item>
    </izvorni_sadrzaj>
    <derivirana_varijabla naziv="DomainObject.Predmet.ProtuStrankaListFormatedWithAdress_1">
      <item>SANDOR društvo s ograničenom odgovornošću za usluge, Vilka Novaka 48, 42000 Varaždin</item>
    </derivirana_varijabla>
  </DomainObject.Predmet.ProtuStrankaListFormatedWithAdress>
  <DomainObject.Predmet.ProtuStrankaListFormatedWithAdressOIB>
    <izvorni_sadrzaj>
      <item>SANDOR društvo s ograničenom odgovornošću za usluge, OIB 09411142946, Vilka Novaka 48, 42000 Varaždin</item>
    </izvorni_sadrzaj>
    <derivirana_varijabla naziv="DomainObject.Predmet.ProtuStrankaListFormatedWithAdressOIB_1">
      <item>SANDOR društvo s ograničenom odgovornošću za usluge, OIB 09411142946, Vilka Novaka 48, 42000 Varaždin</item>
    </derivirana_varijabla>
  </DomainObject.Predmet.ProtuStrankaListFormatedWithAdressOIB>
  <DomainObject.Predmet.ProtuStrankaListNazivFormated>
    <izvorni_sadrzaj>
      <item>SANDOR društvo s ograničenom odgovornošću za usluge</item>
    </izvorni_sadrzaj>
    <derivirana_varijabla naziv="DomainObject.Predmet.ProtuStrankaListNazivFormated_1">
      <item>SANDOR društvo s ograničenom odgovornošću za usluge</item>
    </derivirana_varijabla>
  </DomainObject.Predmet.ProtuStrankaListNazivFormated>
  <DomainObject.Predmet.ProtuStrankaListNazivFormatedOIB>
    <izvorni_sadrzaj>
      <item>SANDOR društvo s ograničenom odgovornošću za usluge, OIB 09411142946</item>
    </izvorni_sadrzaj>
    <derivirana_varijabla naziv="DomainObject.Predmet.ProtuStrankaListNazivFormatedOIB_1">
      <item>SANDOR društvo s ograničenom odgovornošću za usluge, OIB 09411142946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St-754/2015-5</izvorni_sadrzaj>
    <derivirana_varijabla naziv="DomainObject.PoslovniBrojDokumenta_1">St-754/2015-5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SANDOR društvo s ograničenom odgovornošću za usluge</izvorni_sadrzaj>
    <derivirana_varijabla naziv="DomainObject.Predmet.ProtustrankaIDrugi_1">SANDOR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SANDOR društvo s ograničenom odgovornošću za usluge, OIB 09411142946, Vilka Novaka 48, 42000 Varaždin</izvorni_sadrzaj>
    <derivirana_varijabla naziv="DomainObject.Predmet.ProtustrankaIDrugiAdressOIB_1">SANDOR društvo s ograničenom odgovornošću za usluge, OIB 09411142946, Vilka Novaka 48,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SANDOR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SANDOR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SANDOR društvo s ograničenom odgovornošću za usluge, OIB 09411142946, Vilka Novaka 48,42000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SANDOR društvo s ograničenom odgovornošću za usluge, OIB 09411142946, Vilka Novaka 48,42000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BEA6D-81C6-452B-89F9-F82CF6BBF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2644</properties:Characters>
  <properties:Lines>86</properties:Lines>
  <properties:Paragraphs>29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2016-04-08T11:15:00Z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