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4d3f" w14:paraId="83d4d3f" w:rsidRDefault="00EB3A58" w:rsidR="00EB3A58" w:rsidRPr="006222C4">
      <w:pPr>
        <w15:collapsed w:val="false"/>
        <w:rPr>
          <w:bCs/>
        </w:rPr>
      </w:pPr>
      <w:bookmarkStart w:name="_GoBack" w:id="0"/>
      <w:bookmarkEnd w:id="0"/>
      <w:r w:rsidRPr="006222C4">
        <w:rPr>
          <w:bCs/>
        </w:rPr>
        <w:t>REPUBLIKA HRVATSKA</w:t>
      </w:r>
    </w:p>
    <w:p w:rsidRDefault="00EB3A58" w:rsidR="00EB3A58" w:rsidRPr="006222C4">
      <w:r w:rsidRPr="006222C4">
        <w:rPr>
          <w:bCs/>
        </w:rPr>
        <w:t>TRGOVAČKI SUD U RIJECI</w:t>
      </w:r>
    </w:p>
    <w:p w:rsidRDefault="00EB3A58" w:rsidR="00EB3A58" w:rsidRPr="006222C4">
      <w:r w:rsidRPr="006222C4">
        <w:tab/>
      </w:r>
    </w:p>
    <w:p w:rsidRDefault="00EB3A58" w:rsidR="00EB3A58" w:rsidRPr="00DC4187">
      <w:pPr>
        <w:jc w:val="center"/>
        <w:rPr>
          <w:bCs/>
        </w:rPr>
      </w:pPr>
      <w:r w:rsidRPr="00DC4187">
        <w:rPr>
          <w:bCs/>
        </w:rPr>
        <w:t>Z A P I S N I K</w:t>
      </w:r>
    </w:p>
    <w:p w:rsidRDefault="00DD7E6B" w:rsidR="00EB3A58" w:rsidRPr="006222C4">
      <w:pPr>
        <w:jc w:val="center"/>
        <w:rPr>
          <w:bCs/>
        </w:rPr>
      </w:pPr>
      <w:r>
        <w:rPr>
          <w:bCs/>
        </w:rPr>
        <w:t>s ročišta radi ispitivanja tražbina</w:t>
      </w:r>
    </w:p>
    <w:p w:rsidRDefault="00DD7E6B" w:rsidR="00EB3A58" w:rsidRPr="006222C4">
      <w:pPr>
        <w:jc w:val="center"/>
      </w:pPr>
      <w:r>
        <w:t xml:space="preserve">od </w:t>
      </w:r>
      <w:r w:rsidR="00DC4187">
        <w:t>23. listopada</w:t>
      </w:r>
      <w:r w:rsidR="000C09FE">
        <w:t xml:space="preserve"> 2018</w:t>
      </w:r>
      <w:r w:rsidR="00EB3A58" w:rsidRPr="006222C4">
        <w:t xml:space="preserve">. </w:t>
      </w:r>
      <w:r>
        <w:t>godine</w:t>
      </w:r>
    </w:p>
    <w:p w:rsidRDefault="00EB3A58" w:rsidP="000C09FE" w:rsidR="000C09FE">
      <w:pPr>
        <w:jc w:val="center"/>
      </w:pPr>
      <w:r w:rsidRPr="006222C4">
        <w:t xml:space="preserve">u </w:t>
      </w:r>
      <w:r w:rsidR="000C09FE" w:rsidRPr="000C09FE">
        <w:t xml:space="preserve">predstečajnom postupku nad dužnikom </w:t>
      </w:r>
    </w:p>
    <w:p w:rsidRDefault="00DC4187" w:rsidP="000C09FE" w:rsidR="00DC4187" w:rsidRPr="00DC4187">
      <w:pPr>
        <w:jc w:val="center"/>
      </w:pPr>
      <w:r w:rsidRPr="00DC4187">
        <w:t xml:space="preserve"> C.M.C. d.o.o. za usluge Novi Vinodolski, Dubrova 16</w:t>
      </w:r>
      <w:r w:rsidR="000C09FE" w:rsidRPr="00DC4187">
        <w:t xml:space="preserve">, </w:t>
      </w:r>
    </w:p>
    <w:p w:rsidRDefault="000C09FE" w:rsidP="000C09FE" w:rsidR="00DD7E6B" w:rsidRPr="00DC4187">
      <w:pPr>
        <w:jc w:val="center"/>
      </w:pPr>
      <w:r w:rsidRPr="00DC4187">
        <w:t xml:space="preserve">OIB </w:t>
      </w:r>
      <w:r w:rsidR="00DC4187" w:rsidRPr="00DC4187">
        <w:t>64137439104</w:t>
      </w:r>
    </w:p>
    <w:p w:rsidRDefault="00732E23" w:rsidP="00C76B31" w:rsidR="00732E23" w:rsidRPr="00DC4187">
      <w:pPr>
        <w:jc w:val="center"/>
        <w:rPr>
          <w:bCs/>
        </w:rPr>
      </w:pPr>
    </w:p>
    <w:p w:rsidRDefault="00B67B01" w:rsidP="00B67B01" w:rsidR="00B67B01" w:rsidRPr="00DC4187">
      <w:pPr>
        <w:jc w:val="both"/>
        <w:rPr>
          <w:bCs/>
        </w:rPr>
      </w:pPr>
    </w:p>
    <w:p w:rsidRDefault="00EB3A58" w:rsidR="00EB3A58" w:rsidRPr="00DC4187">
      <w:pPr>
        <w:jc w:val="both"/>
      </w:pPr>
      <w:r w:rsidRPr="00DC4187">
        <w:t>OD SUDA NAZOČNI:</w:t>
      </w:r>
    </w:p>
    <w:p w:rsidRDefault="00DD7E6B" w:rsidR="00EB3A58" w:rsidRPr="006222C4">
      <w:pPr>
        <w:jc w:val="both"/>
      </w:pPr>
      <w:r>
        <w:t>Daniela Korlević</w:t>
      </w:r>
      <w:r w:rsidR="00EB3A58" w:rsidRPr="006222C4">
        <w:t>, sudac</w:t>
      </w:r>
    </w:p>
    <w:p w:rsidRDefault="00DD7E6B" w:rsidR="00EB3A58" w:rsidRPr="006222C4">
      <w:pPr>
        <w:jc w:val="both"/>
      </w:pPr>
      <w:r>
        <w:t>Jasna Radulović</w:t>
      </w:r>
      <w:r w:rsidR="00EB3A58" w:rsidRPr="006222C4">
        <w:t>, zapisničar</w:t>
      </w:r>
    </w:p>
    <w:p w:rsidRDefault="001C6C17" w:rsidR="001C6C17" w:rsidRPr="006222C4">
      <w:pPr>
        <w:jc w:val="both"/>
      </w:pPr>
    </w:p>
    <w:p w:rsidRDefault="00EB3A58" w:rsidR="00EB3A58" w:rsidRPr="006222C4">
      <w:pPr>
        <w:jc w:val="both"/>
      </w:pPr>
      <w:r w:rsidRPr="006222C4">
        <w:tab/>
      </w:r>
      <w:r w:rsidRPr="006222C4">
        <w:tab/>
      </w:r>
      <w:r w:rsidRPr="006222C4">
        <w:tab/>
      </w:r>
      <w:r w:rsidRPr="006222C4">
        <w:tab/>
      </w:r>
      <w:r w:rsidRPr="006222C4">
        <w:tab/>
        <w:t xml:space="preserve">Početak u </w:t>
      </w:r>
      <w:r w:rsidR="00DC4187">
        <w:t>10</w:t>
      </w:r>
      <w:r w:rsidRPr="006222C4">
        <w:t>:00 sati</w:t>
      </w:r>
    </w:p>
    <w:p w:rsidRDefault="00FB0335" w:rsidR="00FB0335">
      <w:pPr>
        <w:jc w:val="both"/>
      </w:pPr>
    </w:p>
    <w:p w:rsidRDefault="007564F3" w:rsidP="007564F3" w:rsidR="007564F3" w:rsidRPr="006222C4">
      <w:pPr>
        <w:jc w:val="both"/>
      </w:pPr>
      <w:r>
        <w:tab/>
        <w:t xml:space="preserve">Utvrđuje se da je </w:t>
      </w:r>
      <w:r w:rsidRPr="006222C4">
        <w:t>ročištu</w:t>
      </w:r>
      <w:r>
        <w:t xml:space="preserve"> pristupila Marija Ružić, povjerenik. </w:t>
      </w:r>
    </w:p>
    <w:p w:rsidRDefault="007564F3" w:rsidR="007564F3">
      <w:pPr>
        <w:jc w:val="both"/>
      </w:pPr>
    </w:p>
    <w:p w:rsidRDefault="007564F3" w:rsidR="00D65FED">
      <w:pPr>
        <w:jc w:val="both"/>
      </w:pPr>
      <w:r>
        <w:tab/>
      </w:r>
      <w:r w:rsidR="00A2677F" w:rsidRPr="006222C4">
        <w:t xml:space="preserve">Utvrđuje se da </w:t>
      </w:r>
      <w:r w:rsidR="00DD7E6B">
        <w:t xml:space="preserve">je za dužnika </w:t>
      </w:r>
      <w:r>
        <w:t xml:space="preserve">Gorana Božić </w:t>
      </w:r>
      <w:r w:rsidR="00DD7E6B">
        <w:t>pristupio</w:t>
      </w:r>
      <w:r>
        <w:t xml:space="preserve"> Rajko Marković odvj. u OD Jujnović, Lučić, Marković, prema punomoći koju prilaže u spis </w:t>
      </w:r>
      <w:r w:rsidR="00DD7E6B">
        <w:t xml:space="preserve"> </w:t>
      </w:r>
    </w:p>
    <w:p w:rsidRDefault="00F416F9" w:rsidR="006749ED" w:rsidRPr="006222C4">
      <w:pPr>
        <w:jc w:val="both"/>
      </w:pPr>
      <w:r>
        <w:tab/>
      </w:r>
    </w:p>
    <w:p w:rsidRDefault="00F416F9" w:rsidR="00EB3A58" w:rsidRPr="006222C4">
      <w:pPr>
        <w:jc w:val="both"/>
      </w:pPr>
      <w:r>
        <w:tab/>
      </w:r>
      <w:r w:rsidR="00EB3A58" w:rsidRPr="006222C4">
        <w:t>Utvrđuje se da su na ročište pristupili vjerovnici:</w:t>
      </w:r>
    </w:p>
    <w:p w:rsidRDefault="00E63CDB" w:rsidP="003D7214" w:rsidR="000C09FE">
      <w:pPr>
        <w:pStyle w:val="Odlomakpopisa"/>
        <w:numPr>
          <w:ilvl w:val="0"/>
          <w:numId w:val="1"/>
        </w:numPr>
        <w:jc w:val="both"/>
      </w:pPr>
      <w:r>
        <w:t>za</w:t>
      </w:r>
      <w:r w:rsidR="00F416F9">
        <w:t xml:space="preserve"> REPUBLIKA HRVATSKA opun. Dragan Bacanović zamjenik ODO Rijeka, prema punomoći koju prilaže u spis </w:t>
      </w:r>
    </w:p>
    <w:p w:rsidRDefault="007564F3" w:rsidP="003D7214" w:rsidR="007564F3">
      <w:pPr>
        <w:pStyle w:val="Odlomakpopisa"/>
        <w:numPr>
          <w:ilvl w:val="0"/>
          <w:numId w:val="1"/>
        </w:numPr>
        <w:jc w:val="both"/>
      </w:pPr>
      <w:r>
        <w:t>za razlučnog vjerovnika ZAGREBAČKA BANKA d.d. Zagreb, opun. Zoran Županović prema gen. punomoći Su-350/01</w:t>
      </w:r>
    </w:p>
    <w:p w:rsidRDefault="00A04386" w:rsidP="00A04386" w:rsidR="00A04386">
      <w:pPr>
        <w:jc w:val="both"/>
      </w:pPr>
    </w:p>
    <w:p w:rsidRDefault="00A04386" w:rsidP="00A04386" w:rsidR="00A04386">
      <w:pPr>
        <w:jc w:val="both"/>
      </w:pPr>
      <w:r>
        <w:tab/>
        <w:t>Sudac otvara raspravu i objavljuje da je predmet današnjeg ročišta ispitivanje prijavljenih tražbina, po redu kako su unesene u tablicu koju je sastavila Financijska agencija.</w:t>
      </w:r>
    </w:p>
    <w:p w:rsidRDefault="00A04386" w:rsidP="00A04386" w:rsidR="00A04386">
      <w:pPr>
        <w:jc w:val="both"/>
        <w:rPr>
          <w:bCs/>
        </w:rPr>
      </w:pPr>
      <w:r>
        <w:tab/>
        <w:t>Utvrđuje se da je rješenje o otvaranju predstečajnog postupka nad dužnikom s pozivom vjerovnicima da nadležnoj jedinici Financijske agencije u roku od 21 dan od dana dostave toga rješenja prijave svoje tražbine, objavljeno dana 09. srpnja 2018. godine.</w:t>
      </w:r>
      <w:r>
        <w:rPr>
          <w:bCs/>
        </w:rPr>
        <w:t xml:space="preserve"> Slijedom navedenoga, zadnji dan roka za prijavu tražbina vjerovnika bio je 07. kolovoza 2018. godine.</w:t>
      </w:r>
    </w:p>
    <w:p w:rsidRDefault="00A04386" w:rsidP="00A04386" w:rsidR="00A04386">
      <w:pPr>
        <w:jc w:val="both"/>
        <w:rPr>
          <w:bCs/>
        </w:rPr>
      </w:pPr>
      <w:r>
        <w:rPr>
          <w:bCs/>
        </w:rPr>
        <w:tab/>
        <w:t xml:space="preserve">Dana 10. kolovoza 2018. godine objavljena je tablica prijavljenih tražbina. </w:t>
      </w:r>
    </w:p>
    <w:p w:rsidRDefault="00A04386" w:rsidP="00A04386" w:rsidR="00A04386">
      <w:pPr>
        <w:jc w:val="both"/>
        <w:rPr>
          <w:bCs/>
        </w:rPr>
      </w:pPr>
      <w:r>
        <w:rPr>
          <w:bCs/>
        </w:rPr>
        <w:tab/>
        <w:t xml:space="preserve">Prema čl.34. st.1. al.3. Stečajnog zakona (Narodne novine broj 104/17) dužnik i povjerenik imaju rok od 30 dana od dostave tablice prijavljenih tražbina da dostave pisano očitovanje o svakoj prijavljenoj tražbini priznaje li ju ili osporava, uz obveznu naznaku iznosa za koji se tražbina osporava i razloga osporavanja. Ako vjerovnik nije podnio prijavu tražbine, a tražbina je navedena u prijedlogu za otvaranje predstečajnog postupka, tražbina navedena u prijedlogu za otvaranje stečajnog postupka smatra se prijavljenom tražbinom. </w:t>
      </w:r>
    </w:p>
    <w:p w:rsidRDefault="00A04386" w:rsidP="00A04386" w:rsidR="00A04386">
      <w:pPr>
        <w:jc w:val="both"/>
        <w:rPr>
          <w:bCs/>
        </w:rPr>
      </w:pPr>
      <w:r>
        <w:rPr>
          <w:bCs/>
        </w:rPr>
        <w:tab/>
        <w:t xml:space="preserve">Utvrđuje se da je posljednji dan za osporavanje prijavljenih tražbina povjereniku i dužniku bio </w:t>
      </w:r>
      <w:r w:rsidR="00B47B18">
        <w:rPr>
          <w:bCs/>
        </w:rPr>
        <w:t>17. rujna</w:t>
      </w:r>
      <w:r>
        <w:rPr>
          <w:bCs/>
        </w:rPr>
        <w:t xml:space="preserve"> 2018. godine.</w:t>
      </w:r>
    </w:p>
    <w:p w:rsidRDefault="00A04386" w:rsidP="00A04386" w:rsidR="00A04386">
      <w:pPr>
        <w:jc w:val="both"/>
        <w:rPr>
          <w:bCs/>
        </w:rPr>
      </w:pPr>
      <w:r>
        <w:rPr>
          <w:bCs/>
        </w:rPr>
        <w:tab/>
        <w:t xml:space="preserve">Utvrđuje se da je dana </w:t>
      </w:r>
      <w:r w:rsidR="00B47B18">
        <w:rPr>
          <w:bCs/>
        </w:rPr>
        <w:t>20. rujna</w:t>
      </w:r>
      <w:r>
        <w:rPr>
          <w:bCs/>
        </w:rPr>
        <w:t xml:space="preserve"> 2018. godine objavljeno očitovanje dužnika i povjerenika o prijavljenim tražbinama.</w:t>
      </w:r>
    </w:p>
    <w:p w:rsidRDefault="00A04386" w:rsidP="00A04386" w:rsidR="00A04386">
      <w:pPr>
        <w:jc w:val="both"/>
        <w:rPr>
          <w:bCs/>
        </w:rPr>
      </w:pPr>
      <w:r>
        <w:rPr>
          <w:bCs/>
        </w:rPr>
        <w:tab/>
        <w:t xml:space="preserve">Tražbine koje je osporio dužnik, povjerenik ili vjerovnik moraju se raspraviti. </w:t>
      </w:r>
    </w:p>
    <w:p w:rsidRDefault="00A04386" w:rsidP="00A04386" w:rsidR="00A04386">
      <w:pPr>
        <w:jc w:val="both"/>
        <w:rPr>
          <w:bCs/>
        </w:rPr>
      </w:pPr>
    </w:p>
    <w:p w:rsidRDefault="00A04386" w:rsidP="00A04386" w:rsidR="00A04386">
      <w:pPr>
        <w:jc w:val="both"/>
      </w:pPr>
      <w:r>
        <w:tab/>
        <w:t>Prelazi se na ispitivanje svake pojedine tražbine, pri čemu izlučna i razlučna prava nisu predmet ispitivanja:</w:t>
      </w:r>
    </w:p>
    <w:p w:rsidRDefault="00A04386" w:rsidP="00A04386" w:rsidR="00A04386">
      <w:pPr>
        <w:tabs>
          <w:tab w:pos="709" w:val="left"/>
        </w:tabs>
        <w:jc w:val="both"/>
      </w:pPr>
      <w:r>
        <w:rPr>
          <w:b/>
        </w:rPr>
        <w:lastRenderedPageBreak/>
        <w:t>1</w:t>
      </w:r>
      <w:r>
        <w:t xml:space="preserve">. </w:t>
      </w:r>
      <w:r>
        <w:tab/>
      </w:r>
      <w:r w:rsidR="00B47B18">
        <w:rPr>
          <w:b/>
        </w:rPr>
        <w:t>ADDIKO BANK d.d. Zagreb, Slavonska avenija 6, OIB 14036333877</w:t>
      </w:r>
      <w:r>
        <w:t xml:space="preserve">, prijavio je tražbinu u iznosu </w:t>
      </w:r>
      <w:r w:rsidR="00B47B18">
        <w:t>43.835,75</w:t>
      </w:r>
      <w:r>
        <w:t xml:space="preserve"> kn s </w:t>
      </w:r>
      <w:r w:rsidR="00B47B18">
        <w:t>osnove ugovora o kreditu.</w:t>
      </w:r>
      <w:r>
        <w:t xml:space="preserve"> </w:t>
      </w:r>
      <w:r w:rsidR="00B47B18">
        <w:t xml:space="preserve"> </w:t>
      </w:r>
    </w:p>
    <w:p w:rsidRDefault="00A04386" w:rsidP="00A04386" w:rsidR="00A04386">
      <w:pPr>
        <w:tabs>
          <w:tab w:pos="709" w:val="left"/>
        </w:tabs>
        <w:jc w:val="both"/>
      </w:pPr>
    </w:p>
    <w:p w:rsidRDefault="00A04386" w:rsidP="00A04386" w:rsidR="00A04386">
      <w:pPr>
        <w:jc w:val="both"/>
      </w:pPr>
      <w:r>
        <w:tab/>
        <w:t xml:space="preserve">Utvrđuje se da je povjerenik </w:t>
      </w:r>
      <w:r w:rsidR="00B47B18">
        <w:t>priznao</w:t>
      </w:r>
      <w:r>
        <w:t xml:space="preserve"> pr</w:t>
      </w:r>
      <w:r w:rsidR="00B47B18">
        <w:t>ijavljenu tražbinu u cijelosti.</w:t>
      </w:r>
    </w:p>
    <w:p w:rsidRDefault="00A04386" w:rsidP="00A04386" w:rsidR="00A04386">
      <w:pPr>
        <w:ind w:firstLine="708"/>
        <w:jc w:val="both"/>
      </w:pPr>
      <w:r>
        <w:t xml:space="preserve">Utvrđuje se da je dužnik priznao tražbinu u cijelosti.  </w:t>
      </w:r>
    </w:p>
    <w:p w:rsidRDefault="00A04386" w:rsidP="00A04386" w:rsidR="00A04386">
      <w:pPr>
        <w:jc w:val="both"/>
      </w:pPr>
    </w:p>
    <w:p w:rsidRDefault="00E238E8" w:rsidP="00E238E8" w:rsidR="00E238E8">
      <w:pPr>
        <w:jc w:val="both"/>
      </w:pPr>
      <w:r>
        <w:tab/>
        <w:t>Budući prijavljenu tražbinu vjerovnika u propisanom roku nije osporio dužnik, povjerenik i/ili vjerovnik.</w:t>
      </w:r>
    </w:p>
    <w:p w:rsidRDefault="00B47B18" w:rsidP="00B47B18" w:rsidR="00B47B18" w:rsidRPr="00B47B18">
      <w:pPr>
        <w:jc w:val="both"/>
        <w:rPr>
          <w:b/>
        </w:rPr>
      </w:pPr>
      <w:r w:rsidRPr="00B47B18">
        <w:tab/>
        <w:t>Sudac objavljuje da se tražbina ovog vjerovnika smatra utvrđenom u iznosu</w:t>
      </w:r>
      <w:r w:rsidRPr="00B47B18">
        <w:rPr>
          <w:b/>
        </w:rPr>
        <w:t xml:space="preserve"> 43.835,75 kn.</w:t>
      </w:r>
    </w:p>
    <w:p w:rsidRDefault="00A04386" w:rsidP="00A04386" w:rsidR="00A04386">
      <w:pPr>
        <w:jc w:val="both"/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977"/>
        <w:gridCol w:w="218"/>
      </w:tblGrid>
      <w:tr w:rsidTr="00E238E8" w:rsidR="00A04386">
        <w:trPr>
          <w:trHeight w:val="300"/>
        </w:trPr>
        <w:tc>
          <w:tcPr>
            <w:tcW w:type="auto" w:w="0"/>
            <w:noWrap/>
            <w:vAlign w:val="bottom"/>
            <w:hideMark/>
          </w:tcPr>
          <w:p w:rsidRDefault="00A04386" w:rsidR="00A04386">
            <w:pPr>
              <w:jc w:val="both"/>
            </w:pPr>
            <w:r>
              <w:rPr>
                <w:b/>
              </w:rPr>
              <w:t>2</w:t>
            </w:r>
            <w:r>
              <w:t xml:space="preserve">.      </w:t>
            </w:r>
            <w:r w:rsidR="00B47B18">
              <w:rPr>
                <w:b/>
              </w:rPr>
              <w:t>BILD TRADE d.o.o. Kastav, Belići 11, OIB 39513596269</w:t>
            </w:r>
            <w:r>
              <w:t xml:space="preserve"> prijavio je tražbinu u iznosu</w:t>
            </w:r>
            <w:r w:rsidR="00B47B18">
              <w:t xml:space="preserve"> 11.975,12</w:t>
            </w:r>
            <w:r>
              <w:t xml:space="preserve"> kn, s </w:t>
            </w:r>
            <w:r w:rsidRPr="007564F3">
              <w:t>osnove</w:t>
            </w:r>
            <w:r w:rsidR="007564F3">
              <w:t xml:space="preserve"> kupoprodaje</w:t>
            </w:r>
            <w:r>
              <w:t>. Prijava tražbine nije podnesena. Tražbina je navedena u prijedlogu za otvaranje predstečajnoga postupka, pa se temeljem čl.39. SZ smatra prijavljenom tražbinom.</w:t>
            </w:r>
          </w:p>
          <w:p w:rsidRDefault="00B47B18" w:rsidR="00B47B18">
            <w:pPr>
              <w:jc w:val="both"/>
            </w:pPr>
          </w:p>
          <w:p w:rsidRDefault="00A04386" w:rsidP="00A04386" w:rsidR="00B47B18">
            <w:pPr>
              <w:jc w:val="both"/>
            </w:pPr>
            <w:r>
              <w:t xml:space="preserve"> </w:t>
            </w:r>
            <w:r w:rsidR="00B47B18">
              <w:tab/>
              <w:t>Utvrđuje se da je povjerenik priznao prijavljenu tražbinu u cijelosti.</w:t>
            </w:r>
          </w:p>
          <w:p w:rsidRDefault="00B47B18" w:rsidP="00A04386" w:rsidR="00B47B18">
            <w:pPr>
              <w:ind w:firstLine="708"/>
              <w:jc w:val="both"/>
            </w:pPr>
            <w:r>
              <w:t xml:space="preserve">Utvrđuje se da je dužnik priznao tražbinu u cijelosti.  </w:t>
            </w:r>
          </w:p>
          <w:p w:rsidRDefault="00B47B18" w:rsidP="00A04386" w:rsidR="00B47B18">
            <w:pPr>
              <w:jc w:val="both"/>
            </w:pPr>
          </w:p>
          <w:p w:rsidRDefault="00E238E8" w:rsidP="00E238E8" w:rsidR="00E238E8">
            <w:pPr>
              <w:jc w:val="both"/>
            </w:pPr>
            <w:r>
              <w:tab/>
              <w:t>Budući prijavljenu tražbinu vjerovnika u propisanom roku nije osporio dužnik, povjerenik i/ili vjerovnik.</w:t>
            </w:r>
          </w:p>
          <w:p w:rsidRDefault="00B47B18" w:rsidP="00B47B18" w:rsidR="00B47B18" w:rsidRPr="00B47B18">
            <w:pPr>
              <w:jc w:val="both"/>
              <w:rPr>
                <w:b/>
              </w:rPr>
            </w:pPr>
            <w:r w:rsidRPr="00B47B18">
              <w:tab/>
              <w:t>Sudac objavljuje da se tražbina ovog vjerovnika smatra utvrđenom u iznosu</w:t>
            </w:r>
            <w:r w:rsidRPr="00B47B18">
              <w:rPr>
                <w:b/>
              </w:rPr>
              <w:t xml:space="preserve"> </w:t>
            </w:r>
            <w:r>
              <w:rPr>
                <w:b/>
              </w:rPr>
              <w:t>11.975,12</w:t>
            </w:r>
            <w:r w:rsidRPr="00B47B18">
              <w:rPr>
                <w:b/>
              </w:rPr>
              <w:t xml:space="preserve"> kn.</w:t>
            </w:r>
          </w:p>
          <w:p w:rsidRDefault="00B47B18" w:rsidR="00B47B18">
            <w:pPr>
              <w:pStyle w:val="Bezproreda"/>
              <w:rPr>
                <w:bCs/>
              </w:rPr>
            </w:pPr>
          </w:p>
        </w:tc>
        <w:tc>
          <w:tcPr>
            <w:tcW w:type="auto" w:w="0"/>
            <w:noWrap/>
            <w:vAlign w:val="bottom"/>
          </w:tcPr>
          <w:p w:rsidRDefault="00A04386" w:rsidR="00A04386">
            <w:pPr>
              <w:rPr>
                <w:sz w:val="20"/>
                <w:szCs w:val="20"/>
              </w:rPr>
            </w:pPr>
          </w:p>
        </w:tc>
      </w:tr>
    </w:tbl>
    <w:p w:rsidRDefault="00A04386" w:rsidP="00A04386" w:rsidR="00A04386">
      <w:pPr>
        <w:jc w:val="both"/>
      </w:pPr>
      <w:r>
        <w:rPr>
          <w:b/>
        </w:rPr>
        <w:t>3</w:t>
      </w:r>
      <w:r>
        <w:t xml:space="preserve">. </w:t>
      </w:r>
      <w:r>
        <w:tab/>
      </w:r>
      <w:r w:rsidR="00E238E8">
        <w:rPr>
          <w:b/>
        </w:rPr>
        <w:t xml:space="preserve">GORDAN BOŽIĆ, Dramalj, Prvi prilaz M. Muževića 3, OIB 42999284265 </w:t>
      </w:r>
      <w:r>
        <w:t xml:space="preserve">prijavio je tražbinu u iznosu </w:t>
      </w:r>
      <w:r w:rsidR="00E238E8">
        <w:t>606.743,37</w:t>
      </w:r>
      <w:r>
        <w:t xml:space="preserve"> kn, s osnove </w:t>
      </w:r>
      <w:r w:rsidR="00F87B58">
        <w:t xml:space="preserve">jamstva za obveze temeljem </w:t>
      </w:r>
      <w:r w:rsidR="00E238E8">
        <w:t>ugovoru o kreditu</w:t>
      </w:r>
      <w:r>
        <w:t xml:space="preserve">. </w:t>
      </w:r>
      <w:r w:rsidR="00E238E8">
        <w:t xml:space="preserve"> </w:t>
      </w:r>
    </w:p>
    <w:p w:rsidRDefault="00A04386" w:rsidP="00A04386" w:rsidR="00A04386">
      <w:pPr>
        <w:jc w:val="both"/>
      </w:pPr>
    </w:p>
    <w:p w:rsidRDefault="00E238E8" w:rsidP="00A04386" w:rsidR="00E238E8">
      <w:pPr>
        <w:jc w:val="both"/>
      </w:pPr>
      <w:r>
        <w:tab/>
        <w:t>Utvrđuje se da je povjerenik priznao prijavljenu tražbinu u cijelosti.</w:t>
      </w:r>
    </w:p>
    <w:p w:rsidRDefault="00E238E8" w:rsidP="00A04386" w:rsidR="00E238E8">
      <w:pPr>
        <w:ind w:firstLine="708"/>
        <w:jc w:val="both"/>
      </w:pPr>
      <w:r>
        <w:t xml:space="preserve">Utvrđuje se da je dužnik priznao tražbinu u cijelosti.  </w:t>
      </w:r>
    </w:p>
    <w:p w:rsidRDefault="00E238E8" w:rsidP="00A04386" w:rsidR="00E238E8">
      <w:pPr>
        <w:jc w:val="both"/>
      </w:pPr>
    </w:p>
    <w:p w:rsidRDefault="00E238E8" w:rsidP="00E238E8" w:rsidR="00E238E8">
      <w:pPr>
        <w:jc w:val="both"/>
      </w:pPr>
      <w:r>
        <w:tab/>
        <w:t>Budući prijavljenu tražbinu vjerovnika u propisanom roku nije osporio dužnik, povjerenik i/ili vjerovnik.</w:t>
      </w:r>
    </w:p>
    <w:p w:rsidRDefault="00E238E8" w:rsidP="00A04386" w:rsidR="00A04386">
      <w:pPr>
        <w:jc w:val="both"/>
      </w:pPr>
      <w:r w:rsidRPr="00B47B18">
        <w:tab/>
        <w:t>Sudac objavljuje da se tražbina ovog vjerovnika smatra utvrđenom u iznosu</w:t>
      </w:r>
      <w:r w:rsidRPr="00B47B18">
        <w:rPr>
          <w:b/>
        </w:rPr>
        <w:t xml:space="preserve"> </w:t>
      </w:r>
      <w:r>
        <w:rPr>
          <w:b/>
        </w:rPr>
        <w:t xml:space="preserve">606.743,37 kn. </w:t>
      </w:r>
    </w:p>
    <w:p w:rsidRDefault="00A04386" w:rsidP="00A04386" w:rsidR="00A04386">
      <w:pPr>
        <w:jc w:val="both"/>
      </w:pPr>
    </w:p>
    <w:p w:rsidRDefault="00A04386" w:rsidP="00A04386" w:rsidR="00E238E8">
      <w:pPr>
        <w:jc w:val="both"/>
      </w:pPr>
      <w:r>
        <w:rPr>
          <w:b/>
        </w:rPr>
        <w:t xml:space="preserve">4.   </w:t>
      </w:r>
      <w:r>
        <w:rPr>
          <w:b/>
        </w:rPr>
        <w:tab/>
      </w:r>
      <w:r w:rsidR="00E238E8">
        <w:rPr>
          <w:b/>
        </w:rPr>
        <w:t>MIRELA BOŽIĆ, Dramalj, Prvi prilaz M. Muževića 3, OIB 82390257812</w:t>
      </w:r>
      <w:r>
        <w:rPr>
          <w:b/>
        </w:rPr>
        <w:t>,</w:t>
      </w:r>
      <w:r>
        <w:t xml:space="preserve"> prijavio je tražbinu u iznosu </w:t>
      </w:r>
      <w:r w:rsidR="00E238E8">
        <w:t xml:space="preserve">606.743,37 </w:t>
      </w:r>
      <w:r>
        <w:t xml:space="preserve">kn, s </w:t>
      </w:r>
      <w:r w:rsidR="00E238E8">
        <w:t xml:space="preserve">osnove </w:t>
      </w:r>
      <w:r w:rsidR="00F87B58">
        <w:t>jamstva za obveze temeljem</w:t>
      </w:r>
      <w:r w:rsidR="00E238E8">
        <w:t xml:space="preserve"> ugovoru o kreditu.  </w:t>
      </w:r>
    </w:p>
    <w:p w:rsidRDefault="00E238E8" w:rsidP="00A04386" w:rsidR="00A04386">
      <w:pPr>
        <w:jc w:val="both"/>
      </w:pPr>
      <w:r>
        <w:t xml:space="preserve"> </w:t>
      </w:r>
    </w:p>
    <w:p w:rsidRDefault="00A04386" w:rsidP="00A04386" w:rsidR="00A04386">
      <w:pPr>
        <w:jc w:val="both"/>
      </w:pPr>
      <w:r>
        <w:t xml:space="preserve">  </w:t>
      </w:r>
      <w:r>
        <w:tab/>
        <w:t xml:space="preserve">Utvrđuje se da je povjerenik priznao tražbinu u cijelosti.  </w:t>
      </w:r>
    </w:p>
    <w:p w:rsidRDefault="00A04386" w:rsidP="00A04386" w:rsidR="00A04386">
      <w:pPr>
        <w:ind w:firstLine="708"/>
        <w:jc w:val="both"/>
      </w:pPr>
      <w:r>
        <w:t xml:space="preserve">Utvrđuje se da je dužnik </w:t>
      </w:r>
      <w:r w:rsidR="00E238E8">
        <w:t>priznao tražbinu u cijelosti.</w:t>
      </w:r>
    </w:p>
    <w:p w:rsidRDefault="00A04386" w:rsidP="00A04386" w:rsidR="00A04386">
      <w:pPr>
        <w:ind w:firstLine="708"/>
        <w:jc w:val="both"/>
      </w:pPr>
    </w:p>
    <w:p w:rsidRDefault="00E238E8" w:rsidP="00A04386" w:rsidR="00A04386">
      <w:pPr>
        <w:jc w:val="both"/>
      </w:pPr>
      <w:r w:rsidRPr="00E238E8">
        <w:tab/>
        <w:t>Budući prijavljenu tražbinu vjerovnika u propisanom roku nije osporio dužnik, povjerenik i/ili vjerovnik.</w:t>
      </w:r>
      <w:r w:rsidR="00A04386">
        <w:t xml:space="preserve"> </w:t>
      </w:r>
    </w:p>
    <w:p w:rsidRDefault="00A04386" w:rsidP="00A04386" w:rsidR="00A04386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</w:t>
      </w:r>
      <w:r w:rsidR="00E238E8">
        <w:rPr>
          <w:b/>
        </w:rPr>
        <w:t>606.743,37</w:t>
      </w:r>
      <w:r>
        <w:rPr>
          <w:b/>
        </w:rPr>
        <w:t xml:space="preserve"> kn.  </w:t>
      </w:r>
    </w:p>
    <w:p w:rsidRDefault="00A04386" w:rsidP="00A04386" w:rsidR="00A04386">
      <w:pPr>
        <w:jc w:val="both"/>
      </w:pPr>
    </w:p>
    <w:p w:rsidRDefault="00A04386" w:rsidP="00A04386" w:rsidR="00A04386">
      <w:pPr>
        <w:jc w:val="both"/>
      </w:pPr>
      <w:r>
        <w:rPr>
          <w:b/>
        </w:rPr>
        <w:t xml:space="preserve">5.   </w:t>
      </w:r>
      <w:r>
        <w:rPr>
          <w:b/>
        </w:rPr>
        <w:tab/>
      </w:r>
      <w:r w:rsidR="00E238E8">
        <w:rPr>
          <w:b/>
        </w:rPr>
        <w:t>C.M.C. SERVIS j.d.o.o. Novi Vinodolski, Dubrova 16, OIB 38227151137</w:t>
      </w:r>
      <w:r>
        <w:t xml:space="preserve">, prijavio je tražbinu u iznosu </w:t>
      </w:r>
      <w:r w:rsidR="00E238E8">
        <w:t>67.750,00</w:t>
      </w:r>
      <w:r>
        <w:t xml:space="preserve"> kn, s osnove </w:t>
      </w:r>
      <w:r w:rsidR="00E238E8">
        <w:t xml:space="preserve">račun – otpremnica. </w:t>
      </w:r>
    </w:p>
    <w:p w:rsidRDefault="00A04386" w:rsidP="00A04386" w:rsidR="00A04386">
      <w:pPr>
        <w:jc w:val="both"/>
      </w:pPr>
    </w:p>
    <w:p w:rsidRDefault="00E238E8" w:rsidP="00A04386" w:rsidR="00E238E8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E238E8" w:rsidP="00A04386" w:rsidR="00E238E8">
      <w:pPr>
        <w:ind w:firstLine="708"/>
        <w:jc w:val="both"/>
      </w:pPr>
      <w:r>
        <w:t>Utvrđuje se da je dužnik priznao tražbinu u cijelosti.</w:t>
      </w:r>
    </w:p>
    <w:p w:rsidRDefault="00E238E8" w:rsidP="00A04386" w:rsidR="00E238E8">
      <w:pPr>
        <w:ind w:firstLine="708"/>
        <w:jc w:val="both"/>
      </w:pPr>
    </w:p>
    <w:p w:rsidRDefault="00E238E8" w:rsidP="00A04386" w:rsidR="00E238E8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E238E8" w:rsidP="00A04386" w:rsidR="00E238E8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67.750,00 kn.  </w:t>
      </w:r>
    </w:p>
    <w:p w:rsidRDefault="00A04386" w:rsidP="00A04386" w:rsidR="00A04386">
      <w:pPr>
        <w:jc w:val="both"/>
      </w:pPr>
    </w:p>
    <w:p w:rsidRDefault="00E238E8" w:rsidR="00480D70">
      <w:pPr>
        <w:jc w:val="both"/>
      </w:pPr>
      <w:r>
        <w:rPr>
          <w:b/>
        </w:rPr>
        <w:t xml:space="preserve">6.   </w:t>
      </w:r>
      <w:r>
        <w:rPr>
          <w:b/>
        </w:rPr>
        <w:tab/>
        <w:t>CONCOLOR d.o.o. Sesvete, Ljudevita Posavskog 8, OIB 89021876450</w:t>
      </w:r>
      <w:r>
        <w:t xml:space="preserve">, prijavio je tražbinu u iznosu </w:t>
      </w:r>
      <w:r w:rsidR="00480D70">
        <w:t>1.083,94</w:t>
      </w:r>
      <w:r>
        <w:t xml:space="preserve"> kn, s </w:t>
      </w:r>
      <w:r w:rsidRPr="00F87B58">
        <w:t>osnove</w:t>
      </w:r>
      <w:r w:rsidR="00F87B58">
        <w:t xml:space="preserve"> isporuke.</w:t>
      </w:r>
      <w:r>
        <w:t xml:space="preserve"> </w:t>
      </w:r>
      <w:r w:rsidR="00480D70">
        <w:t>Prijava tražbine nije podnesena. Tražbina je navedena u prijedlogu za otvaranje predstečajnoga postupka, pa se temeljem čl.39. SZ smatra prijavljenom tražbinom.</w:t>
      </w:r>
    </w:p>
    <w:p w:rsidRDefault="00E238E8" w:rsidP="00A04386" w:rsidR="00E238E8">
      <w:pPr>
        <w:jc w:val="both"/>
      </w:pPr>
    </w:p>
    <w:p w:rsidRDefault="00E238E8" w:rsidP="00A04386" w:rsidR="00E238E8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E238E8" w:rsidP="00A04386" w:rsidR="00E238E8">
      <w:pPr>
        <w:ind w:firstLine="708"/>
        <w:jc w:val="both"/>
      </w:pPr>
      <w:r>
        <w:t>Utvrđuje se da je dužnik priznao tražbinu u cijelosti.</w:t>
      </w:r>
    </w:p>
    <w:p w:rsidRDefault="00E238E8" w:rsidP="00A04386" w:rsidR="00E238E8">
      <w:pPr>
        <w:ind w:firstLine="708"/>
        <w:jc w:val="both"/>
      </w:pPr>
    </w:p>
    <w:p w:rsidRDefault="00E238E8" w:rsidP="00A04386" w:rsidR="00E238E8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E238E8" w:rsidP="00A04386" w:rsidR="00E238E8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</w:t>
      </w:r>
      <w:r w:rsidR="00480D70">
        <w:rPr>
          <w:b/>
        </w:rPr>
        <w:t>1.083,94</w:t>
      </w:r>
      <w:r>
        <w:rPr>
          <w:b/>
        </w:rPr>
        <w:t xml:space="preserve"> kn.  </w:t>
      </w:r>
    </w:p>
    <w:p w:rsidRDefault="00A04386" w:rsidP="00A04386" w:rsidR="00A04386">
      <w:pPr>
        <w:jc w:val="both"/>
      </w:pPr>
    </w:p>
    <w:p w:rsidRDefault="00480D70" w:rsidR="00480D70">
      <w:pPr>
        <w:jc w:val="both"/>
      </w:pPr>
      <w:r>
        <w:rPr>
          <w:b/>
        </w:rPr>
        <w:t xml:space="preserve">7.   </w:t>
      </w:r>
      <w:r>
        <w:rPr>
          <w:b/>
        </w:rPr>
        <w:tab/>
        <w:t>CROATIA OSIGURANJE d.d. Zagreb, V. Jagića 33, OIB 26187994862</w:t>
      </w:r>
      <w:r>
        <w:t xml:space="preserve">, prijavio je tražbinu u iznosu 10.180,83 kn, s </w:t>
      </w:r>
      <w:r w:rsidRPr="00480D70">
        <w:t>osnove</w:t>
      </w:r>
      <w:r>
        <w:t xml:space="preserve"> izvoda iz poslovnih knjiga, obračuna kamata, računa i police osiguranja.  </w:t>
      </w:r>
    </w:p>
    <w:p w:rsidRDefault="00480D70" w:rsidP="00A04386" w:rsidR="00480D70">
      <w:pPr>
        <w:jc w:val="both"/>
      </w:pPr>
    </w:p>
    <w:p w:rsidRDefault="00480D70" w:rsidP="00A04386" w:rsidR="00480D70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480D70" w:rsidP="00A04386" w:rsidR="00480D70">
      <w:pPr>
        <w:ind w:firstLine="708"/>
        <w:jc w:val="both"/>
      </w:pPr>
      <w:r>
        <w:t>Utvrđuje se da je dužnik priznao tražbinu u cijelosti.</w:t>
      </w:r>
    </w:p>
    <w:p w:rsidRDefault="00480D70" w:rsidP="00A04386" w:rsidR="00480D70">
      <w:pPr>
        <w:ind w:firstLine="708"/>
        <w:jc w:val="both"/>
      </w:pPr>
    </w:p>
    <w:p w:rsidRDefault="00480D70" w:rsidP="00A04386" w:rsidR="00480D70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480D70" w:rsidP="00A04386" w:rsidR="00480D70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10.180,83 kn.  </w:t>
      </w:r>
    </w:p>
    <w:p w:rsidRDefault="00480D70" w:rsidP="00A04386" w:rsidR="00480D70">
      <w:pPr>
        <w:jc w:val="both"/>
      </w:pPr>
    </w:p>
    <w:p w:rsidRDefault="00480D70" w:rsidR="00480D70">
      <w:pPr>
        <w:jc w:val="both"/>
      </w:pPr>
      <w:r>
        <w:rPr>
          <w:b/>
        </w:rPr>
        <w:t xml:space="preserve">8.   </w:t>
      </w:r>
      <w:r>
        <w:rPr>
          <w:b/>
        </w:rPr>
        <w:tab/>
        <w:t>D.P.D. d.o.o. Selce, Ropine bb, OIB 92130637650</w:t>
      </w:r>
      <w:r>
        <w:t xml:space="preserve">, prijavio je tražbinu u iznosu 7.596,05 kn, s </w:t>
      </w:r>
      <w:r w:rsidRPr="00F87B58">
        <w:t>osnove</w:t>
      </w:r>
      <w:r w:rsidR="00F87B58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480D70" w:rsidR="00480D70">
      <w:pPr>
        <w:jc w:val="both"/>
      </w:pPr>
    </w:p>
    <w:p w:rsidRDefault="00480D70" w:rsidP="00A04386" w:rsidR="00480D70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480D70" w:rsidP="00A04386" w:rsidR="00480D70">
      <w:pPr>
        <w:ind w:firstLine="708"/>
        <w:jc w:val="both"/>
      </w:pPr>
      <w:r>
        <w:t>Utvrđuje se da je dužnik priznao tražbinu u cijelosti.</w:t>
      </w:r>
    </w:p>
    <w:p w:rsidRDefault="00480D70" w:rsidP="00A04386" w:rsidR="00480D70">
      <w:pPr>
        <w:ind w:firstLine="708"/>
        <w:jc w:val="both"/>
      </w:pPr>
    </w:p>
    <w:p w:rsidRDefault="00480D70" w:rsidP="00A04386" w:rsidR="00480D70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480D70" w:rsidP="00A04386" w:rsidR="00480D70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7.596,05 kn. </w:t>
      </w:r>
    </w:p>
    <w:p w:rsidRDefault="00F87B58" w:rsidP="00A04386" w:rsidR="00F87B58">
      <w:pPr>
        <w:jc w:val="both"/>
      </w:pPr>
    </w:p>
    <w:p w:rsidRDefault="00480D70" w:rsidR="00480D70">
      <w:pPr>
        <w:jc w:val="both"/>
      </w:pPr>
      <w:r>
        <w:rPr>
          <w:b/>
        </w:rPr>
        <w:t xml:space="preserve">9.   </w:t>
      </w:r>
      <w:r>
        <w:rPr>
          <w:b/>
        </w:rPr>
        <w:tab/>
        <w:t>DATACOL d.o.o. Buje, Digitronska 33, OIB 48451016306</w:t>
      </w:r>
      <w:r>
        <w:t xml:space="preserve">, prijavio je tražbinu u iznosu 1.797,50 kn, s </w:t>
      </w:r>
      <w:r w:rsidRPr="00F87B58">
        <w:t>osnove</w:t>
      </w:r>
      <w:r w:rsidR="00F87B58">
        <w:t xml:space="preserve"> isporuke</w:t>
      </w:r>
      <w:r>
        <w:t xml:space="preserve">. Prijava tražbine nije podnesena. Tražbina je navedena </w:t>
      </w:r>
      <w:r>
        <w:lastRenderedPageBreak/>
        <w:t>u prijedlogu za otvaranje predstečajnoga postupka, pa se temeljem čl. 39. SZ smatra prijavljenom tražbinom.</w:t>
      </w:r>
    </w:p>
    <w:p w:rsidRDefault="00480D70" w:rsidR="00480D70">
      <w:pPr>
        <w:jc w:val="both"/>
      </w:pPr>
    </w:p>
    <w:p w:rsidRDefault="00480D70" w:rsidP="00A04386" w:rsidR="00480D70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480D70" w:rsidP="00A04386" w:rsidR="00480D70">
      <w:pPr>
        <w:ind w:firstLine="708"/>
        <w:jc w:val="both"/>
      </w:pPr>
      <w:r>
        <w:t>Utvrđuje se da je dužnik priznao tražbinu u cijelosti.</w:t>
      </w:r>
    </w:p>
    <w:p w:rsidRDefault="00480D70" w:rsidP="00A04386" w:rsidR="00480D70">
      <w:pPr>
        <w:ind w:firstLine="708"/>
        <w:jc w:val="both"/>
      </w:pPr>
    </w:p>
    <w:p w:rsidRDefault="00480D70" w:rsidP="00A04386" w:rsidR="00480D70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480D70" w:rsidP="00A04386" w:rsidR="00480D70">
      <w:pPr>
        <w:jc w:val="both"/>
      </w:pPr>
      <w:r>
        <w:tab/>
        <w:t>Sudac objavljuje da se tražbina ovog vjerovnika smatra utvrđenom u iznosu</w:t>
      </w:r>
      <w:r>
        <w:rPr>
          <w:b/>
        </w:rPr>
        <w:t xml:space="preserve"> 1.797,50 kn. </w:t>
      </w:r>
    </w:p>
    <w:p w:rsidRDefault="00480D70" w:rsidP="00A04386" w:rsidR="00480D70">
      <w:pPr>
        <w:jc w:val="both"/>
      </w:pPr>
    </w:p>
    <w:p w:rsidRDefault="00480D70" w:rsidR="00480D70">
      <w:pPr>
        <w:jc w:val="both"/>
      </w:pPr>
      <w:r>
        <w:rPr>
          <w:b/>
        </w:rPr>
        <w:t xml:space="preserve">10.   </w:t>
      </w:r>
      <w:r>
        <w:rPr>
          <w:b/>
        </w:rPr>
        <w:tab/>
        <w:t>DLS d.o.o. Rijeka, Spinčićeva 2, OIB 72954104541</w:t>
      </w:r>
      <w:r>
        <w:t xml:space="preserve">, prijavio je tražbinu u iznosu 7.800,00 kn, s </w:t>
      </w:r>
      <w:r w:rsidRPr="00F87B58">
        <w:t>osnove</w:t>
      </w:r>
      <w:r w:rsidR="00F87B58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480D70" w:rsidR="00480D70">
      <w:pPr>
        <w:jc w:val="both"/>
      </w:pPr>
    </w:p>
    <w:p w:rsidRDefault="00480D70" w:rsidP="00A04386" w:rsidR="00480D70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480D70" w:rsidP="00A04386" w:rsidR="00480D70">
      <w:pPr>
        <w:ind w:firstLine="708"/>
        <w:jc w:val="both"/>
      </w:pPr>
      <w:r>
        <w:t>Utvrđuje se da je dužnik priznao tražbinu u cijelosti.</w:t>
      </w:r>
    </w:p>
    <w:p w:rsidRDefault="00480D70" w:rsidP="00A04386" w:rsidR="00480D70">
      <w:pPr>
        <w:ind w:firstLine="708"/>
        <w:jc w:val="both"/>
      </w:pPr>
    </w:p>
    <w:p w:rsidRDefault="00480D70" w:rsidP="00A04386" w:rsidR="00480D70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480D70" w:rsidP="00A04386" w:rsidR="00480D70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7.800,00 kn. </w:t>
      </w:r>
    </w:p>
    <w:p w:rsidRDefault="003401B2" w:rsidP="00A04386" w:rsidR="003401B2">
      <w:pPr>
        <w:jc w:val="both"/>
      </w:pPr>
    </w:p>
    <w:p w:rsidRDefault="003401B2" w:rsidR="003401B2">
      <w:pPr>
        <w:jc w:val="both"/>
      </w:pPr>
      <w:r>
        <w:rPr>
          <w:b/>
        </w:rPr>
        <w:t xml:space="preserve">11.   </w:t>
      </w:r>
      <w:r>
        <w:rPr>
          <w:b/>
        </w:rPr>
        <w:tab/>
        <w:t>NINO DOMIJAN vl. ND – SERVIS I ČUVANJE PLOVILA, AUTOPRIJEVOZ, Dramalj, Prilaz obali 6, OIB 97794343255</w:t>
      </w:r>
      <w:r>
        <w:t xml:space="preserve">, prijavio je tražbinu u iznosu 63.609,33 kn, s </w:t>
      </w:r>
      <w:r w:rsidRPr="00F87B58">
        <w:t>osnove</w:t>
      </w:r>
      <w:r w:rsidR="00F87B58">
        <w:t xml:space="preserve"> isporuke</w:t>
      </w:r>
      <w:r>
        <w:t>. Prijava tražbine nije podnesena. Tražbina je navedena u prijedlogu za otvaranje predstečajnoga postupka, pa se temeljem čl. 39. SZ smatra prijavljenom tražbinom.</w:t>
      </w:r>
    </w:p>
    <w:p w:rsidRDefault="003401B2" w:rsidR="003401B2">
      <w:pPr>
        <w:jc w:val="both"/>
      </w:pPr>
    </w:p>
    <w:p w:rsidRDefault="003401B2" w:rsidP="00A04386" w:rsidR="003401B2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3401B2" w:rsidP="00A04386" w:rsidR="003401B2">
      <w:pPr>
        <w:ind w:firstLine="708"/>
        <w:jc w:val="both"/>
      </w:pPr>
      <w:r>
        <w:t>Utvrđuje se da je dužnik priznao tražbinu u cijelosti.</w:t>
      </w:r>
    </w:p>
    <w:p w:rsidRDefault="003401B2" w:rsidP="00A04386" w:rsidR="003401B2">
      <w:pPr>
        <w:ind w:firstLine="708"/>
        <w:jc w:val="both"/>
      </w:pPr>
    </w:p>
    <w:p w:rsidRDefault="003401B2" w:rsidP="00A04386" w:rsidR="003401B2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3401B2" w:rsidP="00A04386" w:rsidR="003401B2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63.609,33 kn. </w:t>
      </w:r>
    </w:p>
    <w:p w:rsidRDefault="003401B2" w:rsidP="00A04386" w:rsidR="003401B2">
      <w:pPr>
        <w:jc w:val="both"/>
        <w:rPr>
          <w:b/>
        </w:rPr>
      </w:pPr>
    </w:p>
    <w:p w:rsidRDefault="003401B2" w:rsidR="003401B2">
      <w:pPr>
        <w:jc w:val="both"/>
      </w:pPr>
      <w:r>
        <w:rPr>
          <w:b/>
        </w:rPr>
        <w:t xml:space="preserve">12.   </w:t>
      </w:r>
      <w:r>
        <w:rPr>
          <w:b/>
        </w:rPr>
        <w:tab/>
        <w:t>ERSTE CARD CLUB d.o.o. Zagreb, F. Folnegovića 6, OIB 85941596441</w:t>
      </w:r>
      <w:r>
        <w:t xml:space="preserve">, prijavio je tražbinu u iznosu 7.048,49 kn, s </w:t>
      </w:r>
      <w:r w:rsidRPr="003401B2">
        <w:t>osnove</w:t>
      </w:r>
      <w:r>
        <w:t xml:space="preserve"> izvatka iz poslovnih knjiga i računa. </w:t>
      </w:r>
    </w:p>
    <w:p w:rsidRDefault="003401B2" w:rsidR="003401B2">
      <w:pPr>
        <w:jc w:val="both"/>
      </w:pPr>
    </w:p>
    <w:p w:rsidRDefault="003401B2" w:rsidP="00A04386" w:rsidR="003401B2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3401B2" w:rsidP="00A04386" w:rsidR="003401B2">
      <w:pPr>
        <w:ind w:firstLine="708"/>
        <w:jc w:val="both"/>
      </w:pPr>
      <w:r>
        <w:t>Utvrđuje se da je dužnik priznao tražbinu u cijelosti.</w:t>
      </w:r>
    </w:p>
    <w:p w:rsidRDefault="003401B2" w:rsidP="00A04386" w:rsidR="003401B2">
      <w:pPr>
        <w:ind w:firstLine="708"/>
        <w:jc w:val="both"/>
      </w:pPr>
    </w:p>
    <w:p w:rsidRDefault="003401B2" w:rsidP="00A04386" w:rsidR="003401B2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3401B2" w:rsidP="00A04386" w:rsidR="003401B2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7.048,49 kn. </w:t>
      </w:r>
    </w:p>
    <w:p w:rsidRDefault="003401B2" w:rsidP="00A04386" w:rsidR="003401B2">
      <w:pPr>
        <w:jc w:val="both"/>
      </w:pPr>
    </w:p>
    <w:p w:rsidRDefault="003401B2" w:rsidR="003401B2">
      <w:pPr>
        <w:jc w:val="both"/>
      </w:pPr>
      <w:r>
        <w:rPr>
          <w:b/>
        </w:rPr>
        <w:lastRenderedPageBreak/>
        <w:t xml:space="preserve">13.   </w:t>
      </w:r>
      <w:r>
        <w:rPr>
          <w:b/>
        </w:rPr>
        <w:tab/>
        <w:t>FINANCIJSKA AGENCIJA</w:t>
      </w:r>
      <w:r w:rsidR="00D56901">
        <w:rPr>
          <w:b/>
        </w:rPr>
        <w:t>, Zagreb, Ulica grada Vukovara 70, OIB 85821130368</w:t>
      </w:r>
      <w:r>
        <w:t xml:space="preserve">, prijavio je tražbinu u iznosu </w:t>
      </w:r>
      <w:r w:rsidR="00D56901">
        <w:t>62,50</w:t>
      </w:r>
      <w:r>
        <w:t xml:space="preserve"> kn, s </w:t>
      </w:r>
      <w:r w:rsidRPr="00D56901">
        <w:t>osnove</w:t>
      </w:r>
      <w:r w:rsidR="00D56901">
        <w:t xml:space="preserve"> izvoda otvorenih stavki, računa i preslika ugovora o obavljanju usluga certificiranja</w:t>
      </w:r>
      <w:r>
        <w:t xml:space="preserve">. </w:t>
      </w:r>
      <w:r w:rsidR="00D56901">
        <w:t xml:space="preserve"> </w:t>
      </w:r>
    </w:p>
    <w:p w:rsidRDefault="003401B2" w:rsidR="003401B2">
      <w:pPr>
        <w:jc w:val="both"/>
      </w:pPr>
    </w:p>
    <w:p w:rsidRDefault="003401B2" w:rsidP="00A04386" w:rsidR="003401B2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3401B2" w:rsidP="00A04386" w:rsidR="003401B2">
      <w:pPr>
        <w:ind w:firstLine="708"/>
        <w:jc w:val="both"/>
      </w:pPr>
      <w:r>
        <w:t>Utvrđuje se da je dužnik priznao tražbinu u cijelosti.</w:t>
      </w:r>
    </w:p>
    <w:p w:rsidRDefault="003401B2" w:rsidP="00A04386" w:rsidR="003401B2">
      <w:pPr>
        <w:ind w:firstLine="708"/>
        <w:jc w:val="both"/>
      </w:pPr>
    </w:p>
    <w:p w:rsidRDefault="003401B2" w:rsidP="00A04386" w:rsidR="003401B2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3401B2" w:rsidP="00A04386" w:rsidR="00480D70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</w:t>
      </w:r>
      <w:r w:rsidR="00D56901">
        <w:rPr>
          <w:b/>
        </w:rPr>
        <w:t>62,50</w:t>
      </w:r>
      <w:r>
        <w:rPr>
          <w:b/>
        </w:rPr>
        <w:t xml:space="preserve"> kn.</w:t>
      </w:r>
    </w:p>
    <w:p w:rsidRDefault="00D56901" w:rsidP="00A04386" w:rsidR="00D56901">
      <w:pPr>
        <w:jc w:val="both"/>
        <w:rPr>
          <w:b/>
        </w:rPr>
      </w:pPr>
    </w:p>
    <w:p w:rsidRDefault="00D56901" w:rsidR="00D56901">
      <w:pPr>
        <w:jc w:val="both"/>
      </w:pPr>
      <w:r>
        <w:rPr>
          <w:b/>
        </w:rPr>
        <w:t xml:space="preserve">14.   </w:t>
      </w:r>
      <w:r>
        <w:rPr>
          <w:b/>
        </w:rPr>
        <w:tab/>
        <w:t>DAMIR I ROBERT GAŠPAROVIĆ, vl. obrta BRODOMEHANIKA Crikvenica, Kotorska 12, OIB 07179855951</w:t>
      </w:r>
      <w:r>
        <w:t xml:space="preserve">, prijavio je tražbinu u iznosu 14.953,52 kn, s </w:t>
      </w:r>
      <w:r w:rsidRPr="00F87B58">
        <w:t>osnove</w:t>
      </w:r>
      <w:r w:rsidR="00F87B58">
        <w:t xml:space="preserve"> isporuke.</w:t>
      </w:r>
      <w:r>
        <w:t xml:space="preserve"> </w:t>
      </w:r>
      <w:r w:rsidR="007443CD">
        <w:t xml:space="preserve">Prijava tražbine nije podnesena. </w:t>
      </w:r>
      <w:r>
        <w:t>Tražbina je navedena u prijedlogu za otvaranje predstečajnoga postupka, pa se temeljem čl. 39. SZ smatra prijavljenom tražbinom.</w:t>
      </w:r>
    </w:p>
    <w:p w:rsidRDefault="00D56901" w:rsidR="00D56901">
      <w:pPr>
        <w:jc w:val="both"/>
      </w:pPr>
    </w:p>
    <w:p w:rsidRDefault="00D56901" w:rsidP="00A04386" w:rsidR="00D56901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D56901" w:rsidP="00A04386" w:rsidR="00D56901">
      <w:pPr>
        <w:ind w:firstLine="708"/>
        <w:jc w:val="both"/>
      </w:pPr>
      <w:r>
        <w:t>Utvrđuje se da je dužnik priznao tražbinu u cijelosti.</w:t>
      </w:r>
    </w:p>
    <w:p w:rsidRDefault="00D56901" w:rsidP="00A04386" w:rsidR="00D56901">
      <w:pPr>
        <w:ind w:firstLine="708"/>
        <w:jc w:val="both"/>
      </w:pPr>
    </w:p>
    <w:p w:rsidRDefault="00D56901" w:rsidP="00A04386" w:rsidR="00D56901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D56901" w:rsidP="00A04386" w:rsidR="00D56901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14.953,52 kn.</w:t>
      </w:r>
    </w:p>
    <w:p w:rsidRDefault="00D56901" w:rsidP="00A04386" w:rsidR="00D56901">
      <w:pPr>
        <w:jc w:val="both"/>
        <w:rPr>
          <w:b/>
        </w:rPr>
      </w:pPr>
    </w:p>
    <w:p w:rsidRDefault="00D56901" w:rsidR="00D56901">
      <w:pPr>
        <w:jc w:val="both"/>
      </w:pPr>
      <w:r>
        <w:rPr>
          <w:b/>
        </w:rPr>
        <w:t xml:space="preserve">15.   </w:t>
      </w:r>
      <w:r>
        <w:rPr>
          <w:b/>
        </w:rPr>
        <w:tab/>
        <w:t>GEBRUDER WEISS d.o.o. Zagreb, Jankomir 25, OIB 05216322294</w:t>
      </w:r>
      <w:r>
        <w:t xml:space="preserve">, prijavio je tražbinu u iznosu 1.121,00 kn, s </w:t>
      </w:r>
      <w:r w:rsidRPr="003D23AD">
        <w:t>osnove</w:t>
      </w:r>
      <w:r w:rsidR="003D23AD">
        <w:t xml:space="preserve"> isporuke</w:t>
      </w:r>
      <w:r w:rsidR="007443CD">
        <w:t xml:space="preserve">. Prijava tražbine nije podnesena. </w:t>
      </w:r>
      <w:r>
        <w:t>Tražbina je navedena u prijedlogu za otvaranje predstečajno</w:t>
      </w:r>
      <w:r w:rsidR="003D23AD">
        <w:t>ga postupka, pa se temeljem čl.</w:t>
      </w:r>
      <w:r>
        <w:t>39. SZ smatra prijavljenom tražbinom.</w:t>
      </w:r>
    </w:p>
    <w:p w:rsidRDefault="00D56901" w:rsidR="00D56901">
      <w:pPr>
        <w:jc w:val="both"/>
      </w:pPr>
    </w:p>
    <w:p w:rsidRDefault="00D56901" w:rsidP="00A04386" w:rsidR="00D56901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D56901" w:rsidP="00A04386" w:rsidR="00D56901">
      <w:pPr>
        <w:ind w:firstLine="708"/>
        <w:jc w:val="both"/>
      </w:pPr>
      <w:r>
        <w:t>Utvrđuje se da je dužnik priznao tražbinu u cijelosti.</w:t>
      </w:r>
    </w:p>
    <w:p w:rsidRDefault="00D56901" w:rsidP="00A04386" w:rsidR="00D56901">
      <w:pPr>
        <w:ind w:firstLine="708"/>
        <w:jc w:val="both"/>
      </w:pPr>
    </w:p>
    <w:p w:rsidRDefault="00D56901" w:rsidP="00A04386" w:rsidR="00D56901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D56901" w:rsidP="00A04386" w:rsidR="00D56901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1.121,00 kn.</w:t>
      </w:r>
    </w:p>
    <w:p w:rsidRDefault="00D56901" w:rsidP="00A04386" w:rsidR="00D56901">
      <w:pPr>
        <w:jc w:val="both"/>
        <w:rPr>
          <w:b/>
        </w:rPr>
      </w:pPr>
    </w:p>
    <w:p w:rsidRDefault="00D56901" w:rsidR="00D56901">
      <w:pPr>
        <w:jc w:val="both"/>
      </w:pPr>
      <w:r>
        <w:rPr>
          <w:b/>
        </w:rPr>
        <w:t xml:space="preserve">16.   </w:t>
      </w:r>
      <w:r>
        <w:rPr>
          <w:b/>
        </w:rPr>
        <w:tab/>
        <w:t>GRAD NOVI VINODOLSKI, NOVI VINODOLSKI, Trg Vinodolskog zakona 1, OIB 40046437733</w:t>
      </w:r>
      <w:r>
        <w:t xml:space="preserve">, prijavio je tražbinu u iznosu 20.719,44 kn, s </w:t>
      </w:r>
      <w:r w:rsidRPr="003D23AD">
        <w:t>osnove</w:t>
      </w:r>
      <w:r w:rsidR="003D23AD">
        <w:t xml:space="preserve"> komunalne naknade</w:t>
      </w:r>
      <w:r w:rsidR="007443CD">
        <w:t xml:space="preserve">. </w:t>
      </w:r>
      <w:r w:rsidR="00B659A7">
        <w:t xml:space="preserve">Prijava tražbine nije podnesena. </w:t>
      </w:r>
      <w:r>
        <w:t>Tražbina je navedena u prijedlogu za otvaranje predstečajnoga postupka, pa se temeljem čl.39. SZ smatra prijavljenom tražbinom.</w:t>
      </w:r>
    </w:p>
    <w:p w:rsidRDefault="00D56901" w:rsidR="00D56901">
      <w:pPr>
        <w:jc w:val="both"/>
      </w:pPr>
    </w:p>
    <w:p w:rsidRDefault="00D56901" w:rsidP="00A04386" w:rsidR="00D56901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D56901" w:rsidP="00A04386" w:rsidR="00D56901">
      <w:pPr>
        <w:ind w:firstLine="708"/>
        <w:jc w:val="both"/>
      </w:pPr>
      <w:r>
        <w:t>Utvrđuje se da je dužnik priznao tražbinu u cijelosti.</w:t>
      </w:r>
    </w:p>
    <w:p w:rsidRDefault="00D56901" w:rsidP="00A04386" w:rsidR="00D56901">
      <w:pPr>
        <w:ind w:firstLine="708"/>
        <w:jc w:val="both"/>
      </w:pPr>
    </w:p>
    <w:p w:rsidRDefault="00D56901" w:rsidP="00A04386" w:rsidR="00D56901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D56901" w:rsidP="00A04386" w:rsidR="00D56901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20.719,44 kn.</w:t>
      </w:r>
    </w:p>
    <w:p w:rsidRDefault="00D56901" w:rsidP="00A04386" w:rsidR="00D56901">
      <w:pPr>
        <w:jc w:val="both"/>
      </w:pPr>
    </w:p>
    <w:p w:rsidRDefault="00D56901" w:rsidR="00D56901">
      <w:pPr>
        <w:jc w:val="both"/>
      </w:pPr>
      <w:r>
        <w:rPr>
          <w:b/>
        </w:rPr>
        <w:lastRenderedPageBreak/>
        <w:t xml:space="preserve">17.   </w:t>
      </w:r>
      <w:r>
        <w:rPr>
          <w:b/>
        </w:rPr>
        <w:tab/>
        <w:t xml:space="preserve">HRVATSKA RADIOTELEVIZIJA Zagreb, Prisavlje 3, OIB </w:t>
      </w:r>
      <w:r w:rsidR="00B659A7">
        <w:rPr>
          <w:b/>
        </w:rPr>
        <w:t>68419124305</w:t>
      </w:r>
      <w:r>
        <w:t xml:space="preserve">, prijavio je tražbinu u iznosu </w:t>
      </w:r>
      <w:r w:rsidR="00B659A7">
        <w:t>644,70</w:t>
      </w:r>
      <w:r>
        <w:t xml:space="preserve"> kn, s </w:t>
      </w:r>
      <w:r w:rsidRPr="00B659A7">
        <w:t>osnove</w:t>
      </w:r>
      <w:r w:rsidR="00B659A7">
        <w:t xml:space="preserve"> računa i izvatka iz poslovnih knjiga.</w:t>
      </w:r>
      <w:r>
        <w:t xml:space="preserve">   </w:t>
      </w:r>
      <w:r w:rsidR="00B659A7">
        <w:t xml:space="preserve"> </w:t>
      </w:r>
    </w:p>
    <w:p w:rsidRDefault="00D56901" w:rsidR="00D56901">
      <w:pPr>
        <w:jc w:val="both"/>
      </w:pPr>
    </w:p>
    <w:p w:rsidRDefault="00D56901" w:rsidP="00A04386" w:rsidR="00D56901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D56901" w:rsidP="00A04386" w:rsidR="00D56901">
      <w:pPr>
        <w:ind w:firstLine="708"/>
        <w:jc w:val="both"/>
      </w:pPr>
      <w:r>
        <w:t>Utvrđuje se da je dužnik priznao tražbinu u cijelosti.</w:t>
      </w:r>
    </w:p>
    <w:p w:rsidRDefault="00D56901" w:rsidP="00A04386" w:rsidR="00D56901">
      <w:pPr>
        <w:ind w:firstLine="708"/>
        <w:jc w:val="both"/>
      </w:pPr>
    </w:p>
    <w:p w:rsidRDefault="00D56901" w:rsidP="00A04386" w:rsidR="00D56901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D56901" w:rsidP="00A04386" w:rsidR="00D56901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</w:t>
      </w:r>
      <w:r w:rsidR="00B659A7">
        <w:rPr>
          <w:b/>
        </w:rPr>
        <w:t>644,70</w:t>
      </w:r>
      <w:r>
        <w:rPr>
          <w:b/>
        </w:rPr>
        <w:t xml:space="preserve"> kn.</w:t>
      </w:r>
    </w:p>
    <w:p w:rsidRDefault="00D56901" w:rsidP="00A04386" w:rsidR="00D56901">
      <w:pPr>
        <w:jc w:val="both"/>
      </w:pPr>
    </w:p>
    <w:p w:rsidRDefault="00B659A7" w:rsidP="00B659A7" w:rsidR="00B659A7">
      <w:pPr>
        <w:jc w:val="both"/>
      </w:pPr>
      <w:r>
        <w:rPr>
          <w:b/>
        </w:rPr>
        <w:t xml:space="preserve">18.   </w:t>
      </w:r>
      <w:r>
        <w:rPr>
          <w:b/>
        </w:rPr>
        <w:tab/>
        <w:t>KIVELA CENTAR KOSTRENA d.o.o. Kostrena, Vrh Martinšćice 69</w:t>
      </w:r>
      <w:r>
        <w:t xml:space="preserve">, </w:t>
      </w:r>
      <w:r w:rsidRPr="00B659A7">
        <w:rPr>
          <w:b/>
        </w:rPr>
        <w:t>OIB</w:t>
      </w:r>
      <w:r>
        <w:t xml:space="preserve"> </w:t>
      </w:r>
      <w:r w:rsidRPr="00B659A7">
        <w:rPr>
          <w:b/>
        </w:rPr>
        <w:t>63021188891</w:t>
      </w:r>
      <w:r>
        <w:t xml:space="preserve"> prijavio je tražbinu u iznosu 2.108,17 kn, s </w:t>
      </w:r>
      <w:r w:rsidRPr="003D23AD">
        <w:t>osnove</w:t>
      </w:r>
      <w:r w:rsidR="003D23AD">
        <w:t xml:space="preserve"> usluge</w:t>
      </w:r>
      <w:r>
        <w:t>.</w:t>
      </w:r>
      <w:r w:rsidR="007443CD">
        <w:t xml:space="preserve"> </w:t>
      </w:r>
      <w:r>
        <w:t>Prijava tražbine nije podnesena. Tražbina je navedena u prijedlogu za otvaranje predstečajnoga postupka, pa se temeljem čl.39. SZ smatra prijavljenom tražbinom.</w:t>
      </w:r>
    </w:p>
    <w:p w:rsidRDefault="00B659A7" w:rsidR="00B659A7">
      <w:pPr>
        <w:jc w:val="both"/>
      </w:pPr>
    </w:p>
    <w:p w:rsidRDefault="00B659A7" w:rsidP="00A04386" w:rsidR="00B659A7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B659A7" w:rsidP="00A04386" w:rsidR="00B659A7">
      <w:pPr>
        <w:ind w:firstLine="708"/>
        <w:jc w:val="both"/>
      </w:pPr>
      <w:r>
        <w:t>Utvrđuje se da je dužnik priznao tražbinu u cijelosti.</w:t>
      </w:r>
    </w:p>
    <w:p w:rsidRDefault="00B659A7" w:rsidP="00A04386" w:rsidR="00B659A7">
      <w:pPr>
        <w:ind w:firstLine="708"/>
        <w:jc w:val="both"/>
      </w:pPr>
    </w:p>
    <w:p w:rsidRDefault="00B659A7" w:rsidP="00A04386" w:rsidR="00B659A7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B659A7" w:rsidP="00A04386" w:rsidR="00B659A7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2.108,17 kn.</w:t>
      </w:r>
    </w:p>
    <w:p w:rsidRDefault="00B659A7" w:rsidP="00A04386" w:rsidR="00B659A7">
      <w:pPr>
        <w:jc w:val="both"/>
      </w:pPr>
    </w:p>
    <w:p w:rsidRDefault="00B659A7" w:rsidP="00B659A7" w:rsidR="00B659A7">
      <w:pPr>
        <w:jc w:val="both"/>
      </w:pPr>
      <w:r>
        <w:rPr>
          <w:b/>
        </w:rPr>
        <w:t xml:space="preserve">19.   </w:t>
      </w:r>
      <w:r>
        <w:rPr>
          <w:b/>
        </w:rPr>
        <w:tab/>
        <w:t>KLYDON d.o.o. Kanfanar, Mrgani 9, OIB 19733429014</w:t>
      </w:r>
      <w:r>
        <w:t xml:space="preserve"> prijavio je tražbinu u iznosu 2.533,83 kn, s </w:t>
      </w:r>
      <w:r w:rsidRPr="003D23AD">
        <w:t>osnove</w:t>
      </w:r>
      <w:r w:rsidR="003D23AD">
        <w:t xml:space="preserve"> usluge</w:t>
      </w:r>
      <w:r>
        <w:t>. Prijava tražbine nije podnesena. Tražbina je navedena u prijedlogu za otvaranje predstečajnoga postupka, pa se temeljem čl.39. SZ smatra prijavljenom tražbinom.</w:t>
      </w:r>
    </w:p>
    <w:p w:rsidRDefault="00B659A7" w:rsidR="00B659A7">
      <w:pPr>
        <w:jc w:val="both"/>
      </w:pPr>
    </w:p>
    <w:p w:rsidRDefault="00B659A7" w:rsidP="00A04386" w:rsidR="00B659A7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B659A7" w:rsidP="00A04386" w:rsidR="00B659A7">
      <w:pPr>
        <w:ind w:firstLine="708"/>
        <w:jc w:val="both"/>
      </w:pPr>
      <w:r>
        <w:t>Utvrđuje se da je dužnik priznao tražbinu u cijelosti.</w:t>
      </w:r>
    </w:p>
    <w:p w:rsidRDefault="00B659A7" w:rsidP="00A04386" w:rsidR="00B659A7">
      <w:pPr>
        <w:ind w:firstLine="708"/>
        <w:jc w:val="both"/>
      </w:pPr>
    </w:p>
    <w:p w:rsidRDefault="00B659A7" w:rsidP="00A04386" w:rsidR="00B659A7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B659A7" w:rsidP="00A04386" w:rsidR="00B659A7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2.533,83 kn.</w:t>
      </w:r>
    </w:p>
    <w:p w:rsidRDefault="00B659A7" w:rsidP="00A04386" w:rsidR="00B659A7">
      <w:pPr>
        <w:jc w:val="both"/>
        <w:rPr>
          <w:b/>
        </w:rPr>
      </w:pPr>
    </w:p>
    <w:p w:rsidRDefault="00B659A7" w:rsidP="00B659A7" w:rsidR="00B659A7">
      <w:pPr>
        <w:jc w:val="both"/>
      </w:pPr>
      <w:r>
        <w:rPr>
          <w:b/>
        </w:rPr>
        <w:t xml:space="preserve">20.   </w:t>
      </w:r>
      <w:r>
        <w:rPr>
          <w:b/>
        </w:rPr>
        <w:tab/>
        <w:t xml:space="preserve">KOMUNALNO TRGOVAČKO DRUŠTVO IVANJ, </w:t>
      </w:r>
      <w:r w:rsidR="006E0648">
        <w:rPr>
          <w:b/>
        </w:rPr>
        <w:t>Novi Vinodolski</w:t>
      </w:r>
      <w:r>
        <w:rPr>
          <w:b/>
        </w:rPr>
        <w:t xml:space="preserve">, </w:t>
      </w:r>
      <w:r w:rsidR="006E0648">
        <w:rPr>
          <w:b/>
        </w:rPr>
        <w:t xml:space="preserve">Trg vinodolskog zakona 5, OIB </w:t>
      </w:r>
      <w:r w:rsidR="006E0648" w:rsidRPr="006E0648">
        <w:rPr>
          <w:b/>
        </w:rPr>
        <w:t>97741129364</w:t>
      </w:r>
      <w:r w:rsidR="006E0648">
        <w:t xml:space="preserve"> </w:t>
      </w:r>
      <w:r>
        <w:t xml:space="preserve">prijavio je tražbinu u iznosu </w:t>
      </w:r>
      <w:r w:rsidR="006E0648">
        <w:t>5.319,47</w:t>
      </w:r>
      <w:r>
        <w:t xml:space="preserve"> kn, s </w:t>
      </w:r>
      <w:r w:rsidRPr="003D23AD">
        <w:t>osnove</w:t>
      </w:r>
      <w:r w:rsidR="003D23AD">
        <w:t xml:space="preserve"> odvoza smeća</w:t>
      </w:r>
      <w:r>
        <w:t>. Prijava tražbine nije podnesena. Tražbina je navedena u prijedlogu za otvaranje predstečajnoga postupka, pa se temeljem čl.39. SZ smatra prijavljenom tražbinom.</w:t>
      </w:r>
    </w:p>
    <w:p w:rsidRDefault="00B659A7" w:rsidR="00B659A7">
      <w:pPr>
        <w:jc w:val="both"/>
      </w:pPr>
    </w:p>
    <w:p w:rsidRDefault="00B659A7" w:rsidP="00A04386" w:rsidR="00B659A7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B659A7" w:rsidP="00A04386" w:rsidR="00B659A7">
      <w:pPr>
        <w:ind w:firstLine="708"/>
        <w:jc w:val="both"/>
      </w:pPr>
      <w:r>
        <w:t>Utvrđuje se da je dužnik priznao tražbinu u cijelosti.</w:t>
      </w:r>
    </w:p>
    <w:p w:rsidRDefault="00B659A7" w:rsidP="00A04386" w:rsidR="00B659A7">
      <w:pPr>
        <w:ind w:firstLine="708"/>
        <w:jc w:val="both"/>
      </w:pPr>
    </w:p>
    <w:p w:rsidRDefault="00B659A7" w:rsidP="00A04386" w:rsidR="00B659A7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B659A7" w:rsidP="00A04386" w:rsidR="00B659A7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</w:t>
      </w:r>
      <w:r w:rsidR="006E0648">
        <w:rPr>
          <w:b/>
        </w:rPr>
        <w:t>5.319,47</w:t>
      </w:r>
      <w:r>
        <w:rPr>
          <w:b/>
        </w:rPr>
        <w:t xml:space="preserve"> kn.</w:t>
      </w:r>
    </w:p>
    <w:p w:rsidRDefault="006E0648" w:rsidP="00B659A7" w:rsidR="006E0648">
      <w:pPr>
        <w:jc w:val="both"/>
      </w:pPr>
      <w:r>
        <w:rPr>
          <w:b/>
        </w:rPr>
        <w:lastRenderedPageBreak/>
        <w:t xml:space="preserve">21.   </w:t>
      </w:r>
      <w:r>
        <w:rPr>
          <w:b/>
        </w:rPr>
        <w:tab/>
        <w:t>L.S. MOTO d.o.o. Dražice, Borovička 22, OIB 87303067727</w:t>
      </w:r>
      <w:r>
        <w:t xml:space="preserve"> prijavio je tražbinu u iznosu 3.506,25 kn, s </w:t>
      </w:r>
      <w:r w:rsidRPr="003D23AD">
        <w:t>osnove</w:t>
      </w:r>
      <w:r w:rsidR="003D23AD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6E0648" w:rsidR="006E0648">
      <w:pPr>
        <w:jc w:val="both"/>
      </w:pPr>
    </w:p>
    <w:p w:rsidRDefault="006E0648" w:rsidP="00A04386" w:rsidR="006E0648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6E0648" w:rsidP="00A04386" w:rsidR="006E0648">
      <w:pPr>
        <w:ind w:firstLine="708"/>
        <w:jc w:val="both"/>
      </w:pPr>
      <w:r>
        <w:t>Utvrđuje se da je dužnik priznao tražbinu u cijelosti.</w:t>
      </w:r>
    </w:p>
    <w:p w:rsidRDefault="006E0648" w:rsidP="00A04386" w:rsidR="006E0648">
      <w:pPr>
        <w:ind w:firstLine="708"/>
        <w:jc w:val="both"/>
      </w:pPr>
    </w:p>
    <w:p w:rsidRDefault="006E0648" w:rsidP="00A04386" w:rsidR="006E0648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6E0648" w:rsidP="00A04386" w:rsidR="006E0648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3.506,25 kn.</w:t>
      </w:r>
    </w:p>
    <w:p w:rsidRDefault="00B659A7" w:rsidP="00A04386" w:rsidR="00B659A7">
      <w:pPr>
        <w:jc w:val="both"/>
      </w:pPr>
    </w:p>
    <w:p w:rsidRDefault="006E0648" w:rsidP="00B659A7" w:rsidR="006E0648">
      <w:pPr>
        <w:jc w:val="both"/>
      </w:pPr>
      <w:r>
        <w:rPr>
          <w:b/>
        </w:rPr>
        <w:t xml:space="preserve">22.   </w:t>
      </w:r>
      <w:r>
        <w:rPr>
          <w:b/>
        </w:rPr>
        <w:tab/>
        <w:t xml:space="preserve">HARI MAZOR, vl. </w:t>
      </w:r>
      <w:r w:rsidR="00D64D9E">
        <w:rPr>
          <w:b/>
        </w:rPr>
        <w:t xml:space="preserve">Auto – elektro servis Bribir, Ugrini 9, OIB 59831434844 </w:t>
      </w:r>
      <w:r>
        <w:t xml:space="preserve">prijavio je tražbinu u iznosu </w:t>
      </w:r>
      <w:r w:rsidR="00D64D9E">
        <w:t>1.440,00</w:t>
      </w:r>
      <w:r>
        <w:t xml:space="preserve"> kn, s </w:t>
      </w:r>
      <w:r w:rsidRPr="003D23AD">
        <w:t>osnove</w:t>
      </w:r>
      <w:r w:rsidR="003D23AD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6E0648" w:rsidR="006E0648">
      <w:pPr>
        <w:jc w:val="both"/>
      </w:pPr>
    </w:p>
    <w:p w:rsidRDefault="006E0648" w:rsidP="00A04386" w:rsidR="006E0648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6E0648" w:rsidP="00A04386" w:rsidR="006E0648">
      <w:pPr>
        <w:ind w:firstLine="708"/>
        <w:jc w:val="both"/>
      </w:pPr>
      <w:r>
        <w:t>Utvrđuje se da je dužnik priznao tražbinu u cijelosti.</w:t>
      </w:r>
    </w:p>
    <w:p w:rsidRDefault="006E0648" w:rsidP="00A04386" w:rsidR="006E0648">
      <w:pPr>
        <w:ind w:firstLine="708"/>
        <w:jc w:val="both"/>
      </w:pPr>
    </w:p>
    <w:p w:rsidRDefault="006E0648" w:rsidP="00A04386" w:rsidR="006E0648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6E0648" w:rsidP="00A04386" w:rsidR="006E0648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</w:t>
      </w:r>
      <w:r w:rsidR="00D64D9E">
        <w:rPr>
          <w:b/>
        </w:rPr>
        <w:t>1.440,00</w:t>
      </w:r>
      <w:r>
        <w:rPr>
          <w:b/>
        </w:rPr>
        <w:t xml:space="preserve"> kn.</w:t>
      </w:r>
    </w:p>
    <w:p w:rsidRDefault="00D64D9E" w:rsidP="00A04386" w:rsidR="00D64D9E">
      <w:pPr>
        <w:jc w:val="both"/>
        <w:rPr>
          <w:b/>
        </w:rPr>
      </w:pPr>
    </w:p>
    <w:p w:rsidRDefault="00D64D9E" w:rsidP="00B659A7" w:rsidR="00D64D9E">
      <w:pPr>
        <w:jc w:val="both"/>
      </w:pPr>
      <w:r>
        <w:rPr>
          <w:b/>
        </w:rPr>
        <w:t xml:space="preserve">23.   </w:t>
      </w:r>
      <w:r>
        <w:rPr>
          <w:b/>
        </w:rPr>
        <w:tab/>
        <w:t xml:space="preserve">MILMAN d.o.o. Crikvenica, Kralja Tomislava 30, OIB 59744512982 </w:t>
      </w:r>
      <w:r>
        <w:t xml:space="preserve">prijavio je tražbinu u iznosu 268,75 kn, s </w:t>
      </w:r>
      <w:r w:rsidRPr="003D23AD">
        <w:t>osnove</w:t>
      </w:r>
      <w:r w:rsidR="003D23AD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D64D9E" w:rsidR="00D64D9E">
      <w:pPr>
        <w:jc w:val="both"/>
      </w:pPr>
    </w:p>
    <w:p w:rsidRDefault="00D64D9E" w:rsidP="00A04386" w:rsidR="00D64D9E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D64D9E" w:rsidP="00A04386" w:rsidR="00D64D9E">
      <w:pPr>
        <w:ind w:firstLine="708"/>
        <w:jc w:val="both"/>
      </w:pPr>
      <w:r>
        <w:t>Utvrđuje se da je dužnik priznao tražbinu u cijelosti.</w:t>
      </w:r>
    </w:p>
    <w:p w:rsidRDefault="00D64D9E" w:rsidP="00A04386" w:rsidR="00D64D9E">
      <w:pPr>
        <w:ind w:firstLine="708"/>
        <w:jc w:val="both"/>
      </w:pPr>
    </w:p>
    <w:p w:rsidRDefault="00D64D9E" w:rsidP="00A04386" w:rsidR="00D64D9E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D64D9E" w:rsidP="00A04386" w:rsidR="00D64D9E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268,75 kn.</w:t>
      </w:r>
    </w:p>
    <w:p w:rsidRDefault="006E0648" w:rsidP="00A04386" w:rsidR="006E0648">
      <w:pPr>
        <w:jc w:val="both"/>
      </w:pPr>
    </w:p>
    <w:p w:rsidRDefault="00D64D9E" w:rsidP="00B659A7" w:rsidR="00D64D9E">
      <w:pPr>
        <w:jc w:val="both"/>
      </w:pPr>
      <w:r>
        <w:rPr>
          <w:b/>
        </w:rPr>
        <w:t xml:space="preserve">24.   </w:t>
      </w:r>
      <w:r>
        <w:rPr>
          <w:b/>
        </w:rPr>
        <w:tab/>
        <w:t xml:space="preserve">REPUBLIKA HRVATSKA, MINISTARSTVO FINANCIJA, Zagreb, Katančićeva 5, OIB 18683136487 </w:t>
      </w:r>
      <w:r>
        <w:t xml:space="preserve">prijavio je tražbinu u iznosu 55.430,01 kn, s </w:t>
      </w:r>
      <w:r w:rsidRPr="00D64D9E">
        <w:t>osnove</w:t>
      </w:r>
      <w:r>
        <w:t xml:space="preserve"> poreznog duga, poreza i doprinosa. </w:t>
      </w:r>
    </w:p>
    <w:p w:rsidRDefault="00D64D9E" w:rsidR="00D64D9E">
      <w:pPr>
        <w:jc w:val="both"/>
      </w:pPr>
    </w:p>
    <w:p w:rsidRDefault="00D64D9E" w:rsidP="00A04386" w:rsidR="00D64D9E">
      <w:pPr>
        <w:jc w:val="both"/>
      </w:pPr>
      <w:r>
        <w:t xml:space="preserve">   </w:t>
      </w:r>
      <w:r>
        <w:tab/>
        <w:t>Utvrđuje se da je povjerenik priznao tražbinu djelomično u iznosu 51.962,48 kn, a ospor</w:t>
      </w:r>
      <w:r w:rsidR="003D23AD">
        <w:t>io</w:t>
      </w:r>
      <w:r>
        <w:t xml:space="preserve"> u iznosu 3.467,53 kn, uz obrazloženje da je osporeni dio tražbine podmiren.  </w:t>
      </w:r>
    </w:p>
    <w:p w:rsidRDefault="00D64D9E" w:rsidP="00A04386" w:rsidR="00D64D9E">
      <w:pPr>
        <w:jc w:val="both"/>
      </w:pPr>
      <w:r>
        <w:tab/>
        <w:t>Utvrđuje se da je dužnik priznao tražbinu djelomično u iznosu 51.962,48 kn, a ospor</w:t>
      </w:r>
      <w:r w:rsidR="003D23AD">
        <w:t>io</w:t>
      </w:r>
      <w:r>
        <w:t xml:space="preserve"> u iznosu 3.467,53 kn, uz obrazloženje da je osporeni dio tražbine podmiren.  </w:t>
      </w:r>
    </w:p>
    <w:p w:rsidRDefault="00D64D9E" w:rsidP="00A04386" w:rsidR="00D64D9E">
      <w:pPr>
        <w:ind w:firstLine="708"/>
        <w:jc w:val="both"/>
      </w:pPr>
    </w:p>
    <w:p w:rsidRDefault="00D64D9E" w:rsidP="00A04386" w:rsidR="00D64D9E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E74474" w:rsidP="00A04386" w:rsidR="00E74474">
      <w:pPr>
        <w:jc w:val="both"/>
        <w:rPr>
          <w:b/>
        </w:rPr>
      </w:pPr>
    </w:p>
    <w:p w:rsidRDefault="00E74474" w:rsidP="00A04386" w:rsidR="00CB7C72">
      <w:pPr>
        <w:jc w:val="both"/>
      </w:pPr>
      <w:r>
        <w:rPr>
          <w:b/>
        </w:rPr>
        <w:tab/>
      </w:r>
      <w:r w:rsidRPr="00E74474">
        <w:t>Opun. vjerovnika</w:t>
      </w:r>
      <w:r w:rsidR="00CB7C72" w:rsidRPr="00E74474">
        <w:t xml:space="preserve"> REPUBLIKA HRVATSKA, MINISTARSTVO FINANCIJA na ročištu povlači prijavu tražbine za iznos </w:t>
      </w:r>
      <w:r w:rsidRPr="003D23AD">
        <w:t>1.601,</w:t>
      </w:r>
      <w:r w:rsidR="003D23AD" w:rsidRPr="003D23AD">
        <w:t>15</w:t>
      </w:r>
      <w:r w:rsidR="00CB7C72" w:rsidRPr="003D23AD">
        <w:t xml:space="preserve"> kn</w:t>
      </w:r>
      <w:r w:rsidRPr="003D23AD">
        <w:t>, dok se iznos 1.866,</w:t>
      </w:r>
      <w:r w:rsidR="003D23AD" w:rsidRPr="003D23AD">
        <w:t>38</w:t>
      </w:r>
      <w:r w:rsidRPr="003D23AD">
        <w:t xml:space="preserve"> kn</w:t>
      </w:r>
      <w:r>
        <w:t xml:space="preserve"> odnosi na prioritetn</w:t>
      </w:r>
      <w:r w:rsidR="003D23AD">
        <w:t>e</w:t>
      </w:r>
      <w:r>
        <w:t xml:space="preserve"> tražbin</w:t>
      </w:r>
      <w:r w:rsidR="003D23AD">
        <w:t>e</w:t>
      </w:r>
      <w:r>
        <w:t xml:space="preserve"> koj</w:t>
      </w:r>
      <w:r w:rsidR="003D23AD">
        <w:t>e</w:t>
      </w:r>
      <w:r>
        <w:t xml:space="preserve"> ni</w:t>
      </w:r>
      <w:r w:rsidR="003D23AD">
        <w:t>su</w:t>
      </w:r>
      <w:r>
        <w:t xml:space="preserve"> predmet </w:t>
      </w:r>
      <w:r w:rsidR="003D23AD">
        <w:t>prijave</w:t>
      </w:r>
      <w:r w:rsidR="00CB7C72" w:rsidRPr="00E74474">
        <w:t>.</w:t>
      </w:r>
    </w:p>
    <w:p w:rsidRDefault="004C42C6" w:rsidP="00A04386" w:rsidR="004C42C6">
      <w:pPr>
        <w:jc w:val="both"/>
      </w:pPr>
    </w:p>
    <w:p w:rsidRDefault="004C42C6" w:rsidP="004C42C6" w:rsidR="004C42C6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53.828,86 kn.</w:t>
      </w:r>
    </w:p>
    <w:p w:rsidRDefault="00E74474" w:rsidP="00A04386" w:rsidR="00E74474">
      <w:pPr>
        <w:jc w:val="both"/>
        <w:rPr>
          <w:b/>
        </w:rPr>
      </w:pPr>
      <w:r>
        <w:rPr>
          <w:b/>
        </w:rPr>
        <w:tab/>
      </w:r>
    </w:p>
    <w:p w:rsidRDefault="00E9730C" w:rsidP="00B659A7" w:rsidR="00E9730C">
      <w:pPr>
        <w:jc w:val="both"/>
      </w:pPr>
      <w:r>
        <w:rPr>
          <w:b/>
        </w:rPr>
        <w:t xml:space="preserve">25.   </w:t>
      </w:r>
      <w:r>
        <w:rPr>
          <w:b/>
        </w:rPr>
        <w:tab/>
        <w:t xml:space="preserve">NAVITECH d.o.o. Novi Vinodolski, Ogulinska 16, OIB 29690435003 </w:t>
      </w:r>
      <w:r>
        <w:t xml:space="preserve">prijavio je tražbinu u iznosu 7.947,56 kn, s </w:t>
      </w:r>
      <w:r w:rsidRPr="004C42C6">
        <w:t>osnove</w:t>
      </w:r>
      <w:r w:rsidR="004C42C6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E9730C" w:rsidR="00E9730C">
      <w:pPr>
        <w:jc w:val="both"/>
      </w:pPr>
    </w:p>
    <w:p w:rsidRDefault="00E9730C" w:rsidP="00A04386" w:rsidR="00E9730C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E9730C" w:rsidP="00A04386" w:rsidR="00E9730C">
      <w:pPr>
        <w:ind w:firstLine="708"/>
        <w:jc w:val="both"/>
      </w:pPr>
      <w:r>
        <w:t>Utvrđuje se da je dužnik priznao tražbinu u cijelosti.</w:t>
      </w:r>
    </w:p>
    <w:p w:rsidRDefault="00E9730C" w:rsidP="00A04386" w:rsidR="00E9730C">
      <w:pPr>
        <w:ind w:firstLine="708"/>
        <w:jc w:val="both"/>
      </w:pPr>
    </w:p>
    <w:p w:rsidRDefault="00E9730C" w:rsidP="00A04386" w:rsidR="00E9730C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E9730C" w:rsidP="00A04386" w:rsidR="00E9730C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7.947,56 kn.</w:t>
      </w:r>
    </w:p>
    <w:p w:rsidRDefault="00D64D9E" w:rsidP="00A04386" w:rsidR="00D64D9E">
      <w:pPr>
        <w:jc w:val="both"/>
      </w:pPr>
    </w:p>
    <w:p w:rsidRDefault="00717DBB" w:rsidP="00B659A7" w:rsidR="00717DBB">
      <w:pPr>
        <w:jc w:val="both"/>
      </w:pPr>
      <w:r>
        <w:rPr>
          <w:b/>
        </w:rPr>
        <w:t xml:space="preserve">26.   </w:t>
      </w:r>
      <w:r>
        <w:rPr>
          <w:b/>
        </w:rPr>
        <w:tab/>
        <w:t xml:space="preserve">NOVI FORTIS d.o.o. Novi Vinodolski, </w:t>
      </w:r>
      <w:r w:rsidR="00637422">
        <w:rPr>
          <w:b/>
        </w:rPr>
        <w:t>K</w:t>
      </w:r>
      <w:r>
        <w:rPr>
          <w:b/>
        </w:rPr>
        <w:t xml:space="preserve">rasa 43, OIB 58453287926 </w:t>
      </w:r>
      <w:r>
        <w:t xml:space="preserve">prijavio je tražbinu u iznosu 12.500,00 kn, s </w:t>
      </w:r>
      <w:r w:rsidRPr="004C42C6">
        <w:t>osnove</w:t>
      </w:r>
      <w:r w:rsidR="004C42C6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717DBB" w:rsidR="00717DBB">
      <w:pPr>
        <w:jc w:val="both"/>
      </w:pPr>
    </w:p>
    <w:p w:rsidRDefault="00717DBB" w:rsidP="00A04386" w:rsidR="00717DBB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17DBB" w:rsidP="00A04386" w:rsidR="00717DBB">
      <w:pPr>
        <w:ind w:firstLine="708"/>
        <w:jc w:val="both"/>
      </w:pPr>
      <w:r>
        <w:t>Utvrđuje se da je dužnik priznao tražbinu u cijelosti.</w:t>
      </w:r>
    </w:p>
    <w:p w:rsidRDefault="00717DBB" w:rsidP="00A04386" w:rsidR="00717DBB">
      <w:pPr>
        <w:ind w:firstLine="708"/>
        <w:jc w:val="both"/>
      </w:pPr>
    </w:p>
    <w:p w:rsidRDefault="00717DBB" w:rsidP="00A04386" w:rsidR="00717DBB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17DBB" w:rsidP="00A04386" w:rsidR="00717DBB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12.500,00 kn.</w:t>
      </w:r>
    </w:p>
    <w:p w:rsidRDefault="00717DBB" w:rsidP="00A04386" w:rsidR="00717DBB">
      <w:pPr>
        <w:jc w:val="both"/>
        <w:rPr>
          <w:b/>
        </w:rPr>
      </w:pPr>
    </w:p>
    <w:p w:rsidRDefault="00717DBB" w:rsidP="00B659A7" w:rsidR="00717DBB">
      <w:pPr>
        <w:jc w:val="both"/>
      </w:pPr>
      <w:r>
        <w:rPr>
          <w:b/>
        </w:rPr>
        <w:t xml:space="preserve">27.   </w:t>
      </w:r>
      <w:r>
        <w:rPr>
          <w:b/>
        </w:rPr>
        <w:tab/>
        <w:t xml:space="preserve">SPECIJALNA ZAVARIVANJA ČUKMAN d.o.o. Lučko, Ježdovečka ulica 1c, OIB 14195538193 </w:t>
      </w:r>
      <w:r>
        <w:t xml:space="preserve">prijavio je tražbinu u iznosu 4.725,00 kn, s </w:t>
      </w:r>
      <w:r w:rsidRPr="004C42C6">
        <w:t>osnove</w:t>
      </w:r>
      <w:r w:rsidR="004C42C6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717DBB" w:rsidR="00717DBB">
      <w:pPr>
        <w:jc w:val="both"/>
      </w:pPr>
    </w:p>
    <w:p w:rsidRDefault="00717DBB" w:rsidP="00A04386" w:rsidR="00717DBB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17DBB" w:rsidP="00A04386" w:rsidR="00717DBB">
      <w:pPr>
        <w:ind w:firstLine="708"/>
        <w:jc w:val="both"/>
      </w:pPr>
      <w:r>
        <w:t>Utvrđuje se da je dužnik priznao tražbinu u cijelosti.</w:t>
      </w:r>
    </w:p>
    <w:p w:rsidRDefault="00717DBB" w:rsidP="00A04386" w:rsidR="00717DBB">
      <w:pPr>
        <w:ind w:firstLine="708"/>
        <w:jc w:val="both"/>
      </w:pPr>
    </w:p>
    <w:p w:rsidRDefault="00717DBB" w:rsidP="00A04386" w:rsidR="00717DBB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17DBB" w:rsidP="00A04386" w:rsidR="00717DBB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4.725,00 kn.</w:t>
      </w:r>
    </w:p>
    <w:p w:rsidRDefault="004C42C6" w:rsidP="00A04386" w:rsidR="004C42C6">
      <w:pPr>
        <w:jc w:val="both"/>
        <w:rPr>
          <w:b/>
        </w:rPr>
      </w:pPr>
    </w:p>
    <w:p w:rsidRDefault="00717DBB" w:rsidP="00B659A7" w:rsidR="00717DBB">
      <w:pPr>
        <w:jc w:val="both"/>
      </w:pPr>
      <w:r>
        <w:rPr>
          <w:b/>
        </w:rPr>
        <w:t xml:space="preserve">28.   </w:t>
      </w:r>
      <w:r>
        <w:rPr>
          <w:b/>
        </w:rPr>
        <w:tab/>
        <w:t xml:space="preserve">SPORT – MARE d.o.o. Pula, Palisina 96, OIB 36227442891 </w:t>
      </w:r>
      <w:r>
        <w:t xml:space="preserve">prijavio je tražbinu u iznosu 50.000,00 kn, s </w:t>
      </w:r>
      <w:r w:rsidRPr="004C42C6">
        <w:t>osnove</w:t>
      </w:r>
      <w:r w:rsidR="004C42C6">
        <w:t xml:space="preserve"> isporuke</w:t>
      </w:r>
      <w:r>
        <w:t xml:space="preserve">. Prijava tražbine nije podnesena. Tražbina je </w:t>
      </w:r>
      <w:r>
        <w:lastRenderedPageBreak/>
        <w:t>navedena u prijedlogu za otvaranje predstečajnoga postupka, pa se temeljem čl.39. SZ smatra prijavljenom tražbinom.</w:t>
      </w:r>
    </w:p>
    <w:p w:rsidRDefault="00717DBB" w:rsidR="00717DBB">
      <w:pPr>
        <w:jc w:val="both"/>
      </w:pPr>
    </w:p>
    <w:p w:rsidRDefault="00717DBB" w:rsidP="00A04386" w:rsidR="00717DBB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17DBB" w:rsidP="00A04386" w:rsidR="00717DBB">
      <w:pPr>
        <w:ind w:firstLine="708"/>
        <w:jc w:val="both"/>
      </w:pPr>
      <w:r>
        <w:t>Utvrđuje se da je dužnik priznao tražbinu u cijelosti.</w:t>
      </w:r>
    </w:p>
    <w:p w:rsidRDefault="00717DBB" w:rsidP="00A04386" w:rsidR="00717DBB">
      <w:pPr>
        <w:ind w:firstLine="708"/>
        <w:jc w:val="both"/>
      </w:pPr>
    </w:p>
    <w:p w:rsidRDefault="00717DBB" w:rsidP="00A04386" w:rsidR="00717DBB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17DBB" w:rsidP="00A04386" w:rsidR="00717DBB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50.000,00 kn.</w:t>
      </w:r>
    </w:p>
    <w:p w:rsidRDefault="00717DBB" w:rsidP="00A04386" w:rsidR="00717DBB">
      <w:pPr>
        <w:jc w:val="both"/>
        <w:rPr>
          <w:b/>
        </w:rPr>
      </w:pPr>
    </w:p>
    <w:p w:rsidRDefault="00717DBB" w:rsidP="00B659A7" w:rsidR="00717DBB">
      <w:pPr>
        <w:jc w:val="both"/>
      </w:pPr>
      <w:r>
        <w:rPr>
          <w:b/>
        </w:rPr>
        <w:t xml:space="preserve">29.   </w:t>
      </w:r>
      <w:r>
        <w:rPr>
          <w:b/>
        </w:rPr>
        <w:tab/>
        <w:t xml:space="preserve">SUŠAK d.o.o. Rijeka, Kumičićeva 11, OIB 68078099474 </w:t>
      </w:r>
      <w:r>
        <w:t xml:space="preserve">prijavio je tražbinu u iznosu 1.875,00 kn, s </w:t>
      </w:r>
      <w:r w:rsidRPr="004C42C6">
        <w:t>osnove</w:t>
      </w:r>
      <w:r w:rsidR="004C42C6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717DBB" w:rsidR="00717DBB">
      <w:pPr>
        <w:jc w:val="both"/>
      </w:pPr>
    </w:p>
    <w:p w:rsidRDefault="00717DBB" w:rsidP="00A04386" w:rsidR="00717DBB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17DBB" w:rsidP="00A04386" w:rsidR="00717DBB">
      <w:pPr>
        <w:ind w:firstLine="708"/>
        <w:jc w:val="both"/>
      </w:pPr>
      <w:r>
        <w:t>Utvrđuje se da je dužnik priznao tražbinu u cijelosti.</w:t>
      </w:r>
    </w:p>
    <w:p w:rsidRDefault="00717DBB" w:rsidP="00A04386" w:rsidR="00717DBB">
      <w:pPr>
        <w:ind w:firstLine="708"/>
        <w:jc w:val="both"/>
      </w:pPr>
    </w:p>
    <w:p w:rsidRDefault="00717DBB" w:rsidP="00A04386" w:rsidR="00717DBB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17DBB" w:rsidP="00A04386" w:rsidR="00717DBB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1.875,00 kn.</w:t>
      </w:r>
    </w:p>
    <w:p w:rsidRDefault="00717DBB" w:rsidP="00A04386" w:rsidR="00717DBB">
      <w:pPr>
        <w:jc w:val="both"/>
        <w:rPr>
          <w:b/>
        </w:rPr>
      </w:pPr>
    </w:p>
    <w:p w:rsidRDefault="00717DBB" w:rsidP="00B659A7" w:rsidR="00717DBB">
      <w:pPr>
        <w:jc w:val="both"/>
      </w:pPr>
      <w:r>
        <w:rPr>
          <w:b/>
        </w:rPr>
        <w:t xml:space="preserve">30.   </w:t>
      </w:r>
      <w:r>
        <w:rPr>
          <w:b/>
        </w:rPr>
        <w:tab/>
        <w:t xml:space="preserve">SANJA SVETIĆ, vl. obrta za knjigovodstvene usluge SVETIĆ, Novi Vinodolski, Nova Krasa 18, OIB 45759178010 </w:t>
      </w:r>
      <w:r>
        <w:t xml:space="preserve">prijavio je tražbinu u iznosu 9.600,00 kn, s </w:t>
      </w:r>
      <w:r w:rsidRPr="004C42C6">
        <w:t>osnove</w:t>
      </w:r>
      <w:r w:rsidR="004C42C6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717DBB" w:rsidR="00717DBB">
      <w:pPr>
        <w:jc w:val="both"/>
      </w:pPr>
    </w:p>
    <w:p w:rsidRDefault="00717DBB" w:rsidP="00A04386" w:rsidR="00717DBB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17DBB" w:rsidP="00A04386" w:rsidR="00717DBB">
      <w:pPr>
        <w:ind w:firstLine="708"/>
        <w:jc w:val="both"/>
      </w:pPr>
      <w:r>
        <w:t>Utvrđuje se da je dužnik priznao tražbinu u cijelosti.</w:t>
      </w:r>
    </w:p>
    <w:p w:rsidRDefault="00717DBB" w:rsidP="00A04386" w:rsidR="00717DBB">
      <w:pPr>
        <w:ind w:firstLine="708"/>
        <w:jc w:val="both"/>
      </w:pPr>
    </w:p>
    <w:p w:rsidRDefault="00717DBB" w:rsidP="00A04386" w:rsidR="00717DBB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17DBB" w:rsidP="00A04386" w:rsidR="00717DBB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9.600,00 kn.</w:t>
      </w:r>
    </w:p>
    <w:p w:rsidRDefault="00717DBB" w:rsidP="00A04386" w:rsidR="00717DBB">
      <w:pPr>
        <w:jc w:val="both"/>
        <w:rPr>
          <w:b/>
        </w:rPr>
      </w:pPr>
    </w:p>
    <w:p w:rsidRDefault="00717DBB" w:rsidP="00B659A7" w:rsidR="00717DBB">
      <w:pPr>
        <w:jc w:val="both"/>
      </w:pPr>
      <w:r>
        <w:rPr>
          <w:b/>
        </w:rPr>
        <w:t xml:space="preserve">31.   </w:t>
      </w:r>
      <w:r>
        <w:rPr>
          <w:b/>
        </w:rPr>
        <w:tab/>
        <w:t xml:space="preserve">TM ZAGREB d.o.o. Zagreb, Susedsko polje 53, OIB 26503455503 </w:t>
      </w:r>
      <w:r>
        <w:t xml:space="preserve">prijavio je tražbinu u iznosu 106.231,60 kn, s </w:t>
      </w:r>
      <w:r w:rsidRPr="004C42C6">
        <w:t>osnove</w:t>
      </w:r>
      <w:r w:rsidR="004C42C6">
        <w:t xml:space="preserve"> isporuke</w:t>
      </w:r>
      <w:r>
        <w:tab/>
        <w:t>. Prijava tražbine nije podnesena. Tražbina je navedena u prijedlogu za otvaranje predstečajnoga postupka, pa se temeljem čl.39. SZ smatra prijavljenom tražbinom.</w:t>
      </w:r>
    </w:p>
    <w:p w:rsidRDefault="00717DBB" w:rsidR="00717DBB">
      <w:pPr>
        <w:jc w:val="both"/>
      </w:pPr>
    </w:p>
    <w:p w:rsidRDefault="00717DBB" w:rsidP="00A04386" w:rsidR="00717DBB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17DBB" w:rsidP="00A04386" w:rsidR="00717DBB">
      <w:pPr>
        <w:ind w:firstLine="708"/>
        <w:jc w:val="both"/>
      </w:pPr>
      <w:r>
        <w:t>Utvrđuje se da je dužnik priznao tražbinu u cijelosti.</w:t>
      </w:r>
    </w:p>
    <w:p w:rsidRDefault="00717DBB" w:rsidP="00A04386" w:rsidR="00717DBB">
      <w:pPr>
        <w:ind w:firstLine="708"/>
        <w:jc w:val="both"/>
      </w:pPr>
    </w:p>
    <w:p w:rsidRDefault="00717DBB" w:rsidP="00A04386" w:rsidR="00717DBB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17DBB" w:rsidP="00A04386" w:rsidR="00717DBB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106.231,60 kn.</w:t>
      </w:r>
    </w:p>
    <w:p w:rsidRDefault="00717DBB" w:rsidP="00A04386" w:rsidR="00717DBB">
      <w:pPr>
        <w:jc w:val="both"/>
        <w:rPr>
          <w:b/>
        </w:rPr>
      </w:pPr>
    </w:p>
    <w:p w:rsidRDefault="004C42C6" w:rsidP="00B659A7" w:rsidR="00717DBB">
      <w:pPr>
        <w:jc w:val="both"/>
      </w:pPr>
      <w:r>
        <w:rPr>
          <w:b/>
        </w:rPr>
        <w:lastRenderedPageBreak/>
        <w:t xml:space="preserve">32.   </w:t>
      </w:r>
      <w:r>
        <w:rPr>
          <w:b/>
        </w:rPr>
        <w:tab/>
        <w:t>VI</w:t>
      </w:r>
      <w:r w:rsidR="00717DBB">
        <w:rPr>
          <w:b/>
        </w:rPr>
        <w:t xml:space="preserve">Pnet d.o.o. Zagreb, Vrtni put 1, OIB 29524210204 </w:t>
      </w:r>
      <w:r w:rsidR="00717DBB">
        <w:t xml:space="preserve">prijavio je tražbinu u iznosu 3.332,70 kn, s </w:t>
      </w:r>
      <w:r w:rsidR="00717DBB" w:rsidRPr="00707040">
        <w:t>osnove</w:t>
      </w:r>
      <w:r w:rsidR="00707040">
        <w:t xml:space="preserve"> Ugovora o pretplatničkom odnosu</w:t>
      </w:r>
      <w:r w:rsidR="00717DBB">
        <w:t xml:space="preserve">. </w:t>
      </w:r>
    </w:p>
    <w:p w:rsidRDefault="00717DBB" w:rsidR="00717DBB">
      <w:pPr>
        <w:jc w:val="both"/>
      </w:pPr>
    </w:p>
    <w:p w:rsidRDefault="00717DBB" w:rsidP="00A04386" w:rsidR="00717DBB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17DBB" w:rsidP="00A04386" w:rsidR="00717DBB">
      <w:pPr>
        <w:ind w:firstLine="708"/>
        <w:jc w:val="both"/>
      </w:pPr>
      <w:r>
        <w:t>Utvrđuje se da je dužnik priznao tražbinu u cijelosti.</w:t>
      </w:r>
    </w:p>
    <w:p w:rsidRDefault="00717DBB" w:rsidP="00A04386" w:rsidR="00717DBB">
      <w:pPr>
        <w:ind w:firstLine="708"/>
        <w:jc w:val="both"/>
      </w:pPr>
    </w:p>
    <w:p w:rsidRDefault="00717DBB" w:rsidP="00A04386" w:rsidR="00717DBB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17DBB" w:rsidP="00A04386" w:rsidR="00717DBB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3.332,70 kn.</w:t>
      </w:r>
    </w:p>
    <w:p w:rsidRDefault="00717DBB" w:rsidP="00A04386" w:rsidR="00717DBB">
      <w:pPr>
        <w:jc w:val="both"/>
        <w:rPr>
          <w:b/>
        </w:rPr>
      </w:pPr>
    </w:p>
    <w:p w:rsidRDefault="00707040" w:rsidP="00B659A7" w:rsidR="00707040">
      <w:pPr>
        <w:jc w:val="both"/>
      </w:pPr>
      <w:r>
        <w:rPr>
          <w:b/>
        </w:rPr>
        <w:t xml:space="preserve">33.   </w:t>
      </w:r>
      <w:r>
        <w:rPr>
          <w:b/>
        </w:rPr>
        <w:tab/>
        <w:t xml:space="preserve">WASI d.o.o. Zagreb, Franje Lučića 32, OIB 74224169321 </w:t>
      </w:r>
      <w:r>
        <w:t xml:space="preserve">prijavio je tražbinu u iznosu 7.836,44 kn, s </w:t>
      </w:r>
      <w:r w:rsidRPr="004C42C6">
        <w:t>osnove</w:t>
      </w:r>
      <w:r w:rsidR="004C42C6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707040" w:rsidR="00707040">
      <w:pPr>
        <w:jc w:val="both"/>
      </w:pPr>
    </w:p>
    <w:p w:rsidRDefault="00707040" w:rsidP="00A04386" w:rsidR="00707040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07040" w:rsidP="00A04386" w:rsidR="00707040">
      <w:pPr>
        <w:ind w:firstLine="708"/>
        <w:jc w:val="both"/>
      </w:pPr>
      <w:r>
        <w:t>Utvrđuje se da je dužnik priznao tražbinu u cijelosti.</w:t>
      </w:r>
    </w:p>
    <w:p w:rsidRDefault="00707040" w:rsidP="00A04386" w:rsidR="00707040">
      <w:pPr>
        <w:ind w:firstLine="708"/>
        <w:jc w:val="both"/>
      </w:pPr>
    </w:p>
    <w:p w:rsidRDefault="00707040" w:rsidP="00A04386" w:rsidR="00707040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07040" w:rsidP="00A04386" w:rsidR="00707040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7.836,44 kn.</w:t>
      </w:r>
    </w:p>
    <w:p w:rsidRDefault="00707040" w:rsidP="00A04386" w:rsidR="00707040">
      <w:pPr>
        <w:jc w:val="both"/>
        <w:rPr>
          <w:b/>
        </w:rPr>
      </w:pPr>
    </w:p>
    <w:p w:rsidRDefault="00707040" w:rsidP="00B659A7" w:rsidR="00707040">
      <w:pPr>
        <w:jc w:val="both"/>
      </w:pPr>
      <w:r>
        <w:rPr>
          <w:b/>
        </w:rPr>
        <w:t xml:space="preserve">34.   </w:t>
      </w:r>
      <w:r>
        <w:rPr>
          <w:b/>
        </w:rPr>
        <w:tab/>
        <w:t xml:space="preserve">WEST TRADING OIL </w:t>
      </w:r>
      <w:r w:rsidR="00611E51">
        <w:rPr>
          <w:b/>
        </w:rPr>
        <w:t>C</w:t>
      </w:r>
      <w:r>
        <w:rPr>
          <w:b/>
        </w:rPr>
        <w:t xml:space="preserve">OMPANY Slobodnica, </w:t>
      </w:r>
      <w:r w:rsidR="00611E51">
        <w:rPr>
          <w:b/>
        </w:rPr>
        <w:t>Slavonsko</w:t>
      </w:r>
      <w:r w:rsidR="00637422">
        <w:rPr>
          <w:b/>
        </w:rPr>
        <w:t xml:space="preserve"> </w:t>
      </w:r>
      <w:r w:rsidR="00611E51">
        <w:rPr>
          <w:b/>
        </w:rPr>
        <w:t>brodska 21, OIB 19911825156</w:t>
      </w:r>
      <w:r>
        <w:rPr>
          <w:b/>
        </w:rPr>
        <w:t xml:space="preserve"> </w:t>
      </w:r>
      <w:r>
        <w:t xml:space="preserve">prijavio je tražbinu u iznosu </w:t>
      </w:r>
      <w:r w:rsidR="00611E51">
        <w:t>16.712,08</w:t>
      </w:r>
      <w:r>
        <w:t xml:space="preserve"> kn, s </w:t>
      </w:r>
      <w:r w:rsidRPr="004C42C6">
        <w:t>osnove</w:t>
      </w:r>
      <w:r w:rsidR="004C42C6">
        <w:t xml:space="preserve"> isporuke</w:t>
      </w:r>
      <w:r>
        <w:t>. Prijava tražbine nije podnesena. Tražbina je navedena u prijedlogu za otvaranje predstečajnoga postupka, pa se temeljem čl.39. SZ smatra prijavljenom tražbinom.</w:t>
      </w:r>
    </w:p>
    <w:p w:rsidRDefault="00707040" w:rsidR="00707040">
      <w:pPr>
        <w:jc w:val="both"/>
      </w:pPr>
    </w:p>
    <w:p w:rsidRDefault="00707040" w:rsidP="00A04386" w:rsidR="00707040">
      <w:pPr>
        <w:jc w:val="both"/>
      </w:pPr>
      <w:r>
        <w:t xml:space="preserve">   </w:t>
      </w:r>
      <w:r>
        <w:tab/>
        <w:t xml:space="preserve">Utvrđuje se da je povjerenik priznao tražbinu u cijelosti.  </w:t>
      </w:r>
    </w:p>
    <w:p w:rsidRDefault="00707040" w:rsidP="00A04386" w:rsidR="00707040">
      <w:pPr>
        <w:ind w:firstLine="708"/>
        <w:jc w:val="both"/>
      </w:pPr>
      <w:r>
        <w:t>Utvrđuje se da je dužnik priznao tražbinu u cijelosti.</w:t>
      </w:r>
    </w:p>
    <w:p w:rsidRDefault="00707040" w:rsidP="00A04386" w:rsidR="00707040">
      <w:pPr>
        <w:ind w:firstLine="708"/>
        <w:jc w:val="both"/>
      </w:pPr>
    </w:p>
    <w:p w:rsidRDefault="00707040" w:rsidP="00A04386" w:rsidR="00707040">
      <w:pPr>
        <w:jc w:val="both"/>
      </w:pPr>
      <w:r w:rsidRPr="00E238E8">
        <w:tab/>
        <w:t>Budući prijavljenu tražbinu vjerovnika u propisanom roku nije osporio dužnik, povjerenik i/ili vjerovnik.</w:t>
      </w:r>
      <w:r>
        <w:t xml:space="preserve"> </w:t>
      </w:r>
    </w:p>
    <w:p w:rsidRDefault="00707040" w:rsidP="00A04386" w:rsidR="00707040">
      <w:pPr>
        <w:jc w:val="both"/>
        <w:rPr>
          <w:b/>
        </w:rPr>
      </w:pPr>
      <w:r>
        <w:tab/>
        <w:t>Sudac objavljuje da se tražbina ovog vjerovnika smatra utvrđenom u iznosu</w:t>
      </w:r>
      <w:r>
        <w:rPr>
          <w:b/>
        </w:rPr>
        <w:t xml:space="preserve"> </w:t>
      </w:r>
      <w:r w:rsidR="00611E51">
        <w:rPr>
          <w:b/>
        </w:rPr>
        <w:t>16.712,08</w:t>
      </w:r>
      <w:r>
        <w:rPr>
          <w:b/>
        </w:rPr>
        <w:t xml:space="preserve"> kn.</w:t>
      </w:r>
    </w:p>
    <w:p w:rsidRDefault="00707040" w:rsidP="00A04386" w:rsidR="00707040">
      <w:pPr>
        <w:jc w:val="both"/>
        <w:rPr>
          <w:b/>
        </w:rPr>
      </w:pPr>
    </w:p>
    <w:p w:rsidRDefault="002118EE" w:rsidP="00A04386" w:rsidR="002118EE" w:rsidRPr="002118EE">
      <w:pPr>
        <w:jc w:val="both"/>
      </w:pPr>
      <w:r w:rsidRPr="002118EE">
        <w:tab/>
        <w:t xml:space="preserve">Utvrđuje se da na današnjem ročištu </w:t>
      </w:r>
      <w:r>
        <w:t>nije ispitana podnesena prijava tražbine razlučnog vjerovnika SERAPHILUS d.o.o. Zagreb, Buzinski prilaz 30. Naime, uz prijavu tražbine vjerovnik nije priložio urednu punomoć za zastupanje</w:t>
      </w:r>
      <w:r w:rsidR="00165E73">
        <w:t xml:space="preserve">, a niti je podnio izjavu odriče li se ili ne odriče prava na odvojeno namirenje, odnosno izjavu o pristanku ili uskrati pristanka odgode namirenja iz predmeta na koji se odnosi njihovo razlučno pravo radi provedbe plana restrukturiranja. </w:t>
      </w:r>
      <w:r>
        <w:t xml:space="preserve">   </w:t>
      </w:r>
    </w:p>
    <w:p w:rsidRDefault="002118EE" w:rsidP="00A04386" w:rsidR="002118EE">
      <w:pPr>
        <w:jc w:val="both"/>
        <w:rPr>
          <w:b/>
        </w:rPr>
      </w:pPr>
    </w:p>
    <w:p w:rsidRDefault="004C42C6" w:rsidP="00A04386" w:rsidR="004C42C6">
      <w:pPr>
        <w:jc w:val="both"/>
      </w:pPr>
      <w:r w:rsidRPr="004C42C6">
        <w:tab/>
        <w:t xml:space="preserve">Opun. dužnika </w:t>
      </w:r>
      <w:r>
        <w:t xml:space="preserve">izjavljuje da navedeni vjerovnik prijavu tražbine nije dostavio na odgovarajućem obrascu. Ujedno navodi da je pravo na odvojeno namirenje vjerovnik stekao uknjižbom prava zaloga temeljem Ugovora o osnivanju založnog prava od 05. svibnja 2018. godine, koja je provedena u zemljišnim knjigama dana 11. svibnja 2018. godine pod brojem Z-19545/18, dakle nakon podnošenja dužnikovog prijedloga za otvaranje predstečajnog postupka, a koje pravo zaloga temeljem čl.168. SZ-a prestaje. </w:t>
      </w:r>
    </w:p>
    <w:p w:rsidRDefault="00A04386" w:rsidP="00A04386" w:rsidR="00A04386">
      <w:pPr>
        <w:jc w:val="both"/>
      </w:pPr>
      <w:r>
        <w:lastRenderedPageBreak/>
        <w:tab/>
        <w:t>Sudac donosi</w:t>
      </w:r>
    </w:p>
    <w:p w:rsidRDefault="00A04386" w:rsidP="00A04386" w:rsidR="00A04386" w:rsidRPr="00637422">
      <w:pPr>
        <w:jc w:val="center"/>
      </w:pPr>
      <w:r w:rsidRPr="00637422">
        <w:t>r j e š e n je</w:t>
      </w:r>
      <w:r w:rsidRPr="00637422">
        <w:tab/>
      </w:r>
    </w:p>
    <w:p w:rsidRDefault="00A04386" w:rsidP="00A04386" w:rsidR="00A04386">
      <w:pPr>
        <w:jc w:val="both"/>
      </w:pPr>
    </w:p>
    <w:p w:rsidRDefault="00165E73" w:rsidP="00A04386" w:rsidR="00165E73">
      <w:pPr>
        <w:pStyle w:val="Odlomakpopisa"/>
        <w:numPr>
          <w:ilvl w:val="0"/>
          <w:numId w:val="4"/>
        </w:numPr>
        <w:ind w:hanging="709" w:left="709"/>
        <w:jc w:val="both"/>
      </w:pPr>
      <w:r>
        <w:t>Nalaže se razlučnom vjerovniku SERAPHILUS d.o.o. Zagreb, Buzinski prilaz 30 u roku osam dana od dana dostave zapisnika dostaviti sudu punomoć za zastupanje odvjetnika Vladimira Burić iz Vodica, odnosno odobrenje za podnošenje prijave tražbine vjerovnika u predstečajnom postupku</w:t>
      </w:r>
      <w:r w:rsidR="00FD4683">
        <w:t>, obavijest</w:t>
      </w:r>
      <w:r w:rsidR="00D55B91">
        <w:t>iti</w:t>
      </w:r>
      <w:r w:rsidR="00FD4683">
        <w:t xml:space="preserve"> o svojim pravima, pravnoj osnovi razlučnog prava i dijelu imovine dužnika na koji se odnosi njihovo razlučno pravo, te dati izjavu odriču li se ili ne odriču prava na odvojeno namirenje, odnosno izjavu o pristanku ili uskrati pristanka odgode namirenja iz predmeta na koji se odnosi njihovo razlučno pravo radi provedbe plana restrukturiranja</w:t>
      </w:r>
      <w:r>
        <w:t>.</w:t>
      </w:r>
    </w:p>
    <w:p w:rsidRDefault="00165E73" w:rsidP="00165E73" w:rsidR="00165E73">
      <w:pPr>
        <w:pStyle w:val="Odlomakpopisa"/>
        <w:ind w:left="709"/>
        <w:jc w:val="both"/>
      </w:pPr>
    </w:p>
    <w:p w:rsidRDefault="002A34D5" w:rsidP="00165E73" w:rsidR="002A34D5">
      <w:pPr>
        <w:pStyle w:val="Odlomakpopisa"/>
        <w:ind w:left="709"/>
        <w:jc w:val="both"/>
      </w:pPr>
    </w:p>
    <w:p w:rsidRDefault="002A34D5" w:rsidP="002A34D5" w:rsidR="00D55B91">
      <w:pPr>
        <w:pStyle w:val="Odlomakpopisa"/>
        <w:ind w:left="0"/>
        <w:jc w:val="both"/>
      </w:pPr>
      <w:r>
        <w:tab/>
        <w:t xml:space="preserve">Opun. razlučnog vjerovnika ZAGREBAČKE BANKE d.d. Zagreb na ročištu izjavljuje da se razlučni vjerovnik ne odriče prava na odvojeno namirenje zbog čega se na njih ovaj predstečajni postupak niti ne odnosi. </w:t>
      </w:r>
    </w:p>
    <w:p w:rsidRDefault="006044D7" w:rsidP="00165E73" w:rsidR="006044D7">
      <w:pPr>
        <w:pStyle w:val="Odlomakpopisa"/>
        <w:ind w:left="709"/>
        <w:jc w:val="both"/>
      </w:pPr>
    </w:p>
    <w:p w:rsidRDefault="006044D7" w:rsidP="006044D7" w:rsidR="006044D7" w:rsidRPr="006044D7">
      <w:pPr>
        <w:pStyle w:val="Odlomakpopisa"/>
        <w:ind w:left="709"/>
      </w:pPr>
      <w:r w:rsidRPr="006044D7">
        <w:t>Slijedom navedenoga, sastavlja se tablica ispitanih tražbina:</w:t>
      </w:r>
    </w:p>
    <w:p w:rsidRDefault="006044D7" w:rsidP="006044D7" w:rsidR="006044D7" w:rsidRPr="006044D7">
      <w:pPr>
        <w:pStyle w:val="Odlomakpopisa"/>
        <w:ind w:left="709"/>
      </w:pPr>
      <w:r w:rsidRPr="006044D7">
        <w:rPr>
          <w:b/>
        </w:rPr>
        <w:t xml:space="preserve"> </w:t>
      </w:r>
    </w:p>
    <w:tbl>
      <w:tblPr>
        <w:tblW w:type="dxa" w:w="9642"/>
        <w:tblInd w:type="dxa" w:w="1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84"/>
        <w:gridCol w:w="1982"/>
        <w:gridCol w:w="1275"/>
        <w:gridCol w:w="1133"/>
        <w:gridCol w:w="1133"/>
        <w:gridCol w:w="1140"/>
        <w:gridCol w:w="1412"/>
        <w:gridCol w:w="1283"/>
      </w:tblGrid>
      <w:tr w:rsidTr="00637422" w:rsidR="006044D7" w:rsidRPr="00637422"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1A3" w:rsidP="006044D7" w:rsidR="006044D7" w:rsidRPr="00637422">
            <w:pPr>
              <w:pStyle w:val="Odlomakpopisa"/>
              <w:ind w:left="709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>01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44D7" w:rsidP="006044D7" w:rsidR="006044D7" w:rsidRPr="00637422">
            <w:pPr>
              <w:pStyle w:val="Odlomakpopisa"/>
              <w:ind w:left="-107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>Naziv vjerovnika, adresa, OIB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44D7" w:rsidP="006044D7" w:rsidR="006044D7" w:rsidRPr="00637422">
            <w:pPr>
              <w:pStyle w:val="Odlomakpopisa"/>
              <w:ind w:left="0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>Pravna osnova tražbine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44D7" w:rsidP="006044D7" w:rsidR="006044D7" w:rsidRPr="00637422">
            <w:pPr>
              <w:pStyle w:val="Odlomakpopisa"/>
              <w:ind w:left="0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 xml:space="preserve">Iznos prijavljene tražbine (kn)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44D7" w:rsidP="006044D7" w:rsidR="006044D7" w:rsidRPr="00637422">
            <w:pPr>
              <w:pStyle w:val="Odlomakpopisa"/>
              <w:ind w:left="-102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>Iznos utvrđene tražbine (kn)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44D7" w:rsidP="00910183" w:rsidR="006044D7" w:rsidRPr="00637422">
            <w:pPr>
              <w:pStyle w:val="Odlomakpopisa"/>
              <w:ind w:left="-101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>Iznos osporene tražbine (kn)</w:t>
            </w: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44D7" w:rsidP="00910183" w:rsidR="006044D7" w:rsidRPr="00637422">
            <w:pPr>
              <w:pStyle w:val="Odlomakpopisa"/>
              <w:ind w:left="-100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>Osporavatelj</w:t>
            </w: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44D7" w:rsidP="00910183" w:rsidR="006044D7" w:rsidRPr="00637422">
            <w:pPr>
              <w:pStyle w:val="Odlomakpopisa"/>
              <w:ind w:left="-102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>Razlog osporavanja</w:t>
            </w:r>
          </w:p>
        </w:tc>
      </w:tr>
      <w:tr w:rsidTr="00637422" w:rsidR="006044D7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1A3" w:rsidP="006044D7" w:rsidR="006044D7" w:rsidRPr="00637422">
            <w:pPr>
              <w:pStyle w:val="Odlomakpopisa"/>
              <w:ind w:left="709"/>
              <w:rPr>
                <w:sz w:val="20"/>
              </w:rPr>
            </w:pPr>
            <w:r w:rsidRPr="00637422">
              <w:rPr>
                <w:sz w:val="20"/>
              </w:rPr>
              <w:t>1</w:t>
            </w:r>
            <w:r w:rsidR="006044D7" w:rsidRPr="00637422">
              <w:rPr>
                <w:sz w:val="20"/>
              </w:rPr>
              <w:t>1</w:t>
            </w: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1A3" w:rsidP="00910183" w:rsidR="006044D7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ADDIKO BANK d.d. Zagreb, Slavonska avenija 6,</w:t>
            </w:r>
          </w:p>
          <w:p w:rsidRDefault="001B41A3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OIB 14036333877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1A3" w:rsidP="00910183" w:rsidR="006044D7" w:rsidRPr="0087547D">
            <w:pPr>
              <w:pStyle w:val="Odlomakpopisa"/>
              <w:ind w:left="-104"/>
              <w:rPr>
                <w:sz w:val="20"/>
              </w:rPr>
            </w:pPr>
            <w:r w:rsidRPr="0087547D">
              <w:rPr>
                <w:sz w:val="20"/>
              </w:rPr>
              <w:t>Ugovor o kreditu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1A3" w:rsidP="00637422" w:rsidR="006044D7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 xml:space="preserve">43.835,75 </w:t>
            </w:r>
            <w:r w:rsidR="00637422">
              <w:rPr>
                <w:sz w:val="20"/>
              </w:rPr>
              <w:t>k</w:t>
            </w:r>
            <w:r w:rsidRPr="00637422">
              <w:rPr>
                <w:sz w:val="20"/>
              </w:rPr>
              <w:t xml:space="preserve">n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1A3" w:rsidP="001B41A3" w:rsidR="006044D7" w:rsidRPr="00637422">
            <w:pPr>
              <w:pStyle w:val="Odlomakpopisa"/>
              <w:ind w:left="-102"/>
              <w:rPr>
                <w:sz w:val="20"/>
              </w:rPr>
            </w:pPr>
            <w:r w:rsidRPr="00637422">
              <w:rPr>
                <w:sz w:val="20"/>
              </w:rPr>
              <w:t xml:space="preserve">43.835,75 kn 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44D7" w:rsidP="006044D7" w:rsidR="006044D7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44D7" w:rsidP="006044D7" w:rsidR="006044D7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044D7" w:rsidP="006044D7" w:rsidR="006044D7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1B41A3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BILD TRADE d.o.o. Kastav, Belići 11, OIB 39513596269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1B41A3" w:rsidRPr="0087547D">
            <w:pPr>
              <w:pStyle w:val="Odlomakpopisa"/>
              <w:ind w:left="-104"/>
              <w:rPr>
                <w:sz w:val="20"/>
              </w:rPr>
            </w:pPr>
            <w:r w:rsidRPr="0087547D">
              <w:rPr>
                <w:sz w:val="20"/>
              </w:rPr>
              <w:t>kupoprodaja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11.975,12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37422" w:rsidR="001B41A3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11.975,12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1B41A3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 xml:space="preserve">GORDAN BOŽIĆ, </w:t>
            </w:r>
          </w:p>
          <w:p w:rsidRDefault="001B41A3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Dramalj, Prvi prilaz M. Muževića 3, OIB 42999284265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1B41A3" w:rsidRPr="0087547D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Jamstvo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606.743,37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1B41A3" w:rsidR="001B41A3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606.743,37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1B41A3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 xml:space="preserve">MIRELA BOŽIĆ, </w:t>
            </w:r>
          </w:p>
          <w:p w:rsidRDefault="001B41A3" w:rsidP="001B41A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 xml:space="preserve">Dramalj, Prvi prilaz M. Muževića 3, OIB 82390257812 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1B41A3" w:rsidRPr="0087547D">
            <w:pPr>
              <w:pStyle w:val="Odlomakpopisa"/>
              <w:ind w:left="-104"/>
              <w:rPr>
                <w:sz w:val="20"/>
              </w:rPr>
            </w:pPr>
            <w:r w:rsidRPr="0087547D">
              <w:rPr>
                <w:sz w:val="20"/>
              </w:rPr>
              <w:t>jamstvo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606.743,37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1B41A3" w:rsidR="001B41A3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606.743,37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1B41A3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C.M.C. SERVIS j. d.o.o. Novi Vinodolski, Dubrova 16, OIB 38227151137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1B41A3" w:rsidR="001B41A3" w:rsidRPr="00637422">
            <w:pPr>
              <w:pStyle w:val="Odlomakpopisa"/>
              <w:ind w:left="-104"/>
              <w:rPr>
                <w:sz w:val="20"/>
              </w:rPr>
            </w:pPr>
            <w:r w:rsidRPr="00637422">
              <w:rPr>
                <w:sz w:val="20"/>
              </w:rPr>
              <w:t>Račun - otpremnica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910183" w:rsidR="001B41A3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67.750,00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1B41A3" w:rsidR="001B41A3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67.750,00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1B41A3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CONCOLOR d.o.o. Sesvete, J. Posavskog 8, OIB 89021876450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1B41A3" w:rsidRPr="00637422">
            <w:pPr>
              <w:pStyle w:val="Odlomakpopisa"/>
              <w:ind w:left="-104"/>
              <w:rPr>
                <w:b/>
                <w:sz w:val="20"/>
              </w:rPr>
            </w:pPr>
            <w:r>
              <w:rPr>
                <w:sz w:val="20"/>
              </w:rPr>
              <w:t>isporuka</w:t>
            </w:r>
            <w:r w:rsidR="00686D5D" w:rsidRPr="00637422">
              <w:rPr>
                <w:b/>
                <w:sz w:val="20"/>
              </w:rPr>
              <w:t xml:space="preserve">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1B41A3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1.083,94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1B41A3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1.083,94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CROATIA OSIGURANJE d.d. Zagreb, V. Jagića 33, OIB 26187994862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86D5D" w:rsidR="00686D5D" w:rsidRPr="00637422">
            <w:pPr>
              <w:pStyle w:val="Odlomakpopisa"/>
              <w:ind w:left="-104"/>
              <w:rPr>
                <w:sz w:val="20"/>
              </w:rPr>
            </w:pPr>
            <w:r w:rsidRPr="00637422">
              <w:rPr>
                <w:sz w:val="20"/>
              </w:rPr>
              <w:t>Izvod iz poslovnih knjiga, obračun kamata, računi i polica osiguranja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10.180,83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10.180,83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DPD d.o.o. Selce, Ropine bb, OIB 92130637650</w:t>
            </w:r>
          </w:p>
          <w:p w:rsidRDefault="0087547D" w:rsidP="00910183" w:rsidR="0087547D" w:rsidRPr="00637422">
            <w:pPr>
              <w:pStyle w:val="Odlomakpopisa"/>
              <w:ind w:left="-107"/>
              <w:rPr>
                <w:sz w:val="20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686D5D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 xml:space="preserve">7.596,05 kn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7.596,05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DATACOL d.o.o. Buje, Digironska 33, OIB 48451016306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686D5D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1.797,50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1.797,50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DLS d.o.o. Rijeka, Spinčićeva 2, OIB 72954104541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686D5D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7.800,00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7.800,00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86D5D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NINO DOMIJAN vl. ND – SERVIS I ČUVANJE PLOVILA, AUTOPRIJEVOZ Dramalj, Prilaz Obali 6, OIB 97794343255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686D5D" w:rsidRPr="00637422">
            <w:pPr>
              <w:pStyle w:val="Odlomakpopisa"/>
              <w:ind w:left="-104"/>
              <w:rPr>
                <w:b/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63.609,33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63.609,33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ERSTE CARD CLUB d.o.o. Zagreb, F. Folnegovića 6, OIB 85941596441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4"/>
              <w:rPr>
                <w:sz w:val="20"/>
              </w:rPr>
            </w:pPr>
            <w:r w:rsidRPr="00637422">
              <w:rPr>
                <w:sz w:val="20"/>
              </w:rPr>
              <w:t xml:space="preserve">Izvadak iz poslovnih knjiga i račun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7.048,49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7.048,49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FINANCIJSKA AGENCIJA Zagreb, Ulica grada Vukovara 70, OIB 85821130368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4"/>
              <w:rPr>
                <w:sz w:val="20"/>
              </w:rPr>
            </w:pPr>
            <w:r w:rsidRPr="00637422">
              <w:rPr>
                <w:sz w:val="20"/>
              </w:rPr>
              <w:t>Izvod otvorenih stavki, račun, ugovor o obavljanju usluga certificiranja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62,50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62,50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DAMIR I ROBERT GAŠPAROVIĆ vl. obrta Brodomehanika Crikvenica, Kotorska 12, OIB 07179855951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686D5D" w:rsidRPr="0087547D">
            <w:pPr>
              <w:pStyle w:val="Odlomakpopisa"/>
              <w:ind w:left="-104"/>
              <w:rPr>
                <w:sz w:val="20"/>
              </w:rPr>
            </w:pPr>
            <w:r w:rsidRPr="0087547D"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86D5D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14.953,52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14.953,52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GEBRUDER WEISS d.o.o. Zagreb, Jankomir 25, OIB 05216322294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686D5D" w:rsidRPr="00637422">
            <w:pPr>
              <w:pStyle w:val="Odlomakpopisa"/>
              <w:ind w:left="-104"/>
              <w:rPr>
                <w:b/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C359E9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1.121,00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1.121,00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686D5D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686D5D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GRAD NOVI VINODOLSKI, NOVI VINODOLSKI, Trg Vinodolskog zakona 1, OIB 40046437733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686D5D" w:rsidRPr="0087547D">
            <w:pPr>
              <w:pStyle w:val="Odlomakpopisa"/>
              <w:ind w:left="-104"/>
              <w:rPr>
                <w:sz w:val="20"/>
              </w:rPr>
            </w:pPr>
            <w:r w:rsidRPr="0087547D">
              <w:rPr>
                <w:sz w:val="20"/>
              </w:rPr>
              <w:t>Komunalna naknada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686D5D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20.719,44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1B41A3" w:rsidR="00686D5D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20.719,44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6D5D" w:rsidP="006044D7" w:rsidR="00686D5D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1B41A3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1B41A3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HRVATSKA RADIOTELEVIZIJA Zagreb, Prisavlje 3, OIB 68419124305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1B41A3" w:rsidRPr="00637422">
            <w:pPr>
              <w:pStyle w:val="Odlomakpopisa"/>
              <w:ind w:left="-104"/>
              <w:rPr>
                <w:sz w:val="20"/>
              </w:rPr>
            </w:pPr>
            <w:r w:rsidRPr="00637422">
              <w:rPr>
                <w:sz w:val="20"/>
              </w:rPr>
              <w:t>Račun i izvadak iz poslovnih knjiga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1B41A3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644,70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1B41A3" w:rsidR="001B41A3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644,70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1A3" w:rsidP="006044D7" w:rsidR="001B41A3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C359E9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C359E9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KIVELA CENTAR KOSTRENA d.o.o. Kostrena, Vrh Martinšćice 69, OIB 63021188891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C359E9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usluge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910183" w:rsidR="00C359E9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 xml:space="preserve">2.108,17 kn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C359E9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 xml:space="preserve">2.108,17 kn 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C359E9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KLYDON d.o.o. Kanfanar, Mrgani 9, OIB 19733429014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C359E9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usluge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2.533,83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C359E9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2.533,83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C359E9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KTD IVANJ, Novi Vinodolski, Trg vinodolskog zakona 5, OIB 97741129364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C359E9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Odvoz smeća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5.319,47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C359E9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5.319,47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C359E9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L.S. MOTO d.o.o. Dražice, Borovička 22, OIB 87303067727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C359E9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3.506,25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C359E9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3.506,25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C359E9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HARI MAZOR vl. AUTO-ELEKTRO SERVIS Bribir, Ugrini 9, OIB  59831434844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C359E9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C359E9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1.440,00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C359E9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1.440,00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59E9" w:rsidP="006044D7" w:rsidR="00C359E9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MILMAN d.o.o. Crikvenica, Kralja TOMISLAVA 30, oib 59744512982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BA7915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268,75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268,75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REPUBLIKA HRVATSKA</w:t>
            </w:r>
          </w:p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MINISTARSTVO FINANCIJA Zagreb, OIB 18683136487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Porezi i doprinosi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55.430,01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>
              <w:rPr>
                <w:sz w:val="20"/>
              </w:rPr>
              <w:t>53.828,86</w:t>
            </w:r>
            <w:r w:rsidR="00BA7915" w:rsidRPr="00637422">
              <w:rPr>
                <w:sz w:val="20"/>
              </w:rPr>
              <w:t xml:space="preserve">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  <w:r w:rsidRPr="00637422">
              <w:rPr>
                <w:b/>
                <w:sz w:val="20"/>
              </w:rPr>
              <w:t xml:space="preserve"> </w:t>
            </w: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NAVITECH d.o.o. Novi Vinodolski, Ogulinska 16, OIB 29690435003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7.947,56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7.947,56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NOVI FORTIS d.o.o. Novi Vinodolski, Krasa 43, OIB 58453287926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12.500,00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12.500,00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BA7915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SPECIJALNA ZAVARIVANJA ČUKMAN d.o.o. Lučko, Ježdovečka ulica 1c, OIB 14195538193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4.725,00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4.725,00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SPORT – MARE d.o.o. Pula, Palisina 96, OIB 36227442891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50.000,00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50.000,00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SUŠAK d.o.o. Rijeka, Kumičićeva 11, OIB 68078099474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1.875,00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1.875,00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SANJA SVETIĆ vl. obrta za knjigovodstvene usluge SVETIĆ, Novi Vinodolski, Nova Krasa 18, OIB 45759178010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9.600,00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9.600,00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TM ZAGREB d.o.o. Zagreb, Susedsko polje 53, OIB 26503455503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106.231,60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106.231,60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VIPnet d.o.o. Zagreb, Vrtni put 1, OIB 29524210204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 w:rsidRPr="00637422">
              <w:rPr>
                <w:sz w:val="20"/>
              </w:rPr>
              <w:t xml:space="preserve">Ugovor o pretplatničkom odnosu 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3.332,70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3.332,70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WASI d.o.o. Zagreb, Franje Lučića 32, OIB 74224169321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7.836,44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7.836,44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  <w:tr w:rsidTr="00637422" w:rsidR="00BA7915" w:rsidRPr="00637422"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sz w:val="20"/>
              </w:rPr>
            </w:pPr>
          </w:p>
        </w:tc>
        <w:tc>
          <w:tcPr>
            <w:tcW w:type="dxa" w:w="1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7"/>
              <w:rPr>
                <w:sz w:val="20"/>
              </w:rPr>
            </w:pPr>
            <w:r w:rsidRPr="00637422">
              <w:rPr>
                <w:sz w:val="20"/>
              </w:rPr>
              <w:t>WEST TRADING OIL COMPANY Slobodnica, Slavonsko brodska 21, OIB 19911825156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7547D" w:rsidP="00910183" w:rsidR="00BA7915" w:rsidRPr="00637422">
            <w:pPr>
              <w:pStyle w:val="Odlomakpopisa"/>
              <w:ind w:left="-104"/>
              <w:rPr>
                <w:sz w:val="20"/>
              </w:rPr>
            </w:pPr>
            <w:r>
              <w:rPr>
                <w:sz w:val="20"/>
              </w:rPr>
              <w:t>isporuka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910183" w:rsidR="00BA7915" w:rsidRPr="00637422">
            <w:pPr>
              <w:pStyle w:val="Odlomakpopisa"/>
              <w:ind w:left="-103"/>
              <w:rPr>
                <w:sz w:val="20"/>
              </w:rPr>
            </w:pPr>
            <w:r w:rsidRPr="00637422">
              <w:rPr>
                <w:sz w:val="20"/>
              </w:rPr>
              <w:t>16.712,08 kn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1B41A3" w:rsidR="00BA7915" w:rsidRPr="00637422">
            <w:pPr>
              <w:pStyle w:val="Odlomakpopisa"/>
              <w:ind w:hanging="1" w:left="-102"/>
              <w:rPr>
                <w:sz w:val="20"/>
              </w:rPr>
            </w:pPr>
            <w:r w:rsidRPr="00637422">
              <w:rPr>
                <w:sz w:val="20"/>
              </w:rPr>
              <w:t>16.712,08 kn</w:t>
            </w:r>
          </w:p>
        </w:tc>
        <w:tc>
          <w:tcPr>
            <w:tcW w:type="dxa" w:w="11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  <w:tc>
          <w:tcPr>
            <w:tcW w:type="dxa" w:w="1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7915" w:rsidP="006044D7" w:rsidR="00BA7915" w:rsidRPr="00637422">
            <w:pPr>
              <w:pStyle w:val="Odlomakpopisa"/>
              <w:ind w:left="709"/>
              <w:rPr>
                <w:b/>
                <w:sz w:val="20"/>
              </w:rPr>
            </w:pPr>
          </w:p>
        </w:tc>
      </w:tr>
    </w:tbl>
    <w:p w:rsidRDefault="00A04386" w:rsidP="00A04386" w:rsidR="00A04386">
      <w:pPr>
        <w:jc w:val="center"/>
      </w:pPr>
      <w:r>
        <w:t>Dovršeno u 10,40 sati.</w:t>
      </w:r>
    </w:p>
    <w:p w:rsidRDefault="00A04386" w:rsidP="00A04386" w:rsidR="00A04386">
      <w:pPr>
        <w:jc w:val="both"/>
      </w:pPr>
    </w:p>
    <w:p w:rsidRDefault="00A04386" w:rsidP="00A04386" w:rsidR="00A04386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Sudac                                    Povjerenik</w:t>
      </w:r>
    </w:p>
    <w:p w:rsidRDefault="00A04386" w:rsidP="00A04386" w:rsidR="00A04386">
      <w:pPr>
        <w:jc w:val="both"/>
      </w:pPr>
    </w:p>
    <w:p w:rsidRDefault="00A04386" w:rsidP="00A04386" w:rsidR="00A04386">
      <w:pPr>
        <w:jc w:val="both"/>
      </w:pPr>
      <w:r>
        <w:t xml:space="preserve">       </w:t>
      </w:r>
      <w:r>
        <w:tab/>
      </w:r>
      <w:r>
        <w:tab/>
      </w:r>
      <w:r>
        <w:tab/>
        <w:t xml:space="preserve">                                Zapisničar        </w:t>
      </w:r>
      <w:r>
        <w:tab/>
      </w:r>
      <w:r>
        <w:tab/>
        <w:t xml:space="preserve">             Dužnik      </w:t>
      </w:r>
    </w:p>
    <w:p w:rsidRDefault="00A04386" w:rsidP="00A04386" w:rsidR="00A04386">
      <w:pPr>
        <w:jc w:val="both"/>
      </w:pPr>
    </w:p>
    <w:p w:rsidRDefault="00A04386" w:rsidP="00A04386" w:rsidR="00A04386">
      <w:r>
        <w:t xml:space="preserve">                                                                                                                    Vjerovnici  </w:t>
      </w:r>
    </w:p>
    <w:p w:rsidRDefault="00E63CDB" w:rsidP="00E63CDB" w:rsidR="00E63CDB" w:rsidRPr="00E63CDB">
      <w:pPr>
        <w:jc w:val="both"/>
        <w:rPr>
          <w:highlight w:val="green"/>
        </w:rPr>
      </w:pPr>
    </w:p>
    <w:sectPr w:rsidR="00E63CDB" w:rsidRPr="00E63CD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040" w:rsidR="00707040">
      <w:r>
        <w:separator/>
      </w:r>
    </w:p>
  </w:endnote>
  <w:endnote w:id="0" w:type="continuationSeparator">
    <w:p w:rsidRDefault="00707040" w:rsidR="00707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040" w:rsidP="00E1199E" w:rsidR="007070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7040" w:rsidR="007070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040" w:rsidP="00E1199E" w:rsidR="007070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7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7040" w:rsidR="007070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040" w:rsidR="00707040">
      <w:r>
        <w:separator/>
      </w:r>
    </w:p>
  </w:footnote>
  <w:footnote w:id="0" w:type="continuationSeparator">
    <w:p w:rsidRDefault="00707040" w:rsidR="00707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040" w:rsidP="00717E05" w:rsidR="00707040" w:rsidRPr="007D1C22">
    <w:pPr>
      <w:jc w:val="right"/>
      <w:rPr>
        <w:bCs/>
      </w:rPr>
    </w:pP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  <w:t xml:space="preserve">                       </w:t>
    </w:r>
    <w:r>
      <w:t>Posl. broj 15</w:t>
    </w:r>
    <w:r w:rsidRPr="007D1C22">
      <w:rPr>
        <w:bCs/>
      </w:rPr>
      <w:t xml:space="preserve"> St-</w:t>
    </w:r>
    <w:r>
      <w:rPr>
        <w:bCs/>
      </w:rPr>
      <w:t>355/18-12</w:t>
    </w:r>
  </w:p>
  <w:p w:rsidRDefault="00707040" w:rsidP="00717E05" w:rsidR="00707040" w:rsidRPr="007D1C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tplc="6E36904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2263E8"/>
    <w:multiLevelType w:val="hybridMultilevel"/>
    <w:tmpl w:val="DE68D644"/>
    <w:lvl w:tplc="9752AB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2F5D7E"/>
    <w:multiLevelType w:val="hybridMultilevel"/>
    <w:tmpl w:val="A0B0EE9C"/>
    <w:lvl w:tplc="010ED11C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07C2"/>
    <w:rsid w:val="000040E4"/>
    <w:rsid w:val="00015987"/>
    <w:rsid w:val="00017651"/>
    <w:rsid w:val="00020F1B"/>
    <w:rsid w:val="0002264F"/>
    <w:rsid w:val="00042CA3"/>
    <w:rsid w:val="00057877"/>
    <w:rsid w:val="00064CB9"/>
    <w:rsid w:val="00064D1E"/>
    <w:rsid w:val="000766A9"/>
    <w:rsid w:val="000A2353"/>
    <w:rsid w:val="000B4041"/>
    <w:rsid w:val="000C09FE"/>
    <w:rsid w:val="000C3056"/>
    <w:rsid w:val="000C32EB"/>
    <w:rsid w:val="000C48AA"/>
    <w:rsid w:val="000C7CD3"/>
    <w:rsid w:val="000D0AA2"/>
    <w:rsid w:val="000D0FFF"/>
    <w:rsid w:val="000D2C4E"/>
    <w:rsid w:val="000E6C2E"/>
    <w:rsid w:val="000F0F92"/>
    <w:rsid w:val="000F6541"/>
    <w:rsid w:val="001033EB"/>
    <w:rsid w:val="00112330"/>
    <w:rsid w:val="00114EB2"/>
    <w:rsid w:val="001162B8"/>
    <w:rsid w:val="00122014"/>
    <w:rsid w:val="00130397"/>
    <w:rsid w:val="001313BB"/>
    <w:rsid w:val="00131B0E"/>
    <w:rsid w:val="0013286A"/>
    <w:rsid w:val="00137ADD"/>
    <w:rsid w:val="001433D1"/>
    <w:rsid w:val="00152EA5"/>
    <w:rsid w:val="00154042"/>
    <w:rsid w:val="00156A20"/>
    <w:rsid w:val="001647B1"/>
    <w:rsid w:val="00165E73"/>
    <w:rsid w:val="0017077F"/>
    <w:rsid w:val="00186020"/>
    <w:rsid w:val="001908BC"/>
    <w:rsid w:val="00191C5D"/>
    <w:rsid w:val="00193402"/>
    <w:rsid w:val="001A3A06"/>
    <w:rsid w:val="001B41A3"/>
    <w:rsid w:val="001C2279"/>
    <w:rsid w:val="001C6C17"/>
    <w:rsid w:val="001D011B"/>
    <w:rsid w:val="001E5B69"/>
    <w:rsid w:val="001E7EE3"/>
    <w:rsid w:val="001F292E"/>
    <w:rsid w:val="002118EE"/>
    <w:rsid w:val="00220A77"/>
    <w:rsid w:val="00220F7F"/>
    <w:rsid w:val="00221041"/>
    <w:rsid w:val="002221CB"/>
    <w:rsid w:val="002248BD"/>
    <w:rsid w:val="0023393E"/>
    <w:rsid w:val="00241CC5"/>
    <w:rsid w:val="00247F4A"/>
    <w:rsid w:val="002510FC"/>
    <w:rsid w:val="00252EBF"/>
    <w:rsid w:val="00257B5E"/>
    <w:rsid w:val="00272D24"/>
    <w:rsid w:val="00276B6B"/>
    <w:rsid w:val="0028034A"/>
    <w:rsid w:val="00281554"/>
    <w:rsid w:val="0028332E"/>
    <w:rsid w:val="0029137F"/>
    <w:rsid w:val="00293350"/>
    <w:rsid w:val="00293465"/>
    <w:rsid w:val="00293AE0"/>
    <w:rsid w:val="00295812"/>
    <w:rsid w:val="00297E47"/>
    <w:rsid w:val="00297F11"/>
    <w:rsid w:val="002A34D5"/>
    <w:rsid w:val="002A6E9B"/>
    <w:rsid w:val="002B1F53"/>
    <w:rsid w:val="002D3E2E"/>
    <w:rsid w:val="002D59B0"/>
    <w:rsid w:val="002D60EE"/>
    <w:rsid w:val="002D7695"/>
    <w:rsid w:val="002E059F"/>
    <w:rsid w:val="002E5380"/>
    <w:rsid w:val="00302ECB"/>
    <w:rsid w:val="003227A5"/>
    <w:rsid w:val="003401B2"/>
    <w:rsid w:val="003409BE"/>
    <w:rsid w:val="003561B7"/>
    <w:rsid w:val="00356BED"/>
    <w:rsid w:val="00357CC1"/>
    <w:rsid w:val="00370D2C"/>
    <w:rsid w:val="00375278"/>
    <w:rsid w:val="00376B96"/>
    <w:rsid w:val="00377B5A"/>
    <w:rsid w:val="003872B3"/>
    <w:rsid w:val="003918C5"/>
    <w:rsid w:val="003A4631"/>
    <w:rsid w:val="003A6B5A"/>
    <w:rsid w:val="003B13AE"/>
    <w:rsid w:val="003D044A"/>
    <w:rsid w:val="003D23AD"/>
    <w:rsid w:val="003D71D4"/>
    <w:rsid w:val="003D7214"/>
    <w:rsid w:val="003E5708"/>
    <w:rsid w:val="003F5592"/>
    <w:rsid w:val="003F7CBF"/>
    <w:rsid w:val="00400B0E"/>
    <w:rsid w:val="004078DE"/>
    <w:rsid w:val="0041491E"/>
    <w:rsid w:val="00414AAC"/>
    <w:rsid w:val="00417462"/>
    <w:rsid w:val="0042307C"/>
    <w:rsid w:val="00430A15"/>
    <w:rsid w:val="0044444B"/>
    <w:rsid w:val="00445A65"/>
    <w:rsid w:val="0045456A"/>
    <w:rsid w:val="004568FE"/>
    <w:rsid w:val="00480D70"/>
    <w:rsid w:val="00487F60"/>
    <w:rsid w:val="00496F58"/>
    <w:rsid w:val="004B0CE2"/>
    <w:rsid w:val="004B124F"/>
    <w:rsid w:val="004B44F0"/>
    <w:rsid w:val="004C195D"/>
    <w:rsid w:val="004C42C6"/>
    <w:rsid w:val="004C7A0B"/>
    <w:rsid w:val="004D0D19"/>
    <w:rsid w:val="004D3AB6"/>
    <w:rsid w:val="004D46F8"/>
    <w:rsid w:val="004E623B"/>
    <w:rsid w:val="004E7404"/>
    <w:rsid w:val="00502354"/>
    <w:rsid w:val="005024C6"/>
    <w:rsid w:val="00513586"/>
    <w:rsid w:val="005310FA"/>
    <w:rsid w:val="00533457"/>
    <w:rsid w:val="0053376E"/>
    <w:rsid w:val="00544DFA"/>
    <w:rsid w:val="0055177B"/>
    <w:rsid w:val="00551870"/>
    <w:rsid w:val="00553C03"/>
    <w:rsid w:val="00567B02"/>
    <w:rsid w:val="00571A1B"/>
    <w:rsid w:val="00577990"/>
    <w:rsid w:val="0058079B"/>
    <w:rsid w:val="005827D2"/>
    <w:rsid w:val="00584990"/>
    <w:rsid w:val="0059332A"/>
    <w:rsid w:val="00593E0C"/>
    <w:rsid w:val="005A149A"/>
    <w:rsid w:val="005B0D65"/>
    <w:rsid w:val="005B6855"/>
    <w:rsid w:val="005C34EB"/>
    <w:rsid w:val="005C68FE"/>
    <w:rsid w:val="005D475B"/>
    <w:rsid w:val="005D6ECC"/>
    <w:rsid w:val="005E108D"/>
    <w:rsid w:val="005E12D9"/>
    <w:rsid w:val="005E3402"/>
    <w:rsid w:val="00601BAA"/>
    <w:rsid w:val="0060348A"/>
    <w:rsid w:val="006044D7"/>
    <w:rsid w:val="00605ED5"/>
    <w:rsid w:val="006069AF"/>
    <w:rsid w:val="00610B2F"/>
    <w:rsid w:val="00611E51"/>
    <w:rsid w:val="006146E8"/>
    <w:rsid w:val="00620653"/>
    <w:rsid w:val="006212B2"/>
    <w:rsid w:val="006215EF"/>
    <w:rsid w:val="006222C4"/>
    <w:rsid w:val="0062454D"/>
    <w:rsid w:val="00625983"/>
    <w:rsid w:val="00630F82"/>
    <w:rsid w:val="00637422"/>
    <w:rsid w:val="0065040F"/>
    <w:rsid w:val="0065124B"/>
    <w:rsid w:val="00653618"/>
    <w:rsid w:val="00655B82"/>
    <w:rsid w:val="0066713E"/>
    <w:rsid w:val="00670FBB"/>
    <w:rsid w:val="00673FB5"/>
    <w:rsid w:val="0067417F"/>
    <w:rsid w:val="006749ED"/>
    <w:rsid w:val="00681108"/>
    <w:rsid w:val="00686D5D"/>
    <w:rsid w:val="0069373A"/>
    <w:rsid w:val="006A0274"/>
    <w:rsid w:val="006A476C"/>
    <w:rsid w:val="006A6C42"/>
    <w:rsid w:val="006A6EBC"/>
    <w:rsid w:val="006B2392"/>
    <w:rsid w:val="006B265B"/>
    <w:rsid w:val="006B56F5"/>
    <w:rsid w:val="006C1E0B"/>
    <w:rsid w:val="006C4750"/>
    <w:rsid w:val="006C6900"/>
    <w:rsid w:val="006D107B"/>
    <w:rsid w:val="006D10A6"/>
    <w:rsid w:val="006E0648"/>
    <w:rsid w:val="006F5AB4"/>
    <w:rsid w:val="00707040"/>
    <w:rsid w:val="00710C8B"/>
    <w:rsid w:val="00712C20"/>
    <w:rsid w:val="00717DBB"/>
    <w:rsid w:val="00717E05"/>
    <w:rsid w:val="007212B2"/>
    <w:rsid w:val="00722D84"/>
    <w:rsid w:val="00732E23"/>
    <w:rsid w:val="00735769"/>
    <w:rsid w:val="00736FCF"/>
    <w:rsid w:val="007443CD"/>
    <w:rsid w:val="00747237"/>
    <w:rsid w:val="00747775"/>
    <w:rsid w:val="00753183"/>
    <w:rsid w:val="007564F3"/>
    <w:rsid w:val="00757C79"/>
    <w:rsid w:val="00760D62"/>
    <w:rsid w:val="007621DD"/>
    <w:rsid w:val="00772DAE"/>
    <w:rsid w:val="007865CC"/>
    <w:rsid w:val="00795904"/>
    <w:rsid w:val="007970A0"/>
    <w:rsid w:val="007D1C22"/>
    <w:rsid w:val="00806228"/>
    <w:rsid w:val="00821329"/>
    <w:rsid w:val="0083549F"/>
    <w:rsid w:val="00837BB8"/>
    <w:rsid w:val="00843281"/>
    <w:rsid w:val="00844DC6"/>
    <w:rsid w:val="00845A60"/>
    <w:rsid w:val="008472C8"/>
    <w:rsid w:val="00850005"/>
    <w:rsid w:val="00854865"/>
    <w:rsid w:val="00863BA5"/>
    <w:rsid w:val="00870F95"/>
    <w:rsid w:val="0087547D"/>
    <w:rsid w:val="008859ED"/>
    <w:rsid w:val="00887E7D"/>
    <w:rsid w:val="00892A56"/>
    <w:rsid w:val="00894864"/>
    <w:rsid w:val="008A0930"/>
    <w:rsid w:val="008A2AF6"/>
    <w:rsid w:val="008A6E09"/>
    <w:rsid w:val="008B607B"/>
    <w:rsid w:val="008C4881"/>
    <w:rsid w:val="008C6AE9"/>
    <w:rsid w:val="008D20AB"/>
    <w:rsid w:val="008D7175"/>
    <w:rsid w:val="008E7E1E"/>
    <w:rsid w:val="008F4E48"/>
    <w:rsid w:val="008F6174"/>
    <w:rsid w:val="00904D24"/>
    <w:rsid w:val="0090520F"/>
    <w:rsid w:val="00910183"/>
    <w:rsid w:val="0091095E"/>
    <w:rsid w:val="0091488B"/>
    <w:rsid w:val="009213D2"/>
    <w:rsid w:val="00921914"/>
    <w:rsid w:val="009224A8"/>
    <w:rsid w:val="00922662"/>
    <w:rsid w:val="0093167B"/>
    <w:rsid w:val="0093729B"/>
    <w:rsid w:val="00941821"/>
    <w:rsid w:val="009419A4"/>
    <w:rsid w:val="00956A92"/>
    <w:rsid w:val="00963D4C"/>
    <w:rsid w:val="00970952"/>
    <w:rsid w:val="009A4D16"/>
    <w:rsid w:val="009B6627"/>
    <w:rsid w:val="009C075E"/>
    <w:rsid w:val="009C42A9"/>
    <w:rsid w:val="009C7586"/>
    <w:rsid w:val="009D4952"/>
    <w:rsid w:val="009D6C5F"/>
    <w:rsid w:val="009F22BB"/>
    <w:rsid w:val="009F264D"/>
    <w:rsid w:val="00A04386"/>
    <w:rsid w:val="00A062B0"/>
    <w:rsid w:val="00A165CB"/>
    <w:rsid w:val="00A2677F"/>
    <w:rsid w:val="00A30A7B"/>
    <w:rsid w:val="00A314C2"/>
    <w:rsid w:val="00A331C2"/>
    <w:rsid w:val="00A339DC"/>
    <w:rsid w:val="00A360CF"/>
    <w:rsid w:val="00A4356D"/>
    <w:rsid w:val="00A5240A"/>
    <w:rsid w:val="00A524BE"/>
    <w:rsid w:val="00A60ACE"/>
    <w:rsid w:val="00A61994"/>
    <w:rsid w:val="00A71BAE"/>
    <w:rsid w:val="00A72D03"/>
    <w:rsid w:val="00A769EE"/>
    <w:rsid w:val="00A83849"/>
    <w:rsid w:val="00A839B9"/>
    <w:rsid w:val="00A95801"/>
    <w:rsid w:val="00A96936"/>
    <w:rsid w:val="00AA6198"/>
    <w:rsid w:val="00AA6CA8"/>
    <w:rsid w:val="00AB02A0"/>
    <w:rsid w:val="00AB7984"/>
    <w:rsid w:val="00AD299B"/>
    <w:rsid w:val="00AD765D"/>
    <w:rsid w:val="00AE1394"/>
    <w:rsid w:val="00AE22A3"/>
    <w:rsid w:val="00AE3207"/>
    <w:rsid w:val="00AE32DD"/>
    <w:rsid w:val="00B01605"/>
    <w:rsid w:val="00B06630"/>
    <w:rsid w:val="00B16E9D"/>
    <w:rsid w:val="00B22B57"/>
    <w:rsid w:val="00B25D7C"/>
    <w:rsid w:val="00B33C8D"/>
    <w:rsid w:val="00B47B18"/>
    <w:rsid w:val="00B659A7"/>
    <w:rsid w:val="00B67B01"/>
    <w:rsid w:val="00B72B3C"/>
    <w:rsid w:val="00B72F11"/>
    <w:rsid w:val="00B76083"/>
    <w:rsid w:val="00B8022D"/>
    <w:rsid w:val="00B8143B"/>
    <w:rsid w:val="00B82632"/>
    <w:rsid w:val="00B94464"/>
    <w:rsid w:val="00BA5D15"/>
    <w:rsid w:val="00BA7915"/>
    <w:rsid w:val="00BB5F42"/>
    <w:rsid w:val="00BC08A0"/>
    <w:rsid w:val="00BC0E48"/>
    <w:rsid w:val="00BC3008"/>
    <w:rsid w:val="00BC3F39"/>
    <w:rsid w:val="00BD548D"/>
    <w:rsid w:val="00BD6730"/>
    <w:rsid w:val="00C01B6B"/>
    <w:rsid w:val="00C14764"/>
    <w:rsid w:val="00C2056C"/>
    <w:rsid w:val="00C316FB"/>
    <w:rsid w:val="00C33F2F"/>
    <w:rsid w:val="00C359E9"/>
    <w:rsid w:val="00C45CAC"/>
    <w:rsid w:val="00C72823"/>
    <w:rsid w:val="00C73B4E"/>
    <w:rsid w:val="00C74043"/>
    <w:rsid w:val="00C74328"/>
    <w:rsid w:val="00C74B25"/>
    <w:rsid w:val="00C76B31"/>
    <w:rsid w:val="00C91E52"/>
    <w:rsid w:val="00CA5966"/>
    <w:rsid w:val="00CA75EE"/>
    <w:rsid w:val="00CB318A"/>
    <w:rsid w:val="00CB6EE1"/>
    <w:rsid w:val="00CB7C72"/>
    <w:rsid w:val="00CE0208"/>
    <w:rsid w:val="00CE0A1A"/>
    <w:rsid w:val="00D04DCF"/>
    <w:rsid w:val="00D0705E"/>
    <w:rsid w:val="00D1276D"/>
    <w:rsid w:val="00D13B02"/>
    <w:rsid w:val="00D15EED"/>
    <w:rsid w:val="00D27E20"/>
    <w:rsid w:val="00D4524F"/>
    <w:rsid w:val="00D55B91"/>
    <w:rsid w:val="00D56901"/>
    <w:rsid w:val="00D57CE3"/>
    <w:rsid w:val="00D64D9E"/>
    <w:rsid w:val="00D65FED"/>
    <w:rsid w:val="00D66B74"/>
    <w:rsid w:val="00D66D12"/>
    <w:rsid w:val="00D85E4B"/>
    <w:rsid w:val="00D86D86"/>
    <w:rsid w:val="00D90319"/>
    <w:rsid w:val="00D92999"/>
    <w:rsid w:val="00DA5FFF"/>
    <w:rsid w:val="00DA67A4"/>
    <w:rsid w:val="00DC33FE"/>
    <w:rsid w:val="00DC35D8"/>
    <w:rsid w:val="00DC4187"/>
    <w:rsid w:val="00DD70C5"/>
    <w:rsid w:val="00DD7E6B"/>
    <w:rsid w:val="00DE0CC8"/>
    <w:rsid w:val="00DE25A8"/>
    <w:rsid w:val="00DF224A"/>
    <w:rsid w:val="00DF2E29"/>
    <w:rsid w:val="00DF59B6"/>
    <w:rsid w:val="00E109EA"/>
    <w:rsid w:val="00E10D5D"/>
    <w:rsid w:val="00E1199E"/>
    <w:rsid w:val="00E152C4"/>
    <w:rsid w:val="00E1587C"/>
    <w:rsid w:val="00E238E8"/>
    <w:rsid w:val="00E247C6"/>
    <w:rsid w:val="00E33D6A"/>
    <w:rsid w:val="00E34AA1"/>
    <w:rsid w:val="00E3679C"/>
    <w:rsid w:val="00E442D0"/>
    <w:rsid w:val="00E44498"/>
    <w:rsid w:val="00E50636"/>
    <w:rsid w:val="00E63CDB"/>
    <w:rsid w:val="00E64AB7"/>
    <w:rsid w:val="00E74474"/>
    <w:rsid w:val="00E805A4"/>
    <w:rsid w:val="00E82838"/>
    <w:rsid w:val="00E8332C"/>
    <w:rsid w:val="00E96F7D"/>
    <w:rsid w:val="00E9730C"/>
    <w:rsid w:val="00EB1F97"/>
    <w:rsid w:val="00EB3940"/>
    <w:rsid w:val="00EB3A58"/>
    <w:rsid w:val="00EC23C7"/>
    <w:rsid w:val="00ED7726"/>
    <w:rsid w:val="00EF1D1A"/>
    <w:rsid w:val="00EF4794"/>
    <w:rsid w:val="00F2369C"/>
    <w:rsid w:val="00F30D86"/>
    <w:rsid w:val="00F34128"/>
    <w:rsid w:val="00F416F9"/>
    <w:rsid w:val="00F440EE"/>
    <w:rsid w:val="00F5208F"/>
    <w:rsid w:val="00F67FA2"/>
    <w:rsid w:val="00F72A64"/>
    <w:rsid w:val="00F77563"/>
    <w:rsid w:val="00F81D9F"/>
    <w:rsid w:val="00F82767"/>
    <w:rsid w:val="00F87B58"/>
    <w:rsid w:val="00F979E6"/>
    <w:rsid w:val="00FA4444"/>
    <w:rsid w:val="00FB0335"/>
    <w:rsid w:val="00FB78C9"/>
    <w:rsid w:val="00FD43A7"/>
    <w:rsid w:val="00FD4444"/>
    <w:rsid w:val="00FD44A6"/>
    <w:rsid w:val="00FD4683"/>
    <w:rsid w:val="00FD7E69"/>
    <w:rsid w:val="00FE5274"/>
    <w:rsid w:val="00FE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59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7A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AA2"/>
    <w:pPr>
      <w:ind w:left="720"/>
      <w:contextualSpacing/>
    </w:pPr>
  </w:style>
  <w:style w:styleId="Bezproreda" w:type="paragraph">
    <w:name w:val="No Spacing"/>
    <w:uiPriority w:val="1"/>
    <w:qFormat/>
    <w:rsid w:val="00391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7A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7A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7A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7A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59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7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AA2"/>
    <w:pPr>
      <w:ind w:left="720"/>
      <w:contextualSpacing/>
    </w:pPr>
  </w:style>
  <w:style w:styleId="Bezproreda" w:type="paragraph">
    <w:name w:val="No Spacing"/>
    <w:uiPriority w:val="1"/>
    <w:qFormat/>
    <w:rsid w:val="00391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7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7A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7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7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9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6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5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8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6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0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7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2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79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9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6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3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7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70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22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53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6067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4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8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46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3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6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86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25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8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4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4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1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1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14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5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74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2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97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52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3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9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50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1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30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20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9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7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8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50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4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8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15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53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1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17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1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5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9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30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77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8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2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8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70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7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0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06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6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532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22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5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87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7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15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70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9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3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13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4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4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77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1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2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1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7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6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3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2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67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13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78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7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2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7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7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3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74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72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69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973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8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1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46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66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7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444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0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65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58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95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25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9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9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60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8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83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5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6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6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1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01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0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6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968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56292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4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5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72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26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2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0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6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8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9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8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7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00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6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2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1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6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65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1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3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2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8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0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8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1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7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18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5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1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3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03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8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06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05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4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7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84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3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088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9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0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4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2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82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26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83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52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8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62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48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8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15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70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38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33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5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07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55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25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8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3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4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7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2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63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6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3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7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34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2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23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46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5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60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9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9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6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9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36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60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8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15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2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35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4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40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6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1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8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0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6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3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0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4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4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10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82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7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0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28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06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0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6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21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3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04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6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2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1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88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74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185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64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8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71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6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7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0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146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34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2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6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26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0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4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94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8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2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7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1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53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0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5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80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468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0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3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8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9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43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48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77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1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3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52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3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5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7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3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44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5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9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65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28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8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044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2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94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961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4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66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42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9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11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503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7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2018.</izvorni_sadrzaj>
    <derivirana_varijabla naziv="DomainObject.StvarniPocetakDatum_1">23. listopada 2018.</derivirana_varijabla>
  </DomainObject.StvarniPocetakDatum>
  <DomainObject.StvarniZavrsetakDatum>
    <izvorni_sadrzaj>23. listopada 2018.</izvorni_sadrzaj>
    <derivirana_varijabla naziv="DomainObject.StvarniZavrsetakDatum_1">23. listopada 2018.</derivirana_varijabla>
  </DomainObject.StvarniZavrsetakDatum>
  <DomainObject.PlaniraniZavrsetakDatum>
    <izvorni_sadrzaj>23. listopada 2018.</izvorni_sadrzaj>
    <derivirana_varijabla naziv="DomainObject.PlaniraniZavrsetakDatum_1">23. listopada 2018.</derivirana_varijabla>
  </DomainObject.PlaniraniZavrsetakDatum>
  <DomainObject.PlaniraniPocetakDatum>
    <izvorni_sadrzaj>23. listopada 2018.</izvorni_sadrzaj>
    <derivirana_varijabla naziv="DomainObject.PlaniraniPocetakDatum_1">23. listopada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2018.</izvorni_sadrzaj>
    <derivirana_varijabla naziv="DomainObject.Zapisnik.DatumKreiranja_1">23.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St-355/2018-12</izvorni_sadrzaj>
    <derivirana_varijabla naziv="DomainObject.Zapisnik.Oznaka_1">St-355/2018-12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C. M. C. d.o.o.</izvorni_sadrzaj>
    <derivirana_varijabla naziv="DomainObject.Predmet.StrankaFormated_1">  C. M. C. d.o.o.</derivirana_varijabla>
  </DomainObject.Predmet.StrankaFormated>
  <DomainObject.Predmet.StrankaFormatedOIB>
    <izvorni_sadrzaj>  C. M. C. d.o.o., OIB 64137439104</izvorni_sadrzaj>
    <derivirana_varijabla naziv="DomainObject.Predmet.StrankaFormatedOIB_1">  C. M. C. d.o.o., OIB 64137439104</derivirana_varijabla>
  </DomainObject.Predmet.StrankaFormatedOIB>
  <DomainObject.Predmet.StrankaFormatedWithAdress>
    <izvorni_sadrzaj> C. M. C. d.o.o., Dubrova 16, 51250 Novi Vinodolski</izvorni_sadrzaj>
    <derivirana_varijabla naziv="DomainObject.Predmet.StrankaFormatedWithAdress_1"> C. M. C. d.o.o., Dubrova 16, 51250 Novi Vinodolski</derivirana_varijabla>
  </DomainObject.Predmet.StrankaFormatedWithAdress>
  <DomainObject.Predmet.StrankaFormatedWithAdressOIB>
    <izvorni_sadrzaj> C. M. C. d.o.o., OIB 64137439104, Dubrova 16, 51250 Novi Vinodolski</izvorni_sadrzaj>
    <derivirana_varijabla naziv="DomainObject.Predmet.StrankaFormatedWithAdressOIB_1"> C. M. C. d.o.o., OIB 64137439104, Dubrova 16, 51250 Novi Vinodolski</derivirana_varijabla>
  </DomainObject.Predmet.StrankaFormatedWithAdressOIB>
  <DomainObject.Predmet.StrankaWithAdress>
    <izvorni_sadrzaj>C. M. C. d.o.o. Dubrova 16,51250 Novi Vinodolski</izvorni_sadrzaj>
    <derivirana_varijabla naziv="DomainObject.Predmet.StrankaWithAdress_1">C. M. C. d.o.o. Dubrova 16,51250 Novi Vinodolski</derivirana_varijabla>
  </DomainObject.Predmet.StrankaWithAdress>
  <DomainObject.Predmet.StrankaWithAdressOIB>
    <izvorni_sadrzaj>C. M. C. d.o.o., OIB 64137439104, Dubrova 16,51250 Novi Vinodolski</izvorni_sadrzaj>
    <derivirana_varijabla naziv="DomainObject.Predmet.StrankaWithAdressOIB_1">C. M. C. d.o.o., OIB 64137439104, Dubrova 16,51250 Novi Vinodolski</derivirana_varijabla>
  </DomainObject.Predmet.StrankaWithAdressOIB>
  <DomainObject.Predmet.StrankaNazivFormated>
    <izvorni_sadrzaj>C. M. C. d.o.o.</izvorni_sadrzaj>
    <derivirana_varijabla naziv="DomainObject.Predmet.StrankaNazivFormated_1">C. M. C. d.o.o.</derivirana_varijabla>
  </DomainObject.Predmet.StrankaNazivFormated>
  <DomainObject.Predmet.StrankaNazivFormatedOIB>
    <izvorni_sadrzaj>C. M. C. d.o.o., OIB 64137439104</izvorni_sadrzaj>
    <derivirana_varijabla naziv="DomainObject.Predmet.StrankaNazivFormatedOIB_1">C. M. C. d.o.o., OIB 64137439104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C. M. C. d.o.o.</item>
    </izvorni_sadrzaj>
    <derivirana_varijabla naziv="DomainObject.Predmet.StrankaListFormated_1">
      <item>C. M. C. d.o.o.</item>
    </derivirana_varijabla>
  </DomainObject.Predmet.StrankaListFormated>
  <DomainObject.Predmet.StrankaListFormatedOIB>
    <izvorni_sadrzaj>
      <item>C. M. C. d.o.o., OIB 64137439104</item>
    </izvorni_sadrzaj>
    <derivirana_varijabla naziv="DomainObject.Predmet.StrankaListFormatedOIB_1">
      <item>C. M. C. d.o.o., OIB 64137439104</item>
    </derivirana_varijabla>
  </DomainObject.Predmet.StrankaListFormatedOIB>
  <DomainObject.Predmet.StrankaListFormatedWithAdress>
    <izvorni_sadrzaj>
      <item>C. M. C. d.o.o., Dubrova 16, 51250 Novi Vinodolski</item>
    </izvorni_sadrzaj>
    <derivirana_varijabla naziv="DomainObject.Predmet.StrankaListFormatedWithAdress_1">
      <item>C. M. C. d.o.o., Dubrova 16, 51250 Novi Vinodolski</item>
    </derivirana_varijabla>
  </DomainObject.Predmet.StrankaListFormatedWithAdress>
  <DomainObject.Predmet.StrankaListFormatedWithAdressOIB>
    <izvorni_sadrzaj>
      <item>C. M. C. d.o.o., OIB 64137439104, Dubrova 16, 51250 Novi Vinodolski</item>
    </izvorni_sadrzaj>
    <derivirana_varijabla naziv="DomainObject.Predmet.StrankaListFormatedWithAdressOIB_1">
      <item>C. M. C. d.o.o., OIB 64137439104, Dubrova 16, 51250 Novi Vinodolski</item>
    </derivirana_varijabla>
  </DomainObject.Predmet.StrankaListFormatedWithAdressOIB>
  <DomainObject.Predmet.StrankaListNazivFormated>
    <izvorni_sadrzaj>
      <item>C. M. C. d.o.o.</item>
    </izvorni_sadrzaj>
    <derivirana_varijabla naziv="DomainObject.Predmet.StrankaListNazivFormated_1">
      <item>C. M. C. d.o.o.</item>
    </derivirana_varijabla>
  </DomainObject.Predmet.StrankaListNazivFormated>
  <DomainObject.Predmet.StrankaListNazivFormatedOIB>
    <izvorni_sadrzaj>
      <item>C. M. C. d.o.o., OIB 64137439104</item>
    </izvorni_sadrzaj>
    <derivirana_varijabla naziv="DomainObject.Predmet.StrankaListNazivFormatedOIB_1">
      <item>C. M. C. d.o.o., OIB 64137439104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Rajko Marković</item>
      <item>Dragan Bacanović</item>
      <item>Zoran Županović</item>
    </izvorni_sadrzaj>
    <derivirana_varijabla naziv="DomainObject.Predmet.OstaliListFormated_1">
      <item>Rajko Marković</item>
      <item>Dragan Bacanović</item>
      <item>Zoran Županović</item>
    </derivirana_varijabla>
  </DomainObject.Predmet.OstaliListFormated>
  <DomainObject.Predmet.OstaliListFormatedOIB>
    <izvorni_sadrzaj>
      <item>Rajko Marković</item>
      <item>Dragan Bacanović</item>
      <item>Zoran Županović</item>
    </izvorni_sadrzaj>
    <derivirana_varijabla naziv="DomainObject.Predmet.OstaliListFormatedOIB_1">
      <item>Rajko Marković</item>
      <item>Dragan Bacanović</item>
      <item>Zoran Županović</item>
    </derivirana_varijabla>
  </DomainObject.Predmet.OstaliListFormatedOIB>
  <DomainObject.Predmet.OstaliListFormatedWithAdress>
    <izvorni_sadrzaj>
      <item>Rajko Marković</item>
      <item>Dragan Bacanović</item>
      <item>Zoran Županović</item>
    </izvorni_sadrzaj>
    <derivirana_varijabla naziv="DomainObject.Predmet.OstaliListFormatedWithAdress_1">
      <item>Rajko Marković</item>
      <item>Dragan Bacanović</item>
      <item>Zoran Županović</item>
    </derivirana_varijabla>
  </DomainObject.Predmet.OstaliListFormatedWithAdress>
  <DomainObject.Predmet.OstaliListFormatedWithAdressOIB>
    <izvorni_sadrzaj>
      <item>Rajko Marković</item>
      <item>Dragan Bacanović</item>
      <item>Zoran Županović</item>
    </izvorni_sadrzaj>
    <derivirana_varijabla naziv="DomainObject.Predmet.OstaliListFormatedWithAdressOIB_1">
      <item>Rajko Marković</item>
      <item>Dragan Bacanović</item>
      <item>Zoran Županović</item>
    </derivirana_varijabla>
  </DomainObject.Predmet.OstaliListFormatedWithAdressOIB>
  <DomainObject.Predmet.OstaliListNazivFormated>
    <izvorni_sadrzaj>
      <item>Rajko Marković</item>
      <item>Dragan Bacanović</item>
      <item>Zoran Županović</item>
    </izvorni_sadrzaj>
    <derivirana_varijabla naziv="DomainObject.Predmet.OstaliListNazivFormated_1">
      <item>Rajko Marković</item>
      <item>Dragan Bacanović</item>
      <item>Zoran Županović</item>
    </derivirana_varijabla>
  </DomainObject.Predmet.OstaliListNazivFormated>
  <DomainObject.Predmet.OstaliListNazivFormatedOIB>
    <izvorni_sadrzaj>
      <item>Rajko Marković</item>
      <item>Dragan Bacanović</item>
      <item>Zoran Županović</item>
    </izvorni_sadrzaj>
    <derivirana_varijabla naziv="DomainObject.Predmet.OstaliListNazivFormatedOIB_1">
      <item>Rajko Marković</item>
      <item>Dragan Bacanović</item>
      <item>Zoran Županović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St-355/2018-12</izvorni_sadrzaj>
    <derivirana_varijabla naziv="DomainObject.PoslovniBrojDokumenta_1">St-355/2018-12</derivirana_varijabla>
  </DomainObject.PoslovniBrojDokumenta>
  <DomainObject.Predmet.StrankaIDrugi>
    <izvorni_sadrzaj>C. M. C. d.o.o.</izvorni_sadrzaj>
    <derivirana_varijabla naziv="DomainObject.Predmet.StrankaIDrugi_1">C. M. C.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C. M. C. d.o.o., OIB 64137439104, Dubrova 16, 51250 Novi Vinodolski</izvorni_sadrzaj>
    <derivirana_varijabla naziv="DomainObject.Predmet.StrankaIDrugiAdressOIB_1">C. M. C. d.o.o., OIB 64137439104, Dubrova 16,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 M. C. d.o.o.</item>
      <item>Rajko Marković</item>
      <item>Dragan Bacanović</item>
      <item>Zoran Županović</item>
    </izvorni_sadrzaj>
    <derivirana_varijabla naziv="DomainObject.Predmet.SudioniciListNaziv_1">
      <item>C. M. C. d.o.o.</item>
      <item>Rajko Marković</item>
      <item>Dragan Bacanović</item>
      <item>Zoran Županović</item>
    </derivirana_varijabla>
  </DomainObject.Predmet.SudioniciListNaziv>
  <DomainObject.Predmet.SudioniciListAdressOIB>
    <izvorni_sadrzaj>
      <item>C. M. C. d.o.o., OIB 64137439104, Dubrova 16,51250 Novi Vinodolski</item>
      <item>Rajko Marković</item>
      <item>Dragan Bacanović</item>
      <item>Zoran Županović</item>
    </izvorni_sadrzaj>
    <derivirana_varijabla naziv="DomainObject.Predmet.SudioniciListAdressOIB_1">
      <item>C. M. C. d.o.o., OIB 64137439104, Dubrova 16,51250 Novi Vinodolski</item>
      <item>Rajko Marković</item>
      <item>Dragan Bacanović</item>
      <item>Zoran Županović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64137439104</item>
      <item>, OIB null</item>
      <item>, OIB null</item>
      <item>, OIB null</item>
    </izvorni_sadrzaj>
    <derivirana_varijabla naziv="DomainObject.Predmet.SudioniciListNazivOIB_1">
      <item>, OIB 64137439104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EC04E-86EC-4620-8616-C281A285B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13</properties:Pages>
  <properties:Words>3983</properties:Words>
  <properties:Characters>23755</properties:Characters>
  <properties:Lines>971</properties:Lines>
  <properties:Paragraphs>356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2018-10-22T09:05:00Z</dcterms:created>
  <dc:creator>stecaj</dc:creator>
  <cp:lastModifiedBy>Jasna Radulović</cp:lastModifiedBy>
  <cp:lastPrinted>2018-10-23T08:29:00Z</cp:lastPrinted>
  <dcterms:modified xmlns:xsi="http://www.w3.org/2001/XMLSchema-instance" xsi:type="dcterms:W3CDTF">2018-10-23T08:45:00Z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St-355/2018-12 / Zapisnik - Ročište radi ispitivanja tražbina (355-18 ispitivanje.docx)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