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1869" w14:paraId="be31869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7E3" w:rsidP="00C107E3" w:rsidR="00C107E3" w:rsidRPr="004453B3">
      <w:pPr>
        <w:pStyle w:val="Zaglavlje"/>
      </w:pPr>
      <w:r w:rsidRPr="004453B3">
        <w:t xml:space="preserve">REPUBLIKA HRVATSKA </w:t>
      </w:r>
    </w:p>
    <w:p w:rsidRDefault="00C107E3" w:rsidP="00C107E3" w:rsidR="00C107E3" w:rsidRPr="004453B3">
      <w:pPr>
        <w:pStyle w:val="Zaglavlje"/>
      </w:pPr>
      <w:r w:rsidRPr="004453B3">
        <w:t>Trgovački sud u Zagrebu</w:t>
      </w:r>
    </w:p>
    <w:p w:rsidRDefault="00C107E3" w:rsidP="00C107E3" w:rsidR="00C107E3" w:rsidRPr="004453B3">
      <w:pPr>
        <w:pStyle w:val="Zaglavlje"/>
      </w:pPr>
      <w:r w:rsidRPr="004453B3">
        <w:t xml:space="preserve">Zagreb, Amruševa 2/II </w:t>
      </w:r>
    </w:p>
    <w:p w:rsidRDefault="00C107E3" w:rsidP="00C107E3" w:rsidR="00C107E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5084/15</w:t>
      </w:r>
    </w:p>
    <w:p w:rsidRDefault="00C107E3" w:rsidP="00C107E3" w:rsidR="00C107E3" w:rsidRPr="004453B3">
      <w:pPr>
        <w:jc w:val="center"/>
      </w:pPr>
    </w:p>
    <w:p w:rsidRDefault="00C107E3" w:rsidP="00C107E3" w:rsidR="00C107E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center"/>
      </w:pPr>
      <w:r w:rsidRPr="004453B3">
        <w:t>R J E Š E N J E</w:t>
      </w:r>
    </w:p>
    <w:p w:rsidRDefault="00C107E3" w:rsidP="00C107E3" w:rsidR="00C107E3" w:rsidRPr="004453B3">
      <w:pPr>
        <w:jc w:val="center"/>
      </w:pPr>
    </w:p>
    <w:p w:rsidRDefault="00C107E3" w:rsidP="00C107E3" w:rsidR="00C107E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PLAKS d.o.o., Zagreb, Kutnjački put 9, OIB: </w:t>
      </w:r>
      <w:r w:rsidRPr="005D08A6">
        <w:t>58684108778</w:t>
      </w:r>
      <w:r w:rsidRPr="004453B3">
        <w:t>, dana</w:t>
      </w:r>
      <w:r w:rsidR="000503D0">
        <w:t xml:space="preserve"> 24.</w:t>
      </w:r>
      <w:r>
        <w:t xml:space="preserve"> ožujka</w:t>
      </w:r>
      <w:r w:rsidRPr="004453B3">
        <w:t xml:space="preserve"> 2016. 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center"/>
      </w:pPr>
      <w:r w:rsidRPr="004453B3">
        <w:t>r i j e š i o    je</w:t>
      </w:r>
    </w:p>
    <w:p w:rsidRDefault="00C107E3" w:rsidP="00C107E3" w:rsidR="00C107E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107E3" w:rsidP="00C107E3" w:rsidR="00C107E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PLAKS d.o.o., Zagreb, Kutnjački put 9, OIB: </w:t>
      </w:r>
      <w:r w:rsidRPr="005D08A6">
        <w:rPr>
          <w:rFonts w:hAnsi="Times New Roman" w:ascii="Times New Roman"/>
          <w:szCs w:val="24"/>
        </w:rPr>
        <w:t>58684108778</w:t>
      </w:r>
      <w:r w:rsidRPr="004453B3">
        <w:rPr>
          <w:rFonts w:hAnsi="Times New Roman" w:ascii="Times New Roman"/>
          <w:szCs w:val="24"/>
        </w:rPr>
        <w:t>. Stečajni postupak otvoren je</w:t>
      </w:r>
      <w:r w:rsidR="000503D0">
        <w:rPr>
          <w:rFonts w:hAnsi="Times New Roman" w:ascii="Times New Roman"/>
          <w:szCs w:val="24"/>
        </w:rPr>
        <w:t xml:space="preserve">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107E3" w:rsidP="00C107E3" w:rsidR="00C107E3" w:rsidRPr="004453B3">
      <w:pPr>
        <w:pStyle w:val="BodyText21"/>
        <w:rPr>
          <w:rFonts w:hAnsi="Times New Roman" w:ascii="Times New Roman"/>
          <w:szCs w:val="24"/>
        </w:rPr>
      </w:pPr>
    </w:p>
    <w:p w:rsidRDefault="00C107E3" w:rsidP="00C107E3" w:rsidR="00C107E3" w:rsidRPr="005D08A6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Berislav Maksimović, OIB: 57300759557, Varaždin, Hrašćica, Braće Radića 1.</w:t>
      </w:r>
    </w:p>
    <w:p w:rsidRDefault="00C107E3" w:rsidP="00C107E3" w:rsidR="00C107E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107E3" w:rsidP="00C107E3" w:rsidR="00C107E3">
      <w:pPr>
        <w:jc w:val="both"/>
      </w:pPr>
      <w:r w:rsidRPr="004453B3">
        <w:t xml:space="preserve">III. Zaključuje se stečajni postupak nad dužnikom </w:t>
      </w:r>
      <w:r>
        <w:t xml:space="preserve">PLAKS d.o.o., Zagreb, Kutnjački put 9, OIB: </w:t>
      </w:r>
      <w:r w:rsidRPr="005D08A6">
        <w:t>58684108778</w:t>
      </w:r>
      <w:r>
        <w:t>.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t>IV. Nakon pravomoćnosti ovog rješenja, dužnik će se  brisati iz sudskog registra.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ind w:left="360"/>
        <w:jc w:val="center"/>
      </w:pPr>
      <w:r w:rsidRPr="004453B3">
        <w:t>Obrazloženje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107E3" w:rsidP="00C107E3" w:rsidR="00C107E3" w:rsidRPr="004453B3">
      <w:pPr>
        <w:jc w:val="both"/>
      </w:pPr>
    </w:p>
    <w:p w:rsidRDefault="000503D0" w:rsidP="00C107E3" w:rsidR="00C107E3" w:rsidRPr="004453B3">
      <w:pPr>
        <w:jc w:val="center"/>
      </w:pPr>
      <w:r>
        <w:t xml:space="preserve">U Zagrebu, 24. </w:t>
      </w:r>
      <w:r w:rsidR="00C107E3">
        <w:t xml:space="preserve"> ožujka</w:t>
      </w:r>
      <w:r w:rsidR="00C107E3" w:rsidRPr="004453B3">
        <w:t xml:space="preserve"> 2016.</w:t>
      </w:r>
    </w:p>
    <w:p w:rsidRDefault="00C107E3" w:rsidP="00C107E3" w:rsidR="00C107E3" w:rsidRPr="004453B3">
      <w:pPr>
        <w:jc w:val="center"/>
      </w:pPr>
    </w:p>
    <w:p w:rsidRDefault="00C107E3" w:rsidP="00C107E3" w:rsidR="00C107E3" w:rsidRPr="004453B3">
      <w:pPr>
        <w:ind w:firstLine="720" w:left="5040"/>
        <w:jc w:val="right"/>
      </w:pPr>
      <w:r w:rsidRPr="004453B3">
        <w:t xml:space="preserve">      SUDAC:</w:t>
      </w:r>
    </w:p>
    <w:p w:rsidRDefault="00C107E3" w:rsidP="00C107E3" w:rsidR="00C107E3" w:rsidRPr="004453B3">
      <w:pPr>
        <w:jc w:val="right"/>
      </w:pPr>
      <w:r>
        <w:t>Goran Iskra</w:t>
      </w:r>
      <w:r w:rsidR="002B32E8">
        <w:t>, v.r.</w:t>
      </w: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</w:p>
    <w:p w:rsidRDefault="00C107E3" w:rsidP="00C107E3" w:rsidR="00C107E3" w:rsidRPr="004453B3">
      <w:pPr>
        <w:jc w:val="both"/>
      </w:pPr>
      <w:r w:rsidRPr="004453B3">
        <w:t>Uputa o pravnom lijeku:</w:t>
      </w:r>
    </w:p>
    <w:p w:rsidRDefault="00C107E3" w:rsidP="00C107E3" w:rsidR="00C107E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C107E3" w:rsidP="00C107E3" w:rsidR="00C107E3" w:rsidRPr="004453B3">
      <w:pPr>
        <w:jc w:val="both"/>
        <w:rPr>
          <w:i/>
        </w:rPr>
      </w:pPr>
    </w:p>
    <w:p w:rsidRDefault="00C107E3" w:rsidP="00C107E3" w:rsidR="00C107E3" w:rsidRPr="004453B3">
      <w:pPr>
        <w:jc w:val="both"/>
      </w:pPr>
    </w:p>
    <w:p w:rsidRDefault="002B32E8" w:rsidP="002B32E8" w:rsidR="00C107E3">
      <w:pPr>
        <w:jc w:val="right"/>
      </w:pPr>
      <w:r>
        <w:t>Za točnost otpravka-ovlašteni službenik:</w:t>
      </w:r>
    </w:p>
    <w:p w:rsidRDefault="002B32E8" w:rsidP="002B32E8" w:rsidR="002B32E8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C107E3" w:rsidP="00C107E3" w:rsidR="00C107E3" w:rsidRPr="004453B3">
      <w:pPr>
        <w:jc w:val="center"/>
        <w:rPr>
          <w:u w:val="single"/>
        </w:rPr>
      </w:pPr>
    </w:p>
    <w:p w:rsidRDefault="00C107E3" w:rsidP="00C107E3" w:rsidR="00C107E3" w:rsidRPr="004453B3"/>
    <w:p w:rsidRDefault="000D2C86" w:rsidP="00C107E3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2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0503D0">
      <w:t xml:space="preserve">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C107E3">
      <w:t>5084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03D0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87ECD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32E8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3263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7E3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E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E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5084</izvorni_sadrzaj>
    <derivirana_varijabla naziv="DomainObject.Predmet.Broj_1">5084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St-5084/2015</izvorni_sadrzaj>
    <derivirana_varijabla naziv="DomainObject.Predmet.OznakaBroj_1">St-5084/2015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PLAKS d.o.o. zastupanog po punomoćniku IVANA LEKO</izvorni_sadrzaj>
    <derivirana_varijabla naziv="DomainObject.Predmet.ProtustrankaFormated_1">  PLAKS d.o.o. zastupanog po punomoćniku IVANA LEKO</derivirana_varijabla>
  </DomainObject.Predmet.ProtustrankaFormated>
  <DomainObject.Predmet.ProtustrankaFormatedOIB>
    <izvorni_sadrzaj>  PLAKS d.o.o., OIB 58684108778 zastupanog po punomoćniku IVANA LEKO</izvorni_sadrzaj>
    <derivirana_varijabla naziv="DomainObject.Predmet.ProtustrankaFormatedOIB_1">  PLAKS d.o.o., OIB 58684108778 zastupanog po punomoćniku IVANA LEKO</derivirana_varijabla>
  </DomainObject.Predmet.ProtustrankaFormatedOIB>
  <DomainObject.Predmet.ProtustrankaFormatedWithAdress>
    <izvorni_sadrzaj> PLAKS d.o.o., Kutnjački put 9, 10000 Zagreb zastupanog po punomoćniku IVANA LEKO</izvorni_sadrzaj>
    <derivirana_varijabla naziv="DomainObject.Predmet.ProtustrankaFormatedWithAdress_1"> PLAKS d.o.o., Kutnjački put 9, 10000 Zagreb zastupanog po punomoćniku IVANA LEKO</derivirana_varijabla>
  </DomainObject.Predmet.ProtustrankaFormatedWithAdress>
  <DomainObject.Predmet.ProtustrankaFormatedWithAdressOIB>
    <izvorni_sadrzaj> PLAKS d.o.o., OIB 58684108778, Kutnjački put 9, 10000 Zagreb zastupanog po punomoćniku IVANA LEKO</izvorni_sadrzaj>
    <derivirana_varijabla naziv="DomainObject.Predmet.ProtustrankaFormatedWithAdressOIB_1"> PLAKS d.o.o., OIB 58684108778, Kutnjački put 9, 10000 Zagreb zastupanog po punomoćniku IVANA LEKO</derivirana_varijabla>
  </DomainObject.Predmet.ProtustrankaFormatedWithAdressOIB>
  <DomainObject.Predmet.ProtustrankaWithAdress>
    <izvorni_sadrzaj>PLAKS d.o.o. Kutnjački put 9, 10000 Zagreb</izvorni_sadrzaj>
    <derivirana_varijabla naziv="DomainObject.Predmet.ProtustrankaWithAdress_1">PLAKS d.o.o. Kutnjački put 9, 10000 Zagreb</derivirana_varijabla>
  </DomainObject.Predmet.ProtustrankaWithAdress>
  <DomainObject.Predmet.ProtustrankaWithAdressOIB>
    <izvorni_sadrzaj>PLAKS d.o.o., OIB 58684108778, Kutnjački put 9, 10000 Zagreb</izvorni_sadrzaj>
    <derivirana_varijabla naziv="DomainObject.Predmet.ProtustrankaWithAdressOIB_1">PLAKS d.o.o., OIB 58684108778, Kutnjački put 9, 10000 Zagreb</derivirana_varijabla>
  </DomainObject.Predmet.ProtustrankaWithAdressOIB>
  <DomainObject.Predmet.ProtustrankaNazivFormated>
    <izvorni_sadrzaj>PLAKS d.o.o.</izvorni_sadrzaj>
    <derivirana_varijabla naziv="DomainObject.Predmet.ProtustrankaNazivFormated_1">PLAKS d.o.o.</derivirana_varijabla>
  </DomainObject.Predmet.ProtustrankaNazivFormated>
  <DomainObject.Predmet.ProtustrankaNazivFormatedOIB>
    <izvorni_sadrzaj>PLAKS d.o.o., OIB 58684108778</izvorni_sadrzaj>
    <derivirana_varijabla naziv="DomainObject.Predmet.ProtustrankaNazivFormatedOIB_1">PLAKS d.o.o., OIB 58684108778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PLAKS d.o.o. zastupanog po punomoćniku IVANA LEKO</item>
    </izvorni_sadrzaj>
    <derivirana_varijabla naziv="DomainObject.Predmet.ProtuStrankaListFormated_1">
      <item>PLAKS d.o.o. zastupanog po punomoćniku IVANA LEKO</item>
    </derivirana_varijabla>
  </DomainObject.Predmet.ProtuStrankaListFormated>
  <DomainObject.Predmet.ProtuStrankaListFormatedOIB>
    <izvorni_sadrzaj>
      <item>PLAKS d.o.o., OIB 58684108778 zastupanog po punomoćniku IVANA LEKO</item>
    </izvorni_sadrzaj>
    <derivirana_varijabla naziv="DomainObject.Predmet.ProtuStrankaListFormatedOIB_1">
      <item>PLAKS d.o.o., OIB 58684108778 zastupanog po punomoćniku IVANA LEKO</item>
    </derivirana_varijabla>
  </DomainObject.Predmet.ProtuStrankaListFormatedOIB>
  <DomainObject.Predmet.ProtuStrankaListFormatedWithAdress>
    <izvorni_sadrzaj>
      <item>PLAKS d.o.o., Kutnjački put 9, 10000 Zagreb zastupanog po punomoćniku IVANA LEKO</item>
    </izvorni_sadrzaj>
    <derivirana_varijabla naziv="DomainObject.Predmet.ProtuStrankaListFormatedWithAdress_1">
      <item>PLAKS d.o.o., Kutnjački put 9, 10000 Zagreb zastupanog po punomoćniku IVANA LEKO</item>
    </derivirana_varijabla>
  </DomainObject.Predmet.ProtuStrankaListFormatedWithAdress>
  <DomainObject.Predmet.ProtuStrankaListFormatedWithAdressOIB>
    <izvorni_sadrzaj>
      <item>PLAKS d.o.o., OIB 58684108778, Kutnjački put 9, 10000 Zagreb zastupanog po punomoćniku IVANA LEKO</item>
    </izvorni_sadrzaj>
    <derivirana_varijabla naziv="DomainObject.Predmet.ProtuStrankaListFormatedWithAdressOIB_1">
      <item>PLAKS d.o.o., OIB 58684108778, Kutnjački put 9, 10000 Zagreb zastupanog po punomoćniku IVANA LEKO</item>
    </derivirana_varijabla>
  </DomainObject.Predmet.ProtuStrankaListFormatedWithAdressOIB>
  <DomainObject.Predmet.ProtuStrankaListNazivFormated>
    <izvorni_sadrzaj>
      <item>PLAKS d.o.o.</item>
    </izvorni_sadrzaj>
    <derivirana_varijabla naziv="DomainObject.Predmet.ProtuStrankaListNazivFormated_1">
      <item>PLAKS d.o.o.</item>
    </derivirana_varijabla>
  </DomainObject.Predmet.ProtuStrankaListNazivFormated>
  <DomainObject.Predmet.ProtuStrankaListNazivFormatedOIB>
    <izvorni_sadrzaj>
      <item>PLAKS d.o.o., OIB 58684108778</item>
    </izvorni_sadrzaj>
    <derivirana_varijabla naziv="DomainObject.Predmet.ProtuStrankaListNazivFormatedOIB_1">
      <item>PLAKS d.o.o., OIB 58684108778</item>
    </derivirana_varijabla>
  </DomainObject.Predmet.ProtuStrankaListNazivFormatedOIB>
  <DomainObject.Predmet.OstaliListFormated>
    <izvorni_sadrzaj>
      <item>IVANA LEKO punomoćnik sudionika u postupku PLAKS d.o.o.</item>
      <item>BERISLAV MAKSIMOVIĆ</item>
    </izvorni_sadrzaj>
    <derivirana_varijabla naziv="DomainObject.Predmet.OstaliListFormated_1">
      <item>IVANA LEKO punomoćnik sudionika u postupku PLAKS d.o.o.</item>
      <item>BERISLAV MAKSIMOVIĆ</item>
    </derivirana_varijabla>
  </DomainObject.Predmet.OstaliListFormated>
  <DomainObject.Predmet.OstaliListFormatedOIB>
    <izvorni_sadrzaj>
      <item>IVANA LEKO, OIB 72058130017 punomoćnik sudionika u postupku PLAKS d.o.o.</item>
      <item>BERISLAV MAKSIMOVIĆ, OIB 57300759557</item>
    </izvorni_sadrzaj>
    <derivirana_varijabla naziv="DomainObject.Predmet.OstaliListFormatedOIB_1">
      <item>IVANA LEKO, OIB 72058130017 punomoćnik sudionika u postupku PLAKS d.o.o.</item>
      <item>BERISLAV MAKSIMOVIĆ, OIB 57300759557</item>
    </derivirana_varijabla>
  </DomainObject.Predmet.OstaliListFormatedOIB>
  <DomainObject.Predmet.OstaliListFormatedWithAdress>
    <izvorni_sadrzaj>
      <item>IVANA LEKO, Kutnjački put 9, 10000 Zagreb punomoćnik sudionika u postupku PLAKS d.o.o.</item>
      <item>BERISLAV MAKSIMOVIĆ, Hrašćica, Braće Radića 1, 42000 Varaždin</item>
    </izvorni_sadrzaj>
    <derivirana_varijabla naziv="DomainObject.Predmet.OstaliListFormatedWithAdress_1">
      <item>IVANA LEKO, Kutnjački put 9, 10000 Zagreb punomoćnik sudionika u postupku PLAKS d.o.o.</item>
      <item>BERISLAV MAKSIMOVIĆ, Hrašćica, Braće Radića 1, 42000 Varaždin</item>
    </derivirana_varijabla>
  </DomainObject.Predmet.OstaliListFormatedWithAdress>
  <DomainObject.Predmet.OstaliListFormatedWithAdressOIB>
    <izvorni_sadrzaj>
      <item>IVANA LEKO, OIB 72058130017, Kutnjački put 9, 10000 Zagreb punomoćnik sudionika u postupku PLAKS d.o.o.</item>
      <item>BERISLAV MAKSIMOVIĆ, OIB 57300759557, Hrašćica, Braće Radića 1, 42000 Varaždin</item>
    </izvorni_sadrzaj>
    <derivirana_varijabla naziv="DomainObject.Predmet.OstaliListFormatedWithAdressOIB_1">
      <item>IVANA LEKO, OIB 72058130017, Kutnjački put 9, 10000 Zagreb punomoćnik sudionika u postupku PLAKS d.o.o.</item>
      <item>BERISLAV MAKSIMOVIĆ, OIB 57300759557, Hrašćica, Braće Radića 1, 42000 Varaždin</item>
    </derivirana_varijabla>
  </DomainObject.Predmet.OstaliListFormatedWithAdressOIB>
  <DomainObject.Predmet.OstaliListNazivFormated>
    <izvorni_sadrzaj>
      <item>IVANA LEKO</item>
      <item>BERISLAV MAKSIMOVIĆ</item>
    </izvorni_sadrzaj>
    <derivirana_varijabla naziv="DomainObject.Predmet.OstaliListNazivFormated_1">
      <item>IVANA LEKO</item>
      <item>BERISLAV MAKSIMOVIĆ</item>
    </derivirana_varijabla>
  </DomainObject.Predmet.OstaliListNazivFormated>
  <DomainObject.Predmet.OstaliListNazivFormatedOIB>
    <izvorni_sadrzaj>
      <item>IVANA LEKO, OIB 72058130017</item>
      <item>BERISLAV MAKSIMOVIĆ, OIB 57300759557</item>
    </izvorni_sadrzaj>
    <derivirana_varijabla naziv="DomainObject.Predmet.OstaliListNazivFormatedOIB_1">
      <item>IVANA LEKO, OIB 72058130017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PLAKS d.o.o.</izvorni_sadrzaj>
    <derivirana_varijabla naziv="DomainObject.Predmet.ProtustrankaIDrugi_1">PLAKS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PLAKS d.o.o., OIB 58684108778, Kutnjački put 9, 10000 Zagreb</izvorni_sadrzaj>
    <derivirana_varijabla naziv="DomainObject.Predmet.ProtustrankaIDrugiAdressOIB_1">PLAKS d.o.o., OIB 58684108778, Kutnjački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PLAKS d.o.o.</item>
      <item>IVANA LEKO</item>
      <item>BERISLAV MAKSIMOVIĆ</item>
    </izvorni_sadrzaj>
    <derivirana_varijabla naziv="DomainObject.Predmet.SudioniciListNaziv_1">
      <item>FINA Regionalni centar Zagreb</item>
      <item>PLAKS d.o.o.</item>
      <item>IVANA LEKO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PLAKS d.o.o., OIB 58684108778, Kutnjački put 9,10000 Zagreb</item>
      <item>IVANA LEKO, OIB 72058130017, Kutnjački put 9,10000 Zagreb</item>
      <item>BERISLAV MAKSIMOVIĆ, OIB 57300759557, Hrašćica, Braće Radića 1,42000 Varaždin</item>
    </izvorni_sadrzaj>
    <derivirana_varijabla naziv="DomainObject.Predmet.SudioniciListAdressOIB_1">
      <item>FINA Regionalni centar Zagreb, OIB 85821130368, Trg svibanjskih žrtava 1995. 1,10000 Zagreb</item>
      <item>PLAKS d.o.o., OIB 58684108778, Kutnjački put 9,10000 Zagreb</item>
      <item>IVANA LEKO, OIB 72058130017, Kutnjački put 9,10000 Zagreb</item>
      <item>BERISLAV MAKSIMOVIĆ, OIB 57300759557, Hrašćica, Braće Radića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58684108778</item>
      <item>, OIB 72058130017</item>
      <item>, OIB 57300759557</item>
    </izvorni_sadrzaj>
    <derivirana_varijabla naziv="DomainObject.Predmet.SudioniciListNazivOIB_1">
      <item>, OIB 85821130368</item>
      <item>, OIB 58684108778</item>
      <item>, OIB 72058130017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3C83D-D27E-44E1-B21E-8FEDBF164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2171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2016-03-24T13:01:00Z</dcterms:created>
  <dc:creator>Korisnik</dc:creator>
  <cp:lastModifiedBy>Goranka Arthofer</cp:lastModifiedBy>
  <cp:lastPrinted>2016-03-24T13:02:00Z</cp:lastPrinted>
  <dcterms:modified xmlns:xsi="http://www.w3.org/2001/XMLSchema-instance" xsi:type="dcterms:W3CDTF">2016-03-24T13:06:00Z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