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9e2c" w14:paraId="4e29e2c" w:rsidRDefault="009E6C3A" w:rsidP="009E6C3A" w:rsidR="0088487A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487A">
        <w:t xml:space="preserve"> </w:t>
      </w:r>
    </w:p>
    <w:p w:rsidRDefault="0088487A" w:rsidP="0088487A" w:rsidR="0088487A">
      <w:pPr>
        <w:pStyle w:val="Bezproreda"/>
      </w:pPr>
      <w:r>
        <w:t xml:space="preserve">REPUBLIKA HRVATSKA </w:t>
      </w:r>
    </w:p>
    <w:p w:rsidRDefault="0088487A" w:rsidP="0088487A" w:rsidR="0088487A">
      <w:pPr>
        <w:pStyle w:val="Bezproreda"/>
      </w:pPr>
      <w:r>
        <w:t>Trgovački sud u Zagrebu</w:t>
      </w:r>
    </w:p>
    <w:p w:rsidRDefault="0088487A" w:rsidP="0088487A" w:rsidR="0088487A">
      <w:pPr>
        <w:pStyle w:val="Bezproreda"/>
      </w:pPr>
      <w:r>
        <w:t xml:space="preserve">  Zagreb, Amruševa 2/II</w:t>
      </w:r>
    </w:p>
    <w:p w:rsidRDefault="0088487A" w:rsidP="0088487A" w:rsidR="0088487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90.St-2394/2015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  <w:jc w:val="center"/>
      </w:pPr>
      <w:r>
        <w:t>R E P U B L I K A    H R V A T S K A</w:t>
      </w:r>
    </w:p>
    <w:p w:rsidRDefault="0088487A" w:rsidP="0088487A" w:rsidR="0088487A">
      <w:pPr>
        <w:pStyle w:val="Bezproreda"/>
        <w:jc w:val="center"/>
      </w:pPr>
    </w:p>
    <w:p w:rsidRDefault="0088487A" w:rsidP="0088487A" w:rsidR="0088487A">
      <w:pPr>
        <w:pStyle w:val="Bezproreda"/>
        <w:jc w:val="center"/>
      </w:pPr>
      <w:r>
        <w:t>R J E Š E N J E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  <w:r>
        <w:tab/>
        <w:t>Trgovački sud u Zagrebu po sucu Sandri Rotar Vogrin u skraćenom stečajnom postupku pokrenutom nad dužnikom</w:t>
      </w:r>
      <w:r w:rsidR="00DF1E2C" w:rsidRPr="00DF1E2C">
        <w:t xml:space="preserve"> KONSTRUKCIJE I INSTALACIJE jednostavno društvo s ograničenom odgovornošću za usluge, Sveta Nedel</w:t>
      </w:r>
      <w:r w:rsidR="002C6575">
        <w:t>ja, Kozjak 43, OIB: 14759812705</w:t>
      </w:r>
      <w:r>
        <w:t xml:space="preserve">, dana 18. ožujka 2016. 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  <w:jc w:val="center"/>
      </w:pPr>
      <w:r>
        <w:t>r i j e š i o    je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  <w:r>
        <w:t>I.)</w:t>
      </w:r>
      <w:r>
        <w:tab/>
        <w:t xml:space="preserve">Otvara se stečajni postupak nad dužnikom </w:t>
      </w:r>
      <w:r w:rsidR="00DF1E2C" w:rsidRPr="00DF1E2C">
        <w:t>KONSTRUKCIJE I INSTALACIJE jednostavno društvo s ograničenom odgovornošću za usluge, Sveta Nedelja, Kozjak 43, OIB: 14759812705.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  <w:r>
        <w:t xml:space="preserve">Stečajni postupak otvoren je dana 18. ožujka 2016., u 15 sati i 00 </w:t>
      </w:r>
      <w:r>
        <w:tab/>
        <w:t>minuta,  kada  je ovo rješenje objavljeno na mrežnoj stranici e-Oglasna ploča ovog suda.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  <w:r>
        <w:t>II.)</w:t>
      </w:r>
      <w:r>
        <w:tab/>
        <w:t xml:space="preserve">Za stečajnog upravitelja imenuje se </w:t>
      </w:r>
      <w:r w:rsidR="00DB18A4">
        <w:t xml:space="preserve">Davor Ivančić, čakovec, Ivana pl. Zajca 17, OIB: </w:t>
      </w:r>
      <w:r w:rsidR="00DB18A4" w:rsidRPr="00DB18A4">
        <w:t>21146522885</w:t>
      </w:r>
      <w:r w:rsidR="00DB18A4">
        <w:t>.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  <w:r>
        <w:t>III.)</w:t>
      </w:r>
      <w:r>
        <w:tab/>
        <w:t xml:space="preserve">Zaključuje se stečajni postupak nad dužnikom </w:t>
      </w:r>
      <w:r w:rsidR="00DF1E2C" w:rsidRPr="00DF1E2C">
        <w:t>KONSTRUKCIJE I INSTALACIJE jednostavno društvo s ograničenom odgovornošću za usluge, Sveta Nedelja, Kozjak 43, OIB: 14759812705.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  <w:jc w:val="center"/>
      </w:pPr>
      <w:r>
        <w:t>Obrazloženje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88487A" w:rsidP="0088487A" w:rsidR="0088487A">
      <w:pPr>
        <w:pStyle w:val="Bezproreda"/>
      </w:pPr>
      <w:r>
        <w:lastRenderedPageBreak/>
        <w:t xml:space="preserve"> </w:t>
      </w:r>
    </w:p>
    <w:p w:rsidRDefault="0088487A" w:rsidP="0088487A" w:rsidR="0088487A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  <w:jc w:val="center"/>
      </w:pPr>
      <w:r>
        <w:t>U Zagrebu, 18. ožujka 2016.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88487A" w:rsidP="0088487A" w:rsidR="0088487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  <w:r>
        <w:t>Uputa o pravnom lijeku:</w:t>
      </w:r>
    </w:p>
    <w:p w:rsidRDefault="0088487A" w:rsidP="0088487A" w:rsidR="0088487A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</w:p>
    <w:p w:rsidRDefault="0088487A" w:rsidP="0088487A" w:rsidR="0088487A">
      <w:pPr>
        <w:pStyle w:val="Bezproreda"/>
      </w:pPr>
    </w:p>
    <w:p w:rsidRDefault="00A14783" w:rsidP="0088487A" w:rsidR="00A14783">
      <w:pPr>
        <w:pStyle w:val="Bezproreda"/>
      </w:pPr>
    </w:p>
    <w:sectPr w:rsidSect="009E6C3A" w:rsidR="00A1478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C3A" w:rsidP="009E6C3A" w:rsidR="009E6C3A">
      <w:pPr>
        <w:spacing w:lineRule="auto" w:line="240" w:after="0"/>
      </w:pPr>
      <w:r>
        <w:separator/>
      </w:r>
    </w:p>
  </w:endnote>
  <w:endnote w:id="0" w:type="continuationSeparator">
    <w:p w:rsidRDefault="009E6C3A" w:rsidP="009E6C3A" w:rsidR="009E6C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C3A" w:rsidP="009E6C3A" w:rsidR="009E6C3A">
      <w:pPr>
        <w:spacing w:lineRule="auto" w:line="240" w:after="0"/>
      </w:pPr>
      <w:r>
        <w:separator/>
      </w:r>
    </w:p>
  </w:footnote>
  <w:footnote w:id="0" w:type="continuationSeparator">
    <w:p w:rsidRDefault="009E6C3A" w:rsidP="009E6C3A" w:rsidR="009E6C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C3A" w:rsidP="009E6C3A" w:rsidR="009E6C3A">
    <w:pPr>
      <w:pStyle w:val="Zaglavlje"/>
      <w:tabs>
        <w:tab w:pos="5052" w:val="left"/>
      </w:tabs>
    </w:pPr>
    <w:r>
      <w:tab/>
    </w:r>
    <w:sdt>
      <w:sdtPr>
        <w:id w:val="-132427375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3B67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          90. St-2394/2015</w:t>
    </w:r>
  </w:p>
  <w:p w:rsidRDefault="009E6C3A" w:rsidR="009E6C3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487A"/>
    <w:rsid w:val="002C6575"/>
    <w:rsid w:val="0088487A"/>
    <w:rsid w:val="00893B67"/>
    <w:rsid w:val="009E6C3A"/>
    <w:rsid w:val="00A14783"/>
    <w:rsid w:val="00DB18A4"/>
    <w:rsid w:val="00DF1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487A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6C3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6C3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E6C3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6C3A"/>
  </w:style>
  <w:style w:styleId="Podnoje" w:type="paragraph">
    <w:name w:val="footer"/>
    <w:basedOn w:val="Normal"/>
    <w:link w:val="PodnojeChar"/>
    <w:uiPriority w:val="99"/>
    <w:unhideWhenUsed/>
    <w:rsid w:val="009E6C3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6C3A"/>
  </w:style>
  <w:style w:styleId="Tekstrezerviranogmjesta" w:type="character">
    <w:name w:val="Placeholder Text"/>
    <w:basedOn w:val="Zadanifontodlomka"/>
    <w:uiPriority w:val="99"/>
    <w:semiHidden/>
    <w:rsid w:val="00893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B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B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B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B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487A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6C3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6C3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E6C3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6C3A"/>
  </w:style>
  <w:style w:styleId="Podnoje" w:type="paragraph">
    <w:name w:val="footer"/>
    <w:basedOn w:val="Normal"/>
    <w:link w:val="PodnojeChar"/>
    <w:uiPriority w:val="99"/>
    <w:unhideWhenUsed/>
    <w:rsid w:val="009E6C3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6C3A"/>
  </w:style>
  <w:style w:styleId="Tekstrezerviranogmjesta" w:type="character">
    <w:name w:val="Placeholder Text"/>
    <w:basedOn w:val="Zadanifontodlomka"/>
    <w:uiPriority w:val="99"/>
    <w:semiHidden/>
    <w:rsid w:val="00893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B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B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B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B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2394</izvorni_sadrzaj>
    <derivirana_varijabla naziv="DomainObject.Predmet.Broj_1">2394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St-2394/2015</izvorni_sadrzaj>
    <derivirana_varijabla naziv="DomainObject.Predmet.OznakaBroj_1">St-2394/2015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KONSTRUKCIJE I INSTALACIJE j d.o.o.</izvorni_sadrzaj>
    <derivirana_varijabla naziv="DomainObject.Predmet.ProtustrankaFormated_1">  KONSTRUKCIJE I INSTALACIJE j d.o.o.</derivirana_varijabla>
  </DomainObject.Predmet.ProtustrankaFormated>
  <DomainObject.Predmet.ProtustrankaFormatedOIB>
    <izvorni_sadrzaj>  KONSTRUKCIJE I INSTALACIJE j d.o.o., OIB 14759812705</izvorni_sadrzaj>
    <derivirana_varijabla naziv="DomainObject.Predmet.ProtustrankaFormatedOIB_1">  KONSTRUKCIJE I INSTALACIJE j d.o.o., OIB 14759812705</derivirana_varijabla>
  </DomainObject.Predmet.ProtustrankaFormatedOIB>
  <DomainObject.Predmet.ProtustrankaFormatedWithAdress>
    <izvorni_sadrzaj> KONSTRUKCIJE I INSTALACIJE j d.o.o., Kozjak 43, 10431 Sveta Nedelja</izvorni_sadrzaj>
    <derivirana_varijabla naziv="DomainObject.Predmet.ProtustrankaFormatedWithAdress_1"> KONSTRUKCIJE I INSTALACIJE j d.o.o., Kozjak 43, 10431 Sveta Nedelja</derivirana_varijabla>
  </DomainObject.Predmet.ProtustrankaFormatedWithAdress>
  <DomainObject.Predmet.ProtustrankaFormatedWithAdressOIB>
    <izvorni_sadrzaj> KONSTRUKCIJE I INSTALACIJE j d.o.o., OIB 14759812705, Kozjak 43, 10431 Sveta Nedelja</izvorni_sadrzaj>
    <derivirana_varijabla naziv="DomainObject.Predmet.ProtustrankaFormatedWithAdressOIB_1"> KONSTRUKCIJE I INSTALACIJE j d.o.o., OIB 14759812705, Kozjak 43, 10431 Sveta Nedelja</derivirana_varijabla>
  </DomainObject.Predmet.ProtustrankaFormatedWithAdressOIB>
  <DomainObject.Predmet.ProtustrankaWithAdress>
    <izvorni_sadrzaj>KONSTRUKCIJE I INSTALACIJE j d.o.o. Kozjak 43, 10431 Sveta Nedelja</izvorni_sadrzaj>
    <derivirana_varijabla naziv="DomainObject.Predmet.ProtustrankaWithAdress_1">KONSTRUKCIJE I INSTALACIJE j d.o.o. Kozjak 43, 10431 Sveta Nedelja</derivirana_varijabla>
  </DomainObject.Predmet.ProtustrankaWithAdress>
  <DomainObject.Predmet.ProtustrankaWithAdressOIB>
    <izvorni_sadrzaj>KONSTRUKCIJE I INSTALACIJE j d.o.o., OIB 14759812705, Kozjak 43, 10431 Sveta Nedelja</izvorni_sadrzaj>
    <derivirana_varijabla naziv="DomainObject.Predmet.ProtustrankaWithAdressOIB_1">KONSTRUKCIJE I INSTALACIJE j d.o.o., OIB 14759812705, Kozjak 43, 10431 Sveta Nedelja</derivirana_varijabla>
  </DomainObject.Predmet.ProtustrankaWithAdressOIB>
  <DomainObject.Predmet.ProtustrankaNazivFormated>
    <izvorni_sadrzaj>KONSTRUKCIJE I INSTALACIJE j d.o.o.</izvorni_sadrzaj>
    <derivirana_varijabla naziv="DomainObject.Predmet.ProtustrankaNazivFormated_1">KONSTRUKCIJE I INSTALACIJE j d.o.o.</derivirana_varijabla>
  </DomainObject.Predmet.ProtustrankaNazivFormated>
  <DomainObject.Predmet.ProtustrankaNazivFormatedOIB>
    <izvorni_sadrzaj>KONSTRUKCIJE I INSTALACIJE j d.o.o., OIB 14759812705</izvorni_sadrzaj>
    <derivirana_varijabla naziv="DomainObject.Predmet.ProtustrankaNazivFormatedOIB_1">KONSTRUKCIJE I INSTALACIJE j d.o.o., OIB 14759812705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KONSTRUKCIJE I INSTALACIJE j d.o.o.</item>
    </izvorni_sadrzaj>
    <derivirana_varijabla naziv="DomainObject.Predmet.ProtuStrankaListFormated_1">
      <item>KONSTRUKCIJE I INSTALACIJE j d.o.o.</item>
    </derivirana_varijabla>
  </DomainObject.Predmet.ProtuStrankaListFormated>
  <DomainObject.Predmet.ProtuStrankaListFormatedOIB>
    <izvorni_sadrzaj>
      <item>KONSTRUKCIJE I INSTALACIJE j d.o.o., OIB 14759812705</item>
    </izvorni_sadrzaj>
    <derivirana_varijabla naziv="DomainObject.Predmet.ProtuStrankaListFormatedOIB_1">
      <item>KONSTRUKCIJE I INSTALACIJE j d.o.o., OIB 14759812705</item>
    </derivirana_varijabla>
  </DomainObject.Predmet.ProtuStrankaListFormatedOIB>
  <DomainObject.Predmet.ProtuStrankaListFormatedWithAdress>
    <izvorni_sadrzaj>
      <item>KONSTRUKCIJE I INSTALACIJE j d.o.o., Kozjak 43, 10431 Sveta Nedelja</item>
    </izvorni_sadrzaj>
    <derivirana_varijabla naziv="DomainObject.Predmet.ProtuStrankaListFormatedWithAdress_1">
      <item>KONSTRUKCIJE I INSTALACIJE j d.o.o., Kozjak 43, 10431 Sveta Nedelja</item>
    </derivirana_varijabla>
  </DomainObject.Predmet.ProtuStrankaListFormatedWithAdress>
  <DomainObject.Predmet.ProtuStrankaListFormatedWithAdressOIB>
    <izvorni_sadrzaj>
      <item>KONSTRUKCIJE I INSTALACIJE j d.o.o., OIB 14759812705, Kozjak 43, 10431 Sveta Nedelja</item>
    </izvorni_sadrzaj>
    <derivirana_varijabla naziv="DomainObject.Predmet.ProtuStrankaListFormatedWithAdressOIB_1">
      <item>KONSTRUKCIJE I INSTALACIJE j d.o.o., OIB 14759812705, Kozjak 43, 10431 Sveta Nedelja</item>
    </derivirana_varijabla>
  </DomainObject.Predmet.ProtuStrankaListFormatedWithAdressOIB>
  <DomainObject.Predmet.ProtuStrankaListNazivFormated>
    <izvorni_sadrzaj>
      <item>KONSTRUKCIJE I INSTALACIJE j d.o.o.</item>
    </izvorni_sadrzaj>
    <derivirana_varijabla naziv="DomainObject.Predmet.ProtuStrankaListNazivFormated_1">
      <item>KONSTRUKCIJE I INSTALACIJE j d.o.o.</item>
    </derivirana_varijabla>
  </DomainObject.Predmet.ProtuStrankaListNazivFormated>
  <DomainObject.Predmet.ProtuStrankaListNazivFormatedOIB>
    <izvorni_sadrzaj>
      <item>KONSTRUKCIJE I INSTALACIJE j d.o.o., OIB 14759812705</item>
    </izvorni_sadrzaj>
    <derivirana_varijabla naziv="DomainObject.Predmet.ProtuStrankaListNazivFormatedOIB_1">
      <item>KONSTRUKCIJE I INSTALACIJE j d.o.o., OIB 14759812705</item>
    </derivirana_varijabla>
  </DomainObject.Predmet.ProtuStrankaListNazivFormatedOIB>
  <DomainObject.Predmet.OstaliListFormated>
    <izvorni_sadrzaj>
      <item>Tamara Pehnec</item>
      <item>Davor Ivančić</item>
    </izvorni_sadrzaj>
    <derivirana_varijabla naziv="DomainObject.Predmet.OstaliListFormated_1">
      <item>Tamara Pehnec</item>
      <item>Davor Ivančić</item>
    </derivirana_varijabla>
  </DomainObject.Predmet.OstaliListFormated>
  <DomainObject.Predmet.OstaliListFormatedOIB>
    <izvorni_sadrzaj>
      <item>Tamara Pehnec, OIB 61672565400</item>
      <item>Davor Ivančić, OIB 21146522885</item>
    </izvorni_sadrzaj>
    <derivirana_varijabla naziv="DomainObject.Predmet.OstaliListFormatedOIB_1">
      <item>Tamara Pehnec, OIB 61672565400</item>
      <item>Davor Ivančić, OIB 21146522885</item>
    </derivirana_varijabla>
  </DomainObject.Predmet.OstaliListFormatedOIB>
  <DomainObject.Predmet.OstaliListFormatedWithAdress>
    <izvorni_sadrzaj>
      <item>Tamara Pehnec, Kozjak 43, 10431 Sveta Nedelja</item>
      <item>Davor Ivančić, Ivan pl. Zajca 17, 40000 Čakovec</item>
    </izvorni_sadrzaj>
    <derivirana_varijabla naziv="DomainObject.Predmet.OstaliListFormatedWithAdress_1">
      <item>Tamara Pehnec, Kozjak 43, 10431 Sveta Nedelja</item>
      <item>Davor Ivančić, Ivan pl. Zajca 17, 40000 Čakovec</item>
    </derivirana_varijabla>
  </DomainObject.Predmet.OstaliListFormatedWithAdress>
  <DomainObject.Predmet.OstaliListFormatedWithAdressOIB>
    <izvorni_sadrzaj>
      <item>Tamara Pehnec, OIB 61672565400, Kozjak 43, 10431 Sveta Nedelja</item>
      <item>Davor Ivančić, OIB 21146522885, Ivan pl. Zajca 17, 40000 Čakovec</item>
    </izvorni_sadrzaj>
    <derivirana_varijabla naziv="DomainObject.Predmet.OstaliListFormatedWithAdressOIB_1">
      <item>Tamara Pehnec, OIB 61672565400, Kozjak 43, 10431 Sveta Nedelja</item>
      <item>Davor Ivančić, OIB 21146522885, Ivan pl. Zajca 17, 40000 Čakovec</item>
    </derivirana_varijabla>
  </DomainObject.Predmet.OstaliListFormatedWithAdressOIB>
  <DomainObject.Predmet.OstaliListNazivFormated>
    <izvorni_sadrzaj>
      <item>Tamara Pehnec</item>
      <item>Davor Ivančić</item>
    </izvorni_sadrzaj>
    <derivirana_varijabla naziv="DomainObject.Predmet.OstaliListNazivFormated_1">
      <item>Tamara Pehnec</item>
      <item>Davor Ivančić</item>
    </derivirana_varijabla>
  </DomainObject.Predmet.OstaliListNazivFormated>
  <DomainObject.Predmet.OstaliListNazivFormatedOIB>
    <izvorni_sadrzaj>
      <item>Tamara Pehnec, OIB 61672565400</item>
      <item>Davor Ivančić, OIB 21146522885</item>
    </izvorni_sadrzaj>
    <derivirana_varijabla naziv="DomainObject.Predmet.OstaliListNazivFormatedOIB_1">
      <item>Tamara Pehnec, OIB 61672565400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KONSTRUKCIJE I INSTALACIJE j d.o.o.</izvorni_sadrzaj>
    <derivirana_varijabla naziv="DomainObject.Predmet.ProtustrankaIDrugi_1">KONSTRUKCIJE I INSTALACIJE j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KONSTRUKCIJE I INSTALACIJE j d.o.o., OIB 14759812705, Kozjak 43, 10431 Sveta Nedelja</izvorni_sadrzaj>
    <derivirana_varijabla naziv="DomainObject.Predmet.ProtustrankaIDrugiAdressOIB_1">KONSTRUKCIJE I INSTALACIJE j d.o.o., OIB 14759812705, Kozjak 43,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KONSTRUKCIJE I INSTALACIJE j d.o.o.</item>
      <item>FINA Regionalni centar Zagreb</item>
      <item>Tamara Pehnec</item>
      <item>Davor Ivančić</item>
    </izvorni_sadrzaj>
    <derivirana_varijabla naziv="DomainObject.Predmet.SudioniciListNaziv_1">
      <item>KONSTRUKCIJE I INSTALACIJE j d.o.o.</item>
      <item>FINA Regionalni centar Zagreb</item>
      <item>Tamara Pehnec</item>
      <item>Davor Ivančić</item>
    </derivirana_varijabla>
  </DomainObject.Predmet.SudioniciListNaziv>
  <DomainObject.Predmet.SudioniciListAdressOIB>
    <izvorni_sadrzaj>
      <item>KONSTRUKCIJE I INSTALACIJE j d.o.o., OIB 14759812705, Kozjak 43,10431 Sveta Nedelja</item>
      <item>FINA Regionalni centar Zagreb, OIB 85821130368, Trg Svibanjskih žrtava 1995. br 1,10000 Zagreb</item>
      <item>Tamara Pehnec, OIB 61672565400, Kozjak 43,10431 Sveta Nedelja</item>
      <item>Davor Ivančić, OIB 21146522885, Ivan pl. Zajca 17,40000 Čakovec</item>
    </izvorni_sadrzaj>
    <derivirana_varijabla naziv="DomainObject.Predmet.SudioniciListAdressOIB_1">
      <item>KONSTRUKCIJE I INSTALACIJE j d.o.o., OIB 14759812705, Kozjak 43,10431 Sveta Nedelja</item>
      <item>FINA Regionalni centar Zagreb, OIB 85821130368, Trg Svibanjskih žrtava 1995. br 1,10000 Zagreb</item>
      <item>Tamara Pehnec, OIB 61672565400, Kozjak 43,10431 Sveta Nedelja</item>
      <item>Davor Ivančić, OIB 21146522885, Ivan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14759812705</item>
      <item>, OIB 85821130368</item>
      <item>, OIB 61672565400</item>
      <item>, OIB 21146522885</item>
    </izvorni_sadrzaj>
    <derivirana_varijabla naziv="DomainObject.Predmet.SudioniciListNazivOIB_1">
      <item>, OIB 14759812705</item>
      <item>, OIB 85821130368</item>
      <item>, OIB 61672565400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2105</properties:Characters>
  <properties:Lines>70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2016-03-15T12:24:00Z</dcterms:created>
  <dc:creator>Sandra Rotar Vogrin</dc:creator>
  <cp:lastModifiedBy>Višnja Jurlina</cp:lastModifiedBy>
  <cp:lastPrinted>2016-03-18T09:55:00Z</cp:lastPrinted>
  <dcterms:modified xmlns:xsi="http://www.w3.org/2001/XMLSchema-instance" xsi:type="dcterms:W3CDTF">2016-03-18T09:55:00Z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