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2e38" w14:paraId="fd12e3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15860">
        <w:t>5844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15860">
        <w:rPr>
          <w:lang w:val="pt-BR"/>
        </w:rPr>
        <w:t xml:space="preserve">NEDOVRŠENA PRIČA j.d.o.o., Zagreb, Ulica Klenova 2, OIB: </w:t>
      </w:r>
      <w:r w:rsidR="00415860" w:rsidRPr="00023B37">
        <w:t>17445146556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15860">
        <w:rPr>
          <w:lang w:val="pt-BR"/>
        </w:rPr>
        <w:t>18</w:t>
      </w:r>
      <w:r w:rsidR="00563186">
        <w:rPr>
          <w:lang w:val="pt-BR"/>
        </w:rPr>
        <w:t xml:space="preserve">. </w:t>
      </w:r>
      <w:r w:rsidR="00415860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C7842">
        <w:rPr>
          <w:lang w:val="pt-BR"/>
        </w:rPr>
        <w:t xml:space="preserve">NEDOVRŠENA PRIČA j.d.o.o., Zagreb, Ulica Klenova 2, OIB: </w:t>
      </w:r>
      <w:r w:rsidR="008C7842" w:rsidRPr="00023B37">
        <w:t>17445146556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C7842">
        <w:t>5844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C7842">
        <w:rPr>
          <w:lang w:val="pt-BR"/>
        </w:rPr>
        <w:t xml:space="preserve">NEDOVRŠENA PRIČA j.d.o.o., Zagreb, Ulica Klenova 2, OIB: </w:t>
      </w:r>
      <w:r w:rsidR="008C7842" w:rsidRPr="00023B37">
        <w:t>17445146556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8C7842">
        <w:rPr>
          <w:lang w:val="pt-BR"/>
        </w:rPr>
        <w:t xml:space="preserve">NEDOVRŠENA PRIČA j.d.o.o., Zagreb, Ulica Klenova 2, OIB: </w:t>
      </w:r>
      <w:r w:rsidR="008C7842" w:rsidRPr="00023B37">
        <w:t>17445146556</w:t>
      </w:r>
      <w:r w:rsidR="008C7842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BB07E0">
        <w:t>U</w:t>
      </w:r>
      <w:r w:rsidR="00BB07E0" w:rsidRPr="00E974B3">
        <w:t xml:space="preserve"> prijedlogu za otvaranje stečajnog postupka </w:t>
      </w:r>
      <w:r w:rsidR="00BB07E0">
        <w:t xml:space="preserve">se u bitnome navodi </w:t>
      </w:r>
      <w:r w:rsidR="00BB07E0" w:rsidRPr="00E974B3">
        <w:t xml:space="preserve">kako </w:t>
      </w:r>
      <w:r w:rsidR="00BB07E0">
        <w:t xml:space="preserve">je na dan 1. rujna 2015. </w:t>
      </w:r>
      <w:r w:rsidR="00BB07E0" w:rsidRPr="00E974B3">
        <w:t>dužnik u Očevidniku redoslijeda osnova za plaćanje ima</w:t>
      </w:r>
      <w:r w:rsidR="00BB07E0">
        <w:t>o</w:t>
      </w:r>
      <w:r w:rsidR="00BB07E0" w:rsidRPr="00E974B3">
        <w:t xml:space="preserve"> evidentirane neizvršene osnove za plaćanje</w:t>
      </w:r>
      <w:r w:rsidR="00BB07E0">
        <w:t xml:space="preserve"> u neprekinutom razdoblju od 181 </w:t>
      </w:r>
      <w:r w:rsidR="00BB07E0" w:rsidRPr="00E974B3">
        <w:t xml:space="preserve">dana, u ukupnom iznosu od </w:t>
      </w:r>
      <w:r w:rsidR="00BB07E0">
        <w:t xml:space="preserve">52.730,75 </w:t>
      </w:r>
      <w:r w:rsidR="00BB07E0" w:rsidRPr="00E974B3">
        <w:t xml:space="preserve">kn, </w:t>
      </w:r>
      <w:r w:rsidR="00BB07E0">
        <w:t>te je imao 1</w:t>
      </w:r>
      <w:r w:rsidR="00BB07E0" w:rsidRPr="00E974B3">
        <w:t xml:space="preserve"> zaposlen</w:t>
      </w:r>
      <w:r w:rsidR="00BB07E0">
        <w:t>og.</w:t>
      </w:r>
      <w:r w:rsidR="00A17F45">
        <w:t xml:space="preserve"> 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8C7842">
        <w:t>27</w:t>
      </w:r>
      <w:r w:rsidR="00250A6E">
        <w:t xml:space="preserve">. </w:t>
      </w:r>
      <w:r w:rsidR="008926A2">
        <w:t>veljače</w:t>
      </w:r>
      <w:r w:rsidR="002B01BF">
        <w:t xml:space="preserve"> 2017., koje je objavljeno na mrežnoj stranici         e-oglasna ploča ovoga suda </w:t>
      </w:r>
      <w:r w:rsidR="008C7842">
        <w:t>7</w:t>
      </w:r>
      <w:r w:rsidR="002B01BF">
        <w:t xml:space="preserve">. </w:t>
      </w:r>
      <w:r w:rsidR="008C7842">
        <w:t>ožujka</w:t>
      </w:r>
      <w:r w:rsidR="002B01BF">
        <w:t xml:space="preserve"> 2017.,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8C7842">
        <w:t>5</w:t>
      </w:r>
      <w:r w:rsidR="008019C2">
        <w:t xml:space="preserve">. </w:t>
      </w:r>
      <w:r w:rsidR="008C7842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CF4569">
        <w:t>la</w:t>
      </w:r>
      <w:r w:rsidR="00CC7299">
        <w:t xml:space="preserve"> uredno pozvan</w:t>
      </w:r>
      <w:r w:rsidR="00CF4569">
        <w:t>a zastupnica</w:t>
      </w:r>
      <w:r w:rsidR="008926A2">
        <w:t xml:space="preserve"> po zakonu dužnika </w:t>
      </w:r>
      <w:r w:rsidR="00CF4569">
        <w:t>Kristina Marković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605C78" w:rsidP="008019C2" w:rsidR="008019C2">
      <w:pPr>
        <w:ind w:firstLine="709"/>
        <w:jc w:val="both"/>
      </w:pPr>
      <w:r>
        <w:t>Iz Potvrde o neizvršenim osnovama za plaćanje (list 4. spisa) proizlazi da dužnik ima evidentirane neizvršene osnove za plaćanje u neprekinutom razdoblju od 287 dana.</w:t>
      </w:r>
      <w:r w:rsidR="005E1489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5E1489">
        <w:t>17</w:t>
      </w:r>
      <w:r w:rsidR="00FC2727">
        <w:t>. ožujka</w:t>
      </w:r>
      <w:r>
        <w:t xml:space="preserve"> 2017. (list </w:t>
      </w:r>
      <w:r w:rsidR="005E1489">
        <w:t>15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D80672">
        <w:t xml:space="preserve">Navedeni dopis objavljen je mrežnoj stranici e-oglasna ploča ovoga suda </w:t>
      </w:r>
      <w:r w:rsidR="005E1489">
        <w:t>2</w:t>
      </w:r>
      <w:r w:rsidR="00D80672">
        <w:t xml:space="preserve">. </w:t>
      </w:r>
      <w:r w:rsidR="005E1489">
        <w:t>lipnja</w:t>
      </w:r>
      <w:r w:rsidR="00D80672">
        <w:t xml:space="preserve"> 2017. zajedno sa zaključkom ovoga suda od </w:t>
      </w:r>
      <w:r w:rsidR="005E1489">
        <w:t>20</w:t>
      </w:r>
      <w:r w:rsidR="00D80672">
        <w:t xml:space="preserve">. ožujka 2017. kojim je </w:t>
      </w:r>
      <w:r w:rsidR="005E1489">
        <w:t>zastupnici po zakonu dužnika Kristina Marković</w:t>
      </w:r>
      <w:r w:rsidR="00D80672">
        <w:t xml:space="preserve"> naloženo očitovati se na navode iz navedenog dopisa.</w:t>
      </w:r>
      <w:r w:rsidR="00072DD6">
        <w:t xml:space="preserve"> 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FE18E5">
        <w:t>2</w:t>
      </w:r>
      <w:r w:rsidR="00B232B1">
        <w:t xml:space="preserve">. </w:t>
      </w:r>
      <w:r w:rsidR="00FE18E5">
        <w:t>lipnja</w:t>
      </w:r>
      <w:r w:rsidR="00B232B1">
        <w:t xml:space="preserve">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dopisa i navedenog zaključka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</w:t>
      </w:r>
      <w:r w:rsidR="00FB5FFC">
        <w:t>zastupnica po zakonu dužnika Kristina Marković</w:t>
      </w:r>
      <w:r w:rsidR="00FB5FFC">
        <w:rPr>
          <w:color w:val="000000"/>
        </w:rPr>
        <w:t xml:space="preserve"> </w:t>
      </w:r>
      <w:r w:rsidR="00473475">
        <w:rPr>
          <w:color w:val="000000"/>
        </w:rPr>
        <w:t>uredno primi</w:t>
      </w:r>
      <w:r w:rsidR="00FB5FFC">
        <w:rPr>
          <w:color w:val="000000"/>
        </w:rPr>
        <w:t>la</w:t>
      </w:r>
      <w:r w:rsidR="00473475">
        <w:rPr>
          <w:color w:val="000000"/>
        </w:rPr>
        <w:t xml:space="preserve"> navedeni dopis i navedeni zaključak </w:t>
      </w:r>
      <w:r w:rsidR="00FB5FFC">
        <w:rPr>
          <w:color w:val="000000"/>
        </w:rPr>
        <w:t>12</w:t>
      </w:r>
      <w:r w:rsidR="00473475">
        <w:rPr>
          <w:color w:val="000000"/>
        </w:rPr>
        <w:t xml:space="preserve">. </w:t>
      </w:r>
      <w:r w:rsidR="00FB5FFC">
        <w:rPr>
          <w:color w:val="000000"/>
        </w:rPr>
        <w:t>lipnja</w:t>
      </w:r>
      <w:r w:rsidR="00473475">
        <w:rPr>
          <w:color w:val="000000"/>
        </w:rPr>
        <w:t xml:space="preserve"> 2017. Međutim, </w:t>
      </w:r>
      <w:r w:rsidR="001D2C5A">
        <w:t>zastupnica po zakonu dužnika Kristina Marković</w:t>
      </w:r>
      <w:r w:rsidR="001D2C5A">
        <w:rPr>
          <w:color w:val="000000"/>
        </w:rPr>
        <w:t xml:space="preserve">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857324">
        <w:t>očitova</w:t>
      </w:r>
      <w:r w:rsidR="00CE4F4F">
        <w:t>la</w:t>
      </w:r>
      <w:r w:rsidR="00857324">
        <w:t xml:space="preserve">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15860">
        <w:t>18</w:t>
      </w:r>
      <w:r w:rsidR="00563186">
        <w:t xml:space="preserve">. </w:t>
      </w:r>
      <w:r w:rsidR="00415860">
        <w:t>srpnja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923A18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923A18" w:rsidP="00923A18" w:rsidR="00923A18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923A18" w:rsidP="00923A18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AC2731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415860">
      <w:rPr>
        <w:sz w:val="24"/>
        <w:szCs w:val="24"/>
      </w:rPr>
      <w:t>5844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60B46"/>
    <w:rsid w:val="00182BD3"/>
    <w:rsid w:val="0018461A"/>
    <w:rsid w:val="001861A1"/>
    <w:rsid w:val="00187DB3"/>
    <w:rsid w:val="001A762F"/>
    <w:rsid w:val="001D2BC4"/>
    <w:rsid w:val="001D2C5A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15860"/>
    <w:rsid w:val="004257F1"/>
    <w:rsid w:val="0046518B"/>
    <w:rsid w:val="00473475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B004F"/>
    <w:rsid w:val="005C2B6C"/>
    <w:rsid w:val="005E1489"/>
    <w:rsid w:val="005F03BD"/>
    <w:rsid w:val="00605C78"/>
    <w:rsid w:val="00606CC8"/>
    <w:rsid w:val="00644EFB"/>
    <w:rsid w:val="0065448B"/>
    <w:rsid w:val="00662884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9151C"/>
    <w:rsid w:val="008926A2"/>
    <w:rsid w:val="008A1530"/>
    <w:rsid w:val="008A27DD"/>
    <w:rsid w:val="008B669A"/>
    <w:rsid w:val="008C2A21"/>
    <w:rsid w:val="008C430E"/>
    <w:rsid w:val="008C7842"/>
    <w:rsid w:val="008D5709"/>
    <w:rsid w:val="008F656F"/>
    <w:rsid w:val="00901CFD"/>
    <w:rsid w:val="00923A18"/>
    <w:rsid w:val="00923F98"/>
    <w:rsid w:val="00937068"/>
    <w:rsid w:val="00947BCF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851A3"/>
    <w:rsid w:val="00AA4086"/>
    <w:rsid w:val="00AA421A"/>
    <w:rsid w:val="00AB56AB"/>
    <w:rsid w:val="00AC0FE4"/>
    <w:rsid w:val="00AC2731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E4F4F"/>
    <w:rsid w:val="00CF0E40"/>
    <w:rsid w:val="00CF4569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A3D77"/>
    <w:rsid w:val="00EF3D26"/>
    <w:rsid w:val="00F110C5"/>
    <w:rsid w:val="00F324F6"/>
    <w:rsid w:val="00F46EE9"/>
    <w:rsid w:val="00F60A6C"/>
    <w:rsid w:val="00F617D8"/>
    <w:rsid w:val="00FA08F1"/>
    <w:rsid w:val="00FB5FFC"/>
    <w:rsid w:val="00FB75D2"/>
    <w:rsid w:val="00FC2727"/>
    <w:rsid w:val="00FC7A95"/>
    <w:rsid w:val="00FE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St-5844/2016-15</izvorni_sadrzaj>
    <derivirana_varijabla naziv="DomainObject.Oznaka_1">St-5844/2016-15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5844</izvorni_sadrzaj>
    <derivirana_varijabla naziv="DomainObject.Predmet.Broj_1">5844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St-5844/2016</izvorni_sadrzaj>
    <derivirana_varijabla naziv="DomainObject.Predmet.OznakaBroj_1">St-5844/2016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NEDOVRŠENA PRIČA jednostavno društvo s ograničenom odgovornošću za ugostiteljstvo</izvorni_sadrzaj>
    <derivirana_varijabla naziv="DomainObject.Predmet.ProtustrankaFormated_1">  NEDOVRŠENA PRIČA jednostavno društvo s ograničenom odgovornošću za ugostiteljstvo</derivirana_varijabla>
  </DomainObject.Predmet.ProtustrankaFormated>
  <DomainObject.Predmet.ProtustrankaFormatedOIB>
    <izvorni_sadrzaj>  NEDOVRŠENA PRIČA jednostavno društvo s ograničenom odgovornošću za ugostiteljstvo, OIB 17445146556</izvorni_sadrzaj>
    <derivirana_varijabla naziv="DomainObject.Predmet.ProtustrankaFormatedOIB_1">  NEDOVRŠENA PRIČA jednostavno društvo s ograničenom odgovornošću za ugostiteljstvo, OIB 17445146556</derivirana_varijabla>
  </DomainObject.Predmet.ProtustrankaFormatedOIB>
  <DomainObject.Predmet.ProtustrankaFormatedWithAdress>
    <izvorni_sadrzaj> NEDOVRŠENA PRIČA jednostavno društvo s ograničenom odgovornošću za ugostiteljstvo, Ulica Klenova 2, 10000 Zagreb</izvorni_sadrzaj>
    <derivirana_varijabla naziv="DomainObject.Predmet.ProtustrankaFormatedWithAdress_1"> NEDOVRŠENA PRIČA jednostavno društvo s ograničenom odgovornošću za ugostiteljstvo, Ulica Klenova 2, 10000 Zagreb</derivirana_varijabla>
  </DomainObject.Predmet.ProtustrankaFormatedWithAdress>
  <DomainObject.Predmet.ProtustrankaFormatedWithAdressOIB>
    <izvorni_sadrzaj> NEDOVRŠENA PRIČA jednostavno društvo s ograničenom odgovornošću za ugostiteljstvo, OIB 17445146556, Ulica Klenova 2, 10000 Zagreb</izvorni_sadrzaj>
    <derivirana_varijabla naziv="DomainObject.Predmet.ProtustrankaFormatedWithAdressOIB_1"> NEDOVRŠENA PRIČA jednostavno društvo s ograničenom odgovornošću za ugostiteljstvo, OIB 17445146556, Ulica Klenova 2, 10000 Zagreb</derivirana_varijabla>
  </DomainObject.Predmet.ProtustrankaFormatedWithAdressOIB>
  <DomainObject.Predmet.ProtustrankaWithAdress>
    <izvorni_sadrzaj>NEDOVRŠENA PRIČA jednostavno društvo s ograničenom odgovornošću za ugostiteljstvo Ulica Klenova 2, 10000 Zagreb</izvorni_sadrzaj>
    <derivirana_varijabla naziv="DomainObject.Predmet.ProtustrankaWithAdress_1">NEDOVRŠENA PRIČA jednostavno društvo s ograničenom odgovornošću za ugostiteljstvo Ulica Klenova 2, 10000 Zagreb</derivirana_varijabla>
  </DomainObject.Predmet.ProtustrankaWithAdress>
  <DomainObject.Predmet.ProtustrankaWithAdressOIB>
    <izvorni_sadrzaj>NEDOVRŠENA PRIČA jednostavno društvo s ograničenom odgovornošću za ugostiteljstvo, OIB 17445146556, Ulica Klenova 2, 10000 Zagreb</izvorni_sadrzaj>
    <derivirana_varijabla naziv="DomainObject.Predmet.ProtustrankaWithAdressOIB_1">NEDOVRŠENA PRIČA jednostavno društvo s ograničenom odgovornošću za ugostiteljstvo, OIB 17445146556, Ulica Klenova 2, 10000 Zagreb</derivirana_varijabla>
  </DomainObject.Predmet.ProtustrankaWithAdressOIB>
  <DomainObject.Predmet.ProtustrankaNazivFormated>
    <izvorni_sadrzaj>NEDOVRŠENA PRIČA jednostavno društvo s ograničenom odgovornošću za ugostiteljstvo</izvorni_sadrzaj>
    <derivirana_varijabla naziv="DomainObject.Predmet.ProtustrankaNazivFormated_1">NEDOVRŠENA PRIČA jednostavno društvo s ograničenom odgovornošću za ugostiteljstvo</derivirana_varijabla>
  </DomainObject.Predmet.ProtustrankaNazivFormated>
  <DomainObject.Predmet.ProtustrankaNazivFormatedOIB>
    <izvorni_sadrzaj>NEDOVRŠENA PRIČA jednostavno društvo s ograničenom odgovornošću za ugostiteljstvo, OIB 17445146556</izvorni_sadrzaj>
    <derivirana_varijabla naziv="DomainObject.Predmet.ProtustrankaNazivFormatedOIB_1">NEDOVRŠENA PRIČA jednostavno društvo s ograničenom odgovornošću za ugostiteljstvo, OIB 17445146556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Marković</izvorni_sadrzaj>
    <derivirana_varijabla naziv="DomainObject.Predmet.StrankaFormated_1">  FINA Regionalni centar Zagreb; Kristina Marković</derivirana_varijabla>
  </DomainObject.Predmet.StrankaFormated>
  <DomainObject.Predmet.StrankaFormatedOIB>
    <izvorni_sadrzaj>  FINA Regionalni centar Zagreb, OIB 85821130368; Kristina Marković, OIB 90585229561</izvorni_sadrzaj>
    <derivirana_varijabla naziv="DomainObject.Predmet.StrankaFormatedOIB_1">  FINA Regionalni centar Zagreb, OIB 85821130368; Kristina Marković, OIB 90585229561</derivirana_varijabla>
  </DomainObject.Predmet.StrankaFormatedOIB>
  <DomainObject.Predmet.StrankaFormatedWithAdress>
    <izvorni_sadrzaj> FINA Regionalni centar Zagreb, Trg svibanjskih žrtava 1995. br. 1, 10000 Zagreb; Kristina Marković, Ulica Klenova 2, 10000 Zagreb</izvorni_sadrzaj>
    <derivirana_varijabla naziv="DomainObject.Predmet.StrankaFormatedWithAdress_1"> FINA Regionalni centar Zagreb, Trg svibanjskih žrtava 1995. br. 1, 10000 Zagreb; Kristina Marković, Ulica Klenova 2, 10000 Zagreb</derivirana_varijabla>
  </DomainObject.Predmet.StrankaFormatedWithAdress>
  <DomainObject.Predmet.StrankaFormatedWithAdressOIB>
    <izvorni_sadrzaj> FINA Regionalni centar Zagreb, OIB 85821130368, Trg svibanjskih žrtava 1995. br. 1, 10000 Zagreb; Kristina Marković, OIB 90585229561, Ulica Klenova 2, 10000 Zagreb</izvorni_sadrzaj>
    <derivirana_varijabla naziv="DomainObject.Predmet.StrankaFormatedWithAdressOIB_1"> FINA Regionalni centar Zagreb, OIB 85821130368, Trg svibanjskih žrtava 1995. br. 1, 10000 Zagreb; Kristina Marković, OIB 90585229561, Ulica Klenova 2, 10000 Zagreb</derivirana_varijabla>
  </DomainObject.Predmet.StrankaFormatedWithAdressOIB>
  <DomainObject.Predmet.StrankaWithAdress>
    <izvorni_sadrzaj>FINA Regionalni centar Zagreb Trg svibanjskih žrtava 1995. br. 1,10000 Zagreb,Kristina Marković Ulica Klenova 2,10000 Zagreb</izvorni_sadrzaj>
    <derivirana_varijabla naziv="DomainObject.Predmet.StrankaWithAdress_1">FINA Regionalni centar Zagreb Trg svibanjskih žrtava 1995. br. 1,10000 Zagreb,Kristina Marković Ulica Klenova 2,10000 Zagreb</derivirana_varijabla>
  </DomainObject.Predmet.StrankaWithAdress>
  <DomainObject.Predmet.StrankaWithAdressOIB>
    <izvorni_sadrzaj>FINA Regionalni centar Zagreb, OIB 85821130368, Trg svibanjskih žrtava 1995. br. 1,10000 Zagreb,Kristina Marković, OIB 90585229561, Ulica Klenova 2,10000 Zagreb</izvorni_sadrzaj>
    <derivirana_varijabla naziv="DomainObject.Predmet.StrankaWithAdressOIB_1">FINA Regionalni centar Zagreb, OIB 85821130368, Trg svibanjskih žrtava 1995. br. 1,10000 Zagreb,Kristina Marković, OIB 90585229561, Ulica Klenova 2,10000 Zagreb</derivirana_varijabla>
  </DomainObject.Predmet.StrankaWithAdressOIB>
  <DomainObject.Predmet.StrankaNazivFormated>
    <izvorni_sadrzaj>FINA Regionalni centar Zagreb,Kristina Marković</izvorni_sadrzaj>
    <derivirana_varijabla naziv="DomainObject.Predmet.StrankaNazivFormated_1">FINA Regionalni centar Zagreb,Kristina Marković</derivirana_varijabla>
  </DomainObject.Predmet.StrankaNazivFormated>
  <DomainObject.Predmet.StrankaNazivFormatedOIB>
    <izvorni_sadrzaj>FINA Regionalni centar Zagreb, OIB 85821130368,Kristina Marković, OIB 90585229561</izvorni_sadrzaj>
    <derivirana_varijabla naziv="DomainObject.Predmet.StrankaNazivFormatedOIB_1">FINA Regionalni centar Zagreb, OIB 85821130368,Kristina Marković, OIB 90585229561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Kristina Marković</item>
    </izvorni_sadrzaj>
    <derivirana_varijabla naziv="DomainObject.Predmet.StrankaListFormated_1">
      <item>FINA Regionalni centar Zagreb</item>
      <item>Kristina Marković</item>
    </derivirana_varijabla>
  </DomainObject.Predmet.StrankaListFormated>
  <DomainObject.Predmet.StrankaListFormatedOIB>
    <izvorni_sadrzaj>
      <item>FINA Regionalni centar Zagreb, OIB 85821130368</item>
      <item>Kristina Marković, OIB 90585229561</item>
    </izvorni_sadrzaj>
    <derivirana_varijabla naziv="DomainObject.Predmet.StrankaListFormatedOIB_1">
      <item>FINA Regionalni centar Zagreb, OIB 85821130368</item>
      <item>Kristina Marković, OIB 90585229561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Marković, Ulica Klenova 2, 10000 Zagreb</item>
    </izvorni_sadrzaj>
    <derivirana_varijabla naziv="DomainObject.Predmet.StrankaListFormatedWithAdress_1">
      <item>FINA Regionalni centar Zagreb, Trg svibanjskih žrtava 1995. br. 1, 10000 Zagreb</item>
      <item>Kristina Marković, Ulica Klenova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Marković, OIB 90585229561, Ulica Klenova 2, 10000 Zagreb</item>
    </izvorni_sadrzaj>
    <derivirana_varijabla naziv="DomainObject.Predmet.StrankaListFormatedWithAdressOIB_1">
      <item>FINA Regionalni centar Zagreb, OIB 85821130368, Trg svibanjskih žrtava 1995. br. 1, 10000 Zagreb</item>
      <item>Kristina Marković, OIB 90585229561, Ulica Klenova 2, 10000 Zagreb</item>
    </derivirana_varijabla>
  </DomainObject.Predmet.StrankaListFormatedWithAdressOIB>
  <DomainObject.Predmet.StrankaListNazivFormated>
    <izvorni_sadrzaj>
      <item>FINA Regionalni centar Zagreb</item>
      <item>Kristina Marković</item>
    </izvorni_sadrzaj>
    <derivirana_varijabla naziv="DomainObject.Predmet.StrankaListNazivFormated_1">
      <item>FINA Regionalni centar Zagreb</item>
      <item>Kristina Marković</item>
    </derivirana_varijabla>
  </DomainObject.Predmet.StrankaListNazivFormated>
  <DomainObject.Predmet.StrankaListNazivFormatedOIB>
    <izvorni_sadrzaj>
      <item>FINA Regionalni centar Zagreb, OIB 85821130368</item>
      <item>Kristina Marković, OIB 90585229561</item>
    </izvorni_sadrzaj>
    <derivirana_varijabla naziv="DomainObject.Predmet.StrankaListNazivFormatedOIB_1">
      <item>FINA Regionalni centar Zagreb, OIB 85821130368</item>
      <item>Kristina Marković, OIB 90585229561</item>
    </derivirana_varijabla>
  </DomainObject.Predmet.StrankaListNazivFormatedOIB>
  <DomainObject.Predmet.ProtuStrankaListFormated>
    <izvorni_sadrzaj>
      <item>NEDOVRŠENA PRIČA jednostavno društvo s ograničenom odgovornošću za ugostiteljstvo</item>
    </izvorni_sadrzaj>
    <derivirana_varijabla naziv="DomainObject.Predmet.ProtuStrankaListFormated_1">
      <item>NEDOVRŠENA PRIČA jednostavno društvo s ograničenom odgovornošću za ugostiteljstvo</item>
    </derivirana_varijabla>
  </DomainObject.Predmet.ProtuStrankaListFormated>
  <DomainObject.Predmet.ProtuStrankaListFormatedOIB>
    <izvorni_sadrzaj>
      <item>NEDOVRŠENA PRIČA jednostavno društvo s ograničenom odgovornošću za ugostiteljstvo, OIB 17445146556</item>
    </izvorni_sadrzaj>
    <derivirana_varijabla naziv="DomainObject.Predmet.ProtuStrankaListFormatedOIB_1">
      <item>NEDOVRŠENA PRIČA jednostavno društvo s ograničenom odgovornošću za ugostiteljstvo, OIB 17445146556</item>
    </derivirana_varijabla>
  </DomainObject.Predmet.ProtuStrankaListFormatedOIB>
  <DomainObject.Predmet.ProtuStrankaListFormatedWithAdress>
    <izvorni_sadrzaj>
      <item>NEDOVRŠENA PRIČA jednostavno društvo s ograničenom odgovornošću za ugostiteljstvo, Ulica Klenova 2, 10000 Zagreb</item>
    </izvorni_sadrzaj>
    <derivirana_varijabla naziv="DomainObject.Predmet.ProtuStrankaListFormatedWithAdress_1">
      <item>NEDOVRŠENA PRIČA jednostavno društvo s ograničenom odgovornošću za ugostiteljstvo, Ulica Klenova 2, 10000 Zagreb</item>
    </derivirana_varijabla>
  </DomainObject.Predmet.ProtuStrankaListFormatedWithAdress>
  <DomainObject.Predmet.ProtuStrankaListFormatedWithAdressOIB>
    <izvorni_sadrzaj>
      <item>NEDOVRŠENA PRIČA jednostavno društvo s ograničenom odgovornošću za ugostiteljstvo, OIB 17445146556, Ulica Klenova 2, 10000 Zagreb</item>
    </izvorni_sadrzaj>
    <derivirana_varijabla naziv="DomainObject.Predmet.ProtuStrankaListFormatedWithAdressOIB_1">
      <item>NEDOVRŠENA PRIČA jednostavno društvo s ograničenom odgovornošću za ugostiteljstvo, OIB 17445146556, Ulica Klenova 2, 10000 Zagreb</item>
    </derivirana_varijabla>
  </DomainObject.Predmet.ProtuStrankaListFormatedWithAdressOIB>
  <DomainObject.Predmet.ProtuStrankaListNazivFormated>
    <izvorni_sadrzaj>
      <item>NEDOVRŠENA PRIČA jednostavno društvo s ograničenom odgovornošću za ugostiteljstvo</item>
    </izvorni_sadrzaj>
    <derivirana_varijabla naziv="DomainObject.Predmet.ProtuStrankaListNazivFormated_1">
      <item>NEDOVRŠENA PRIČA jednostavno društvo s ograničenom odgovornošću za ugostiteljstvo</item>
    </derivirana_varijabla>
  </DomainObject.Predmet.ProtuStrankaListNazivFormated>
  <DomainObject.Predmet.ProtuStrankaListNazivFormatedOIB>
    <izvorni_sadrzaj>
      <item>NEDOVRŠENA PRIČA jednostavno društvo s ograničenom odgovornošću za ugostiteljstvo, OIB 17445146556</item>
    </izvorni_sadrzaj>
    <derivirana_varijabla naziv="DomainObject.Predmet.ProtuStrankaListNazivFormatedOIB_1">
      <item>NEDOVRŠENA PRIČA jednostavno društvo s ograničenom odgovornošću za ugostiteljstvo, OIB 17445146556</item>
    </derivirana_varijabla>
  </DomainObject.Predmet.ProtuStrankaListNazivFormatedOIB>
  <DomainObject.Predmet.OstaliListFormated>
    <izvorni_sadrzaj>
      <item>ERSTE&amp;STEIERMÄRKISCHE BANKA dioničko društvo</item>
      <item>Kristina Marković</item>
    </izvorni_sadrzaj>
    <derivirana_varijabla naziv="DomainObject.Predmet.OstaliListFormated_1">
      <item>ERSTE&amp;STEIERMÄRKISCHE BANKA dioničko društvo</item>
      <item>Kristina Marković</item>
    </derivirana_varijabla>
  </DomainObject.Predmet.OstaliListFormated>
  <DomainObject.Predmet.OstaliListFormatedOIB>
    <izvorni_sadrzaj>
      <item>ERSTE&amp;STEIERMÄRKISCHE BANKA dioničko društvo, OIB 23057039320</item>
      <item>Kristina Marković, OIB 90585229561</item>
    </izvorni_sadrzaj>
    <derivirana_varijabla naziv="DomainObject.Predmet.OstaliListFormatedOIB_1">
      <item>ERSTE&amp;STEIERMÄRKISCHE BANKA dioničko društvo, OIB 23057039320</item>
      <item>Kristina Marković, OIB 90585229561</item>
    </derivirana_varijabla>
  </DomainObject.Predmet.OstaliListFormatedOIB>
  <DomainObject.Predmet.OstaliListFormatedWithAdress>
    <izvorni_sadrzaj>
      <item>ERSTE&amp;STEIERMÄRKISCHE BANKA dioničko društvo, Jadranski Trg 3/a, 51000 Rijeka</item>
      <item>Kristina Marković, Ulica Klenova 2, 10000 Zagreb</item>
    </izvorni_sadrzaj>
    <derivirana_varijabla naziv="DomainObject.Predmet.OstaliListFormatedWithAdress_1">
      <item>ERSTE&amp;STEIERMÄRKISCHE BANKA dioničko društvo, Jadranski Trg 3/a, 51000 Rijeka</item>
      <item>Kristina Marković, Ulica Klenova 2,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Kristina Marković, OIB 90585229561, Ulica Klenova 2, 10000 Zagreb</item>
    </izvorni_sadrzaj>
    <derivirana_varijabla naziv="DomainObject.Predmet.OstaliListFormatedWithAdressOIB_1">
      <item>ERSTE&amp;STEIERMÄRKISCHE BANKA dioničko društvo, OIB 23057039320, Jadranski Trg 3/a, 51000 Rijeka</item>
      <item>Kristina Marković, OIB 90585229561, Ulica Klenova 2, 10000 Zagreb</item>
    </derivirana_varijabla>
  </DomainObject.Predmet.OstaliListFormatedWithAdressOIB>
  <DomainObject.Predmet.OstaliListNazivFormated>
    <izvorni_sadrzaj>
      <item>ERSTE&amp;STEIERMÄRKISCHE BANKA dioničko društvo</item>
      <item>Kristina Marković</item>
    </izvorni_sadrzaj>
    <derivirana_varijabla naziv="DomainObject.Predmet.OstaliListNazivFormated_1">
      <item>ERSTE&amp;STEIERMÄRKISCHE BANKA dioničko društvo</item>
      <item>Kristina Marković</item>
    </derivirana_varijabla>
  </DomainObject.Predmet.OstaliListNazivFormated>
  <DomainObject.Predmet.OstaliListNazivFormatedOIB>
    <izvorni_sadrzaj>
      <item>ERSTE&amp;STEIERMÄRKISCHE BANKA dioničko društvo, OIB 23057039320</item>
      <item>Kristina Marković, OIB 90585229561</item>
    </izvorni_sadrzaj>
    <derivirana_varijabla naziv="DomainObject.Predmet.OstaliListNazivFormatedOIB_1">
      <item>ERSTE&amp;STEIERMÄRKISCHE BANKA dioničko društvo, OIB 23057039320</item>
      <item>Kristina Marković, OIB 90585229561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St-5844/2016-15</izvorni_sadrzaj>
    <derivirana_varijabla naziv="DomainObject.PoslovniBrojDokumenta_1">St-5844/2016-15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NEDOVRŠENA PRIČA jednostavno društvo s ograničenom odgovornošću za ugostiteljstvo</izvorni_sadrzaj>
    <derivirana_varijabla naziv="DomainObject.Predmet.ProtustrankaIDrugi_1">NEDOVRŠENA PRIČA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NEDOVRŠENA PRIČA jednostavno društvo s ograničenom odgovornošću za ugostiteljstvo, OIB 17445146556, Ulica Klenova 2, 10000 Zagreb</izvorni_sadrzaj>
    <derivirana_varijabla naziv="DomainObject.Predmet.ProtustrankaIDrugiAdressOIB_1">NEDOVRŠENA PRIČA jednostavno društvo s ograničenom odgovornošću za ugostiteljstvo, OIB 17445146556, Ulica Klenova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NEDOVRŠENA PRIČA jednostavno društvo s ograničenom odgovornošću za ugostiteljstvo</item>
      <item>ERSTE&amp;STEIERMÄRKISCHE BANKA dioničko društvo</item>
      <item>Kristina Marković</item>
      <item>Kristina Marković</item>
    </izvorni_sadrzaj>
    <derivirana_varijabla naziv="DomainObject.Predmet.SudioniciListNaziv_1">
      <item>FINA Regionalni centar Zagreb</item>
      <item>NEDOVRŠENA PRIČA jednostavno društvo s ograničenom odgovornošću za ugostiteljstvo</item>
      <item>ERSTE&amp;STEIERMÄRKISCHE BANKA dioničko društvo</item>
      <item>Kristina Marković</item>
      <item>Kristina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NEDOVRŠENA PRIČA jednostavno društvo s ograničenom odgovornošću za ugostiteljstvo, OIB 17445146556, Ulica Klenova 2,10000 Zagreb</item>
      <item>ERSTE&amp;STEIERMÄRKISCHE BANKA dioničko društvo, OIB 23057039320, Jadranski Trg 3/a,51000 Rijeka</item>
      <item>Kristina Marković, OIB 90585229561, Ulica Klenova 2,10000 Zagreb</item>
      <item>Kristina Marković, OIB 90585229561, Ulica Klenova 2,10000 Zagreb</item>
    </izvorni_sadrzaj>
    <derivirana_varijabla naziv="DomainObject.Predmet.SudioniciListAdressOIB_1">
      <item>FINA Regionalni centar Zagreb, OIB 85821130368, Trg svibanjskih žrtava 1995. br. 1,10000 Zagreb</item>
      <item>NEDOVRŠENA PRIČA jednostavno društvo s ograničenom odgovornošću za ugostiteljstvo, OIB 17445146556, Ulica Klenova 2,10000 Zagreb</item>
      <item>ERSTE&amp;STEIERMÄRKISCHE BANKA dioničko društvo, OIB 23057039320, Jadranski Trg 3/a,51000 Rijeka</item>
      <item>Kristina Marković, OIB 90585229561, Ulica Klenova 2,10000 Zagreb</item>
      <item>Kristina Marković, OIB 90585229561, Ulica Klenova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17445146556</item>
      <item>, OIB 23057039320</item>
      <item>, OIB 90585229561</item>
      <item>, OIB 90585229561</item>
    </izvorni_sadrzaj>
    <derivirana_varijabla naziv="DomainObject.Predmet.SudioniciListNazivOIB_1">
      <item>, OIB 85821130368</item>
      <item>, OIB 17445146556</item>
      <item>, OIB 23057039320</item>
      <item>, OIB 90585229561</item>
      <item>, OIB 90585229561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6C1A9-2040-4CB0-82AA-E8D5F9E81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1119</properties:Words>
  <properties:Characters>6088</properties:Characters>
  <properties:Lines>119</properties:Lines>
  <properties:Paragraphs>30</properties:Paragraphs>
  <properties:TotalTime>166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2017-07-18T07:27:00Z</cp:lastPrinted>
  <dcterms:modified xmlns:xsi="http://www.w3.org/2001/XMLSchema-instance" xsi:type="dcterms:W3CDTF">2017-07-18T07:27:00Z</dcterms:modified>
  <cp:revision>155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St-5844/2016-15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