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d4d9e" w14:paraId="4ad4d9e" w:rsidRDefault="005568C5" w:rsidP="005568C5" w:rsidR="005568C5" w:rsidRPr="00DC17B8">
      <w:pPr>
        <w15:collapsed w:val="false"/>
        <w:rPr>
          <w:bCs/>
          <w:sz w:val="24"/>
          <w:szCs w:val="24"/>
        </w:rPr>
      </w:pPr>
      <w:bookmarkStart w:name="_GoBack" w:id="0"/>
      <w:bookmarkEnd w:id="0"/>
      <w:r w:rsidRPr="00DC17B8">
        <w:rPr>
          <w:bCs/>
          <w:sz w:val="24"/>
          <w:szCs w:val="24"/>
        </w:rPr>
        <w:t>REPUBLIKA HRVATSKA</w:t>
      </w:r>
    </w:p>
    <w:p w:rsidRDefault="005568C5" w:rsidP="005568C5" w:rsidR="005568C5" w:rsidRPr="00DC17B8">
      <w:pPr>
        <w:rPr>
          <w:bCs/>
          <w:sz w:val="24"/>
          <w:szCs w:val="24"/>
        </w:rPr>
      </w:pPr>
      <w:r w:rsidRPr="00DC17B8">
        <w:rPr>
          <w:bCs/>
          <w:sz w:val="24"/>
          <w:szCs w:val="24"/>
        </w:rPr>
        <w:t>TRGOVAČKI SUD U ZAGREBU</w:t>
      </w:r>
    </w:p>
    <w:p w:rsidRDefault="005568C5" w:rsidP="005568C5" w:rsidR="00853FF6" w:rsidRPr="00DC17B8">
      <w:pPr>
        <w:rPr>
          <w:bCs/>
          <w:sz w:val="24"/>
          <w:szCs w:val="24"/>
        </w:rPr>
      </w:pPr>
      <w:r w:rsidRPr="00DC17B8">
        <w:rPr>
          <w:bCs/>
          <w:sz w:val="24"/>
          <w:szCs w:val="24"/>
        </w:rPr>
        <w:t>Zagreb, Amruševa 2/II</w:t>
      </w:r>
      <w:r w:rsidRPr="00DC17B8">
        <w:rPr>
          <w:bCs/>
          <w:sz w:val="24"/>
          <w:szCs w:val="24"/>
        </w:rPr>
        <w:tab/>
      </w:r>
      <w:r w:rsidRPr="00DC17B8">
        <w:rPr>
          <w:bCs/>
          <w:sz w:val="24"/>
          <w:szCs w:val="24"/>
        </w:rPr>
        <w:tab/>
      </w:r>
      <w:r w:rsidRPr="00DC17B8">
        <w:rPr>
          <w:bCs/>
          <w:sz w:val="24"/>
          <w:szCs w:val="24"/>
        </w:rPr>
        <w:tab/>
      </w:r>
      <w:r w:rsidRPr="00DC17B8">
        <w:rPr>
          <w:bCs/>
          <w:sz w:val="24"/>
          <w:szCs w:val="24"/>
        </w:rPr>
        <w:tab/>
      </w:r>
      <w:r w:rsidRPr="00DC17B8">
        <w:rPr>
          <w:bCs/>
          <w:sz w:val="24"/>
          <w:szCs w:val="24"/>
        </w:rPr>
        <w:tab/>
      </w:r>
      <w:r w:rsidRPr="00DC17B8">
        <w:rPr>
          <w:bCs/>
          <w:sz w:val="24"/>
          <w:szCs w:val="24"/>
        </w:rPr>
        <w:tab/>
        <w:t xml:space="preserve">        </w:t>
      </w:r>
      <w:r w:rsidR="002B1350" w:rsidRPr="00DC17B8">
        <w:rPr>
          <w:bCs/>
          <w:sz w:val="24"/>
          <w:szCs w:val="24"/>
        </w:rPr>
        <w:t>46</w:t>
      </w:r>
      <w:r w:rsidR="00EA2F22" w:rsidRPr="00DC17B8">
        <w:rPr>
          <w:bCs/>
          <w:sz w:val="24"/>
          <w:szCs w:val="24"/>
        </w:rPr>
        <w:t>.</w:t>
      </w:r>
      <w:r w:rsidR="00A721A3" w:rsidRPr="00DC17B8">
        <w:rPr>
          <w:bCs/>
          <w:sz w:val="24"/>
          <w:szCs w:val="24"/>
        </w:rPr>
        <w:t xml:space="preserve"> St-</w:t>
      </w:r>
      <w:r w:rsidR="002B1350" w:rsidRPr="00DC17B8">
        <w:rPr>
          <w:bCs/>
          <w:sz w:val="24"/>
          <w:szCs w:val="24"/>
        </w:rPr>
        <w:t>2889</w:t>
      </w:r>
      <w:r w:rsidR="00576140" w:rsidRPr="00DC17B8">
        <w:rPr>
          <w:bCs/>
          <w:sz w:val="24"/>
          <w:szCs w:val="24"/>
        </w:rPr>
        <w:t>/18</w:t>
      </w:r>
    </w:p>
    <w:p w:rsidRDefault="00853FF6" w:rsidP="00853FF6" w:rsidR="00853FF6" w:rsidRPr="00DC17B8">
      <w:pPr>
        <w:rPr>
          <w:bCs/>
          <w:sz w:val="24"/>
          <w:szCs w:val="24"/>
        </w:rPr>
      </w:pPr>
    </w:p>
    <w:p w:rsidRDefault="00853FF6" w:rsidP="00853FF6" w:rsidR="00853FF6" w:rsidRPr="00DC17B8">
      <w:pPr>
        <w:pStyle w:val="Naslov3"/>
        <w:rPr>
          <w:b w:val="false"/>
          <w:bCs/>
          <w:szCs w:val="24"/>
        </w:rPr>
      </w:pPr>
      <w:r w:rsidRPr="00DC17B8">
        <w:rPr>
          <w:b w:val="false"/>
          <w:bCs/>
          <w:szCs w:val="24"/>
        </w:rPr>
        <w:t>Z A P I S N I K</w:t>
      </w:r>
    </w:p>
    <w:p w:rsidRDefault="00853FF6" w:rsidP="0064196D" w:rsidR="00853FF6" w:rsidRPr="00DC17B8">
      <w:pPr>
        <w:pStyle w:val="Naslov1"/>
        <w:ind w:left="2832"/>
        <w:rPr>
          <w:b w:val="false"/>
          <w:bCs/>
          <w:szCs w:val="24"/>
        </w:rPr>
      </w:pPr>
      <w:r w:rsidRPr="00DC17B8">
        <w:rPr>
          <w:b w:val="false"/>
          <w:bCs/>
          <w:szCs w:val="24"/>
        </w:rPr>
        <w:t xml:space="preserve">    </w:t>
      </w:r>
      <w:r w:rsidR="002B1350" w:rsidRPr="00DC17B8">
        <w:rPr>
          <w:b w:val="false"/>
          <w:bCs/>
          <w:szCs w:val="24"/>
        </w:rPr>
        <w:t>S</w:t>
      </w:r>
      <w:r w:rsidRPr="00DC17B8">
        <w:rPr>
          <w:b w:val="false"/>
          <w:bCs/>
          <w:szCs w:val="24"/>
        </w:rPr>
        <w:t xml:space="preserve"> ISPITNOG ROČIŠTA</w:t>
      </w:r>
    </w:p>
    <w:p w:rsidRDefault="00715157" w:rsidP="00853FF6" w:rsidR="00715157" w:rsidRPr="00DC17B8">
      <w:pPr>
        <w:pStyle w:val="Tijeloteksta"/>
        <w:rPr>
          <w:rFonts w:hAnsi="Times New Roman" w:ascii="Times New Roman"/>
          <w:bCs/>
          <w:szCs w:val="24"/>
        </w:rPr>
      </w:pPr>
    </w:p>
    <w:p w:rsidRDefault="00853FF6" w:rsidP="002B1350" w:rsidR="002B1350" w:rsidRPr="00DC17B8">
      <w:pPr>
        <w:ind w:firstLine="720"/>
        <w:jc w:val="both"/>
        <w:rPr>
          <w:sz w:val="24"/>
          <w:szCs w:val="24"/>
        </w:rPr>
      </w:pPr>
      <w:r w:rsidRPr="00DC17B8">
        <w:rPr>
          <w:bCs/>
          <w:sz w:val="24"/>
          <w:szCs w:val="24"/>
        </w:rPr>
        <w:t xml:space="preserve">održanog dana </w:t>
      </w:r>
      <w:r w:rsidR="00096978">
        <w:rPr>
          <w:bCs/>
          <w:sz w:val="24"/>
          <w:szCs w:val="24"/>
        </w:rPr>
        <w:t>14. lipnja</w:t>
      </w:r>
      <w:r w:rsidR="005924E0" w:rsidRPr="00DC17B8">
        <w:rPr>
          <w:bCs/>
          <w:sz w:val="24"/>
          <w:szCs w:val="24"/>
        </w:rPr>
        <w:t xml:space="preserve"> 2018</w:t>
      </w:r>
      <w:r w:rsidRPr="00DC17B8">
        <w:rPr>
          <w:bCs/>
          <w:sz w:val="24"/>
          <w:szCs w:val="24"/>
        </w:rPr>
        <w:t>.</w:t>
      </w:r>
      <w:r w:rsidR="003039DD" w:rsidRPr="00DC17B8">
        <w:rPr>
          <w:bCs/>
          <w:sz w:val="24"/>
          <w:szCs w:val="24"/>
        </w:rPr>
        <w:t xml:space="preserve"> u</w:t>
      </w:r>
      <w:r w:rsidRPr="00DC17B8">
        <w:rPr>
          <w:bCs/>
          <w:sz w:val="24"/>
          <w:szCs w:val="24"/>
        </w:rPr>
        <w:t xml:space="preserve"> Trgovačkom sudu u Z</w:t>
      </w:r>
      <w:r w:rsidR="00456F28" w:rsidRPr="00DC17B8">
        <w:rPr>
          <w:bCs/>
          <w:sz w:val="24"/>
          <w:szCs w:val="24"/>
        </w:rPr>
        <w:t xml:space="preserve">agrebu, </w:t>
      </w:r>
      <w:r w:rsidR="00BB724E" w:rsidRPr="00DC17B8">
        <w:rPr>
          <w:bCs/>
          <w:sz w:val="24"/>
          <w:szCs w:val="24"/>
        </w:rPr>
        <w:t>Amruševa 2/II</w:t>
      </w:r>
      <w:r w:rsidR="00456F28" w:rsidRPr="00DC17B8">
        <w:rPr>
          <w:bCs/>
          <w:sz w:val="24"/>
          <w:szCs w:val="24"/>
        </w:rPr>
        <w:t>, soba</w:t>
      </w:r>
      <w:r w:rsidR="008D6A10" w:rsidRPr="00DC17B8">
        <w:rPr>
          <w:bCs/>
          <w:sz w:val="24"/>
          <w:szCs w:val="24"/>
        </w:rPr>
        <w:t xml:space="preserve"> </w:t>
      </w:r>
      <w:r w:rsidR="0051244E" w:rsidRPr="00DC17B8">
        <w:rPr>
          <w:bCs/>
          <w:sz w:val="24"/>
          <w:szCs w:val="24"/>
        </w:rPr>
        <w:t>96</w:t>
      </w:r>
      <w:r w:rsidR="006719B1" w:rsidRPr="00DC17B8">
        <w:rPr>
          <w:bCs/>
          <w:sz w:val="24"/>
          <w:szCs w:val="24"/>
        </w:rPr>
        <w:t>/II</w:t>
      </w:r>
      <w:r w:rsidR="000D28B2" w:rsidRPr="00DC17B8">
        <w:rPr>
          <w:bCs/>
          <w:sz w:val="24"/>
          <w:szCs w:val="24"/>
        </w:rPr>
        <w:t xml:space="preserve"> </w:t>
      </w:r>
      <w:r w:rsidR="00C97B33" w:rsidRPr="00DC17B8">
        <w:rPr>
          <w:bCs/>
          <w:sz w:val="24"/>
          <w:szCs w:val="24"/>
        </w:rPr>
        <w:t>(</w:t>
      </w:r>
      <w:r w:rsidR="006719B1" w:rsidRPr="00DC17B8">
        <w:rPr>
          <w:bCs/>
          <w:sz w:val="24"/>
          <w:szCs w:val="24"/>
        </w:rPr>
        <w:t>ulična zgrada</w:t>
      </w:r>
      <w:r w:rsidR="00C97B33" w:rsidRPr="00DC17B8">
        <w:rPr>
          <w:bCs/>
          <w:sz w:val="24"/>
          <w:szCs w:val="24"/>
        </w:rPr>
        <w:t>)</w:t>
      </w:r>
      <w:r w:rsidR="00BB724E" w:rsidRPr="00DC17B8">
        <w:rPr>
          <w:bCs/>
          <w:sz w:val="24"/>
          <w:szCs w:val="24"/>
        </w:rPr>
        <w:t>,</w:t>
      </w:r>
      <w:r w:rsidR="00D403FF" w:rsidRPr="00DC17B8">
        <w:rPr>
          <w:bCs/>
          <w:sz w:val="24"/>
          <w:szCs w:val="24"/>
        </w:rPr>
        <w:t xml:space="preserve"> u stečajnom postupku</w:t>
      </w:r>
      <w:r w:rsidRPr="00DC17B8">
        <w:rPr>
          <w:bCs/>
          <w:sz w:val="24"/>
          <w:szCs w:val="24"/>
        </w:rPr>
        <w:t xml:space="preserve"> nad dužnikom </w:t>
      </w:r>
      <w:r w:rsidR="002B1350" w:rsidRPr="00DC17B8">
        <w:rPr>
          <w:sz w:val="24"/>
          <w:szCs w:val="24"/>
          <w:lang w:val="pt-BR"/>
        </w:rPr>
        <w:t>KOMICRO d.o.o. u stečaju, Zagreb, OIB: 89720022828</w:t>
      </w:r>
      <w:r w:rsidR="002B1350" w:rsidRPr="00DC17B8">
        <w:rPr>
          <w:sz w:val="24"/>
          <w:szCs w:val="24"/>
        </w:rPr>
        <w:t>.</w:t>
      </w:r>
    </w:p>
    <w:p w:rsidRDefault="00715157" w:rsidP="002B1350" w:rsidR="00715157" w:rsidRPr="00DC17B8">
      <w:pPr>
        <w:pStyle w:val="Tijeloteksta"/>
        <w:rPr>
          <w:rFonts w:hAnsi="Times New Roman" w:ascii="Times New Roman"/>
          <w:bCs/>
          <w:szCs w:val="24"/>
        </w:rPr>
      </w:pPr>
    </w:p>
    <w:p w:rsidRDefault="00853FF6" w:rsidP="00853FF6" w:rsidR="00853FF6" w:rsidRPr="00DC17B8">
      <w:pPr>
        <w:rPr>
          <w:bCs/>
          <w:sz w:val="24"/>
          <w:szCs w:val="24"/>
        </w:rPr>
      </w:pPr>
      <w:r w:rsidRPr="00DC17B8">
        <w:rPr>
          <w:bCs/>
          <w:sz w:val="24"/>
          <w:szCs w:val="24"/>
        </w:rPr>
        <w:t>Nazočni od suda:</w:t>
      </w:r>
    </w:p>
    <w:p w:rsidRDefault="002B1350" w:rsidP="00853FF6" w:rsidR="00853FF6" w:rsidRPr="00DC17B8">
      <w:pPr>
        <w:rPr>
          <w:bCs/>
          <w:sz w:val="24"/>
          <w:szCs w:val="24"/>
        </w:rPr>
      </w:pPr>
      <w:r w:rsidRPr="00DC17B8">
        <w:rPr>
          <w:bCs/>
          <w:sz w:val="24"/>
          <w:szCs w:val="24"/>
        </w:rPr>
        <w:t>Maja Praljak</w:t>
      </w:r>
      <w:r w:rsidR="004642DE" w:rsidRPr="00DC17B8">
        <w:rPr>
          <w:bCs/>
          <w:sz w:val="24"/>
          <w:szCs w:val="24"/>
        </w:rPr>
        <w:t xml:space="preserve">, </w:t>
      </w:r>
      <w:r w:rsidR="00853FF6" w:rsidRPr="00DC17B8">
        <w:rPr>
          <w:bCs/>
          <w:sz w:val="24"/>
          <w:szCs w:val="24"/>
        </w:rPr>
        <w:t>sudac</w:t>
      </w:r>
    </w:p>
    <w:p w:rsidRDefault="0051244E" w:rsidP="00AE3986" w:rsidR="00853FF6" w:rsidRPr="00DC17B8">
      <w:pPr>
        <w:rPr>
          <w:bCs/>
          <w:sz w:val="24"/>
          <w:szCs w:val="24"/>
        </w:rPr>
      </w:pPr>
      <w:r w:rsidRPr="00DC17B8">
        <w:rPr>
          <w:bCs/>
          <w:sz w:val="24"/>
          <w:szCs w:val="24"/>
        </w:rPr>
        <w:t>Nikolina Kruni</w:t>
      </w:r>
      <w:r w:rsidR="002B1350" w:rsidRPr="00DC17B8">
        <w:rPr>
          <w:bCs/>
          <w:sz w:val="24"/>
          <w:szCs w:val="24"/>
        </w:rPr>
        <w:t>ć,</w:t>
      </w:r>
      <w:r w:rsidR="00853FF6" w:rsidRPr="00DC17B8">
        <w:rPr>
          <w:bCs/>
          <w:sz w:val="24"/>
          <w:szCs w:val="24"/>
        </w:rPr>
        <w:t xml:space="preserve"> zapisničar</w:t>
      </w:r>
    </w:p>
    <w:p w:rsidRDefault="002B1350" w:rsidP="002B1350" w:rsidR="002B1350" w:rsidRPr="00DC17B8">
      <w:pPr>
        <w:rPr>
          <w:bCs/>
          <w:sz w:val="24"/>
          <w:szCs w:val="24"/>
        </w:rPr>
      </w:pPr>
    </w:p>
    <w:p w:rsidRDefault="00853FF6" w:rsidP="00853FF6" w:rsidR="00853FF6" w:rsidRPr="00DC17B8">
      <w:pPr>
        <w:rPr>
          <w:sz w:val="24"/>
          <w:szCs w:val="24"/>
        </w:rPr>
      </w:pPr>
      <w:r w:rsidRPr="00DC17B8">
        <w:rPr>
          <w:sz w:val="24"/>
          <w:szCs w:val="24"/>
        </w:rPr>
        <w:t>Utvrđuje se da je pristu</w:t>
      </w:r>
      <w:r w:rsidR="005924E0" w:rsidRPr="00DC17B8">
        <w:rPr>
          <w:sz w:val="24"/>
          <w:szCs w:val="24"/>
        </w:rPr>
        <w:t>pio</w:t>
      </w:r>
      <w:r w:rsidRPr="00DC17B8">
        <w:rPr>
          <w:sz w:val="24"/>
          <w:szCs w:val="24"/>
        </w:rPr>
        <w:t xml:space="preserve"> stečajn</w:t>
      </w:r>
      <w:r w:rsidR="005924E0" w:rsidRPr="00DC17B8">
        <w:rPr>
          <w:sz w:val="24"/>
          <w:szCs w:val="24"/>
        </w:rPr>
        <w:t>i</w:t>
      </w:r>
      <w:r w:rsidR="00DC6824" w:rsidRPr="00DC17B8">
        <w:rPr>
          <w:sz w:val="24"/>
          <w:szCs w:val="24"/>
        </w:rPr>
        <w:t xml:space="preserve"> upravitelj</w:t>
      </w:r>
      <w:r w:rsidRPr="00DC17B8">
        <w:rPr>
          <w:sz w:val="24"/>
          <w:szCs w:val="24"/>
        </w:rPr>
        <w:t xml:space="preserve"> </w:t>
      </w:r>
      <w:r w:rsidR="007937E8">
        <w:rPr>
          <w:sz w:val="24"/>
          <w:szCs w:val="24"/>
        </w:rPr>
        <w:t>Mateo Erceg.</w:t>
      </w:r>
    </w:p>
    <w:p w:rsidRDefault="00853FF6" w:rsidP="00853FF6" w:rsidR="00853FF6" w:rsidRPr="00DC17B8">
      <w:pPr>
        <w:rPr>
          <w:bCs/>
          <w:sz w:val="24"/>
          <w:szCs w:val="24"/>
        </w:rPr>
      </w:pPr>
    </w:p>
    <w:p w:rsidRDefault="007937E8" w:rsidP="00853FF6" w:rsidR="00D4581C" w:rsidRPr="00DC17B8">
      <w:pPr>
        <w:rPr>
          <w:bCs/>
          <w:sz w:val="24"/>
          <w:szCs w:val="24"/>
        </w:rPr>
      </w:pPr>
      <w:r>
        <w:rPr>
          <w:bCs/>
          <w:sz w:val="24"/>
          <w:szCs w:val="24"/>
        </w:rPr>
        <w:t>Započeto u 10,00</w:t>
      </w:r>
      <w:r w:rsidR="002B1350" w:rsidRPr="00DC17B8">
        <w:rPr>
          <w:bCs/>
          <w:sz w:val="24"/>
          <w:szCs w:val="24"/>
        </w:rPr>
        <w:t xml:space="preserve"> </w:t>
      </w:r>
      <w:r w:rsidR="00853FF6" w:rsidRPr="00DC17B8">
        <w:rPr>
          <w:bCs/>
          <w:sz w:val="24"/>
          <w:szCs w:val="24"/>
        </w:rPr>
        <w:t>sati.</w:t>
      </w:r>
    </w:p>
    <w:p w:rsidRDefault="00D4581C" w:rsidP="00853FF6" w:rsidR="00D4581C" w:rsidRPr="00DC17B8">
      <w:pPr>
        <w:rPr>
          <w:bCs/>
          <w:sz w:val="24"/>
          <w:szCs w:val="24"/>
        </w:rPr>
      </w:pPr>
    </w:p>
    <w:p w:rsidRDefault="00853FF6" w:rsidP="00853FF6" w:rsidR="00853FF6" w:rsidRPr="00DC17B8">
      <w:pPr>
        <w:rPr>
          <w:bCs/>
          <w:sz w:val="24"/>
          <w:szCs w:val="24"/>
        </w:rPr>
      </w:pPr>
      <w:r w:rsidRPr="00DC17B8">
        <w:rPr>
          <w:bCs/>
          <w:sz w:val="24"/>
          <w:szCs w:val="24"/>
        </w:rPr>
        <w:t>Ročište je javno.</w:t>
      </w:r>
    </w:p>
    <w:p w:rsidRDefault="00715157" w:rsidP="00853FF6" w:rsidR="00715157" w:rsidRPr="00DC17B8">
      <w:pPr>
        <w:rPr>
          <w:bCs/>
          <w:sz w:val="24"/>
          <w:szCs w:val="24"/>
        </w:rPr>
      </w:pPr>
    </w:p>
    <w:p w:rsidRDefault="00853FF6" w:rsidP="00853FF6" w:rsidR="00853FF6" w:rsidRPr="00DC17B8">
      <w:pPr>
        <w:rPr>
          <w:bCs/>
          <w:sz w:val="24"/>
          <w:szCs w:val="24"/>
        </w:rPr>
      </w:pPr>
      <w:r w:rsidRPr="00DC17B8">
        <w:rPr>
          <w:bCs/>
          <w:sz w:val="24"/>
          <w:szCs w:val="24"/>
        </w:rPr>
        <w:t>Utvrđuje se da su p</w:t>
      </w:r>
      <w:r w:rsidR="009E0988" w:rsidRPr="00DC17B8">
        <w:rPr>
          <w:bCs/>
          <w:sz w:val="24"/>
          <w:szCs w:val="24"/>
        </w:rPr>
        <w:t>ristupili sl</w:t>
      </w:r>
      <w:r w:rsidRPr="00DC17B8">
        <w:rPr>
          <w:bCs/>
          <w:sz w:val="24"/>
          <w:szCs w:val="24"/>
        </w:rPr>
        <w:t>jedeći vjerovnici:</w:t>
      </w:r>
    </w:p>
    <w:p w:rsidRDefault="00A05284" w:rsidP="00853FF6" w:rsidR="00A05284" w:rsidRPr="00DC17B8">
      <w:pPr>
        <w:rPr>
          <w:bCs/>
          <w:sz w:val="24"/>
          <w:szCs w:val="24"/>
        </w:rPr>
      </w:pPr>
    </w:p>
    <w:p w:rsidRDefault="00A05284" w:rsidP="00A05284" w:rsidR="00A05284" w:rsidRPr="00DC17B8">
      <w:pPr>
        <w:pStyle w:val="Odlomakpopisa"/>
        <w:numPr>
          <w:ilvl w:val="0"/>
          <w:numId w:val="23"/>
        </w:numPr>
        <w:rPr>
          <w:rFonts w:hAnsi="Times New Roman" w:ascii="Times New Roman"/>
          <w:bCs/>
          <w:sz w:val="24"/>
          <w:szCs w:val="24"/>
        </w:rPr>
      </w:pPr>
      <w:r w:rsidRPr="00DC17B8">
        <w:rPr>
          <w:rFonts w:hAnsi="Times New Roman" w:ascii="Times New Roman"/>
          <w:bCs/>
          <w:sz w:val="24"/>
          <w:szCs w:val="24"/>
        </w:rPr>
        <w:t xml:space="preserve">za predlagatelje i vjerovnike </w:t>
      </w:r>
      <w:r w:rsidRPr="00DC17B8">
        <w:rPr>
          <w:rFonts w:hAnsi="Times New Roman" w:ascii="Times New Roman"/>
          <w:sz w:val="24"/>
          <w:szCs w:val="24"/>
        </w:rPr>
        <w:t>Gašparac Željko, Grđan Zvonko, Modrić Božo, Novak Nenad, Samaržija Krešimir, Stipković Darko, punomoćnik Tomislav Konforta odvjetnik u Zagrebu, po punomoći u spisu</w:t>
      </w:r>
      <w:r w:rsidR="007937E8">
        <w:rPr>
          <w:rFonts w:hAnsi="Times New Roman" w:ascii="Times New Roman"/>
          <w:sz w:val="24"/>
          <w:szCs w:val="24"/>
        </w:rPr>
        <w:t xml:space="preserve"> uz Samaržija Krešimira i Grđan Zvonko osobno</w:t>
      </w:r>
    </w:p>
    <w:p w:rsidRDefault="00AF4CAA" w:rsidP="00AF4CAA" w:rsidR="00AF4CAA" w:rsidRPr="00DC17B8">
      <w:pPr>
        <w:pStyle w:val="Odlomakpopisa"/>
        <w:numPr>
          <w:ilvl w:val="0"/>
          <w:numId w:val="23"/>
        </w:numPr>
        <w:rPr>
          <w:rFonts w:hAnsi="Times New Roman" w:ascii="Times New Roman"/>
          <w:bCs/>
          <w:sz w:val="24"/>
          <w:szCs w:val="24"/>
        </w:rPr>
      </w:pPr>
      <w:r w:rsidRPr="00DC17B8">
        <w:rPr>
          <w:rFonts w:hAnsi="Times New Roman" w:ascii="Times New Roman"/>
          <w:sz w:val="24"/>
          <w:szCs w:val="24"/>
        </w:rPr>
        <w:t>Salo Jaroslav</w:t>
      </w:r>
      <w:r w:rsidR="007937E8">
        <w:rPr>
          <w:rFonts w:hAnsi="Times New Roman" w:ascii="Times New Roman"/>
          <w:sz w:val="24"/>
          <w:szCs w:val="24"/>
        </w:rPr>
        <w:t>- Salo Sergey po punomoći koju predaje u spis</w:t>
      </w:r>
    </w:p>
    <w:p w:rsidRDefault="00AF4CAA" w:rsidP="00AF4CAA" w:rsidR="00AF4CAA" w:rsidRPr="00DC17B8">
      <w:pPr>
        <w:pStyle w:val="Odlomakpopisa"/>
        <w:numPr>
          <w:ilvl w:val="0"/>
          <w:numId w:val="23"/>
        </w:numPr>
        <w:rPr>
          <w:rFonts w:hAnsi="Times New Roman" w:ascii="Times New Roman"/>
          <w:bCs/>
          <w:sz w:val="24"/>
          <w:szCs w:val="24"/>
        </w:rPr>
      </w:pPr>
      <w:r w:rsidRPr="00DC17B8">
        <w:rPr>
          <w:rFonts w:hAnsi="Times New Roman" w:ascii="Times New Roman"/>
          <w:sz w:val="24"/>
          <w:szCs w:val="24"/>
        </w:rPr>
        <w:t>Salo Sergey</w:t>
      </w:r>
      <w:r w:rsidR="003919FF" w:rsidRPr="00DC17B8">
        <w:rPr>
          <w:rFonts w:hAnsi="Times New Roman" w:ascii="Times New Roman"/>
          <w:sz w:val="24"/>
          <w:szCs w:val="24"/>
        </w:rPr>
        <w:t>,</w:t>
      </w:r>
      <w:r w:rsidR="00BF67CD" w:rsidRPr="00DC17B8">
        <w:rPr>
          <w:rFonts w:hAnsi="Times New Roman" w:ascii="Times New Roman"/>
          <w:sz w:val="24"/>
          <w:szCs w:val="24"/>
        </w:rPr>
        <w:t xml:space="preserve"> osobno</w:t>
      </w:r>
    </w:p>
    <w:p w:rsidRDefault="00AF4CAA" w:rsidP="00AF4CAA" w:rsidR="00AF4CAA" w:rsidRPr="00DC17B8">
      <w:pPr>
        <w:pStyle w:val="Odlomakpopisa"/>
        <w:numPr>
          <w:ilvl w:val="0"/>
          <w:numId w:val="23"/>
        </w:numPr>
        <w:rPr>
          <w:rFonts w:hAnsi="Times New Roman" w:ascii="Times New Roman"/>
          <w:bCs/>
          <w:sz w:val="24"/>
          <w:szCs w:val="24"/>
        </w:rPr>
      </w:pPr>
      <w:r w:rsidRPr="00DC17B8">
        <w:rPr>
          <w:rFonts w:hAnsi="Times New Roman" w:ascii="Times New Roman"/>
          <w:bCs/>
          <w:sz w:val="24"/>
          <w:szCs w:val="24"/>
        </w:rPr>
        <w:t>Štrak Marija</w:t>
      </w:r>
      <w:r w:rsidR="003919FF" w:rsidRPr="00DC17B8">
        <w:rPr>
          <w:rFonts w:hAnsi="Times New Roman" w:ascii="Times New Roman"/>
          <w:bCs/>
          <w:sz w:val="24"/>
          <w:szCs w:val="24"/>
        </w:rPr>
        <w:t>,</w:t>
      </w:r>
      <w:r w:rsidR="00BF67CD" w:rsidRPr="00DC17B8">
        <w:rPr>
          <w:rFonts w:hAnsi="Times New Roman" w:ascii="Times New Roman"/>
          <w:bCs/>
          <w:sz w:val="24"/>
          <w:szCs w:val="24"/>
        </w:rPr>
        <w:t xml:space="preserve"> osobno</w:t>
      </w:r>
    </w:p>
    <w:p w:rsidRDefault="00A05284" w:rsidP="00A51BA2" w:rsidR="00AF4CAA" w:rsidRPr="00DC17B8">
      <w:pPr>
        <w:pStyle w:val="Odlomakpopisa"/>
        <w:numPr>
          <w:ilvl w:val="0"/>
          <w:numId w:val="23"/>
        </w:numPr>
        <w:jc w:val="both"/>
        <w:rPr>
          <w:rFonts w:hAnsi="Times New Roman" w:ascii="Times New Roman"/>
          <w:sz w:val="24"/>
          <w:szCs w:val="24"/>
        </w:rPr>
      </w:pPr>
      <w:r w:rsidRPr="00DC17B8">
        <w:rPr>
          <w:rFonts w:hAnsi="Times New Roman" w:ascii="Times New Roman"/>
          <w:bCs/>
          <w:sz w:val="24"/>
          <w:szCs w:val="24"/>
        </w:rPr>
        <w:t>Republika Hrvatska</w:t>
      </w:r>
      <w:r w:rsidR="00AF4CAA" w:rsidRPr="00DC17B8">
        <w:rPr>
          <w:rFonts w:hAnsi="Times New Roman" w:ascii="Times New Roman"/>
          <w:bCs/>
          <w:sz w:val="24"/>
          <w:szCs w:val="24"/>
        </w:rPr>
        <w:t xml:space="preserve">, </w:t>
      </w:r>
      <w:r w:rsidRPr="00DC17B8">
        <w:rPr>
          <w:rFonts w:hAnsi="Times New Roman" w:ascii="Times New Roman"/>
          <w:bCs/>
          <w:sz w:val="24"/>
          <w:szCs w:val="24"/>
        </w:rPr>
        <w:t xml:space="preserve"> Ministarstvo financija</w:t>
      </w:r>
      <w:r w:rsidR="00BF67CD" w:rsidRPr="00DC17B8">
        <w:rPr>
          <w:rFonts w:hAnsi="Times New Roman" w:ascii="Times New Roman"/>
          <w:bCs/>
          <w:sz w:val="24"/>
          <w:szCs w:val="24"/>
        </w:rPr>
        <w:t xml:space="preserve"> i Ministarstvo poljoprivrede</w:t>
      </w:r>
      <w:r w:rsidRPr="00DC17B8">
        <w:rPr>
          <w:rFonts w:hAnsi="Times New Roman" w:ascii="Times New Roman"/>
          <w:bCs/>
          <w:sz w:val="24"/>
          <w:szCs w:val="24"/>
        </w:rPr>
        <w:t xml:space="preserve">, </w:t>
      </w:r>
      <w:r w:rsidR="00BF67CD" w:rsidRPr="00DC17B8">
        <w:rPr>
          <w:rFonts w:hAnsi="Times New Roman" w:ascii="Times New Roman"/>
          <w:bCs/>
          <w:sz w:val="24"/>
          <w:szCs w:val="24"/>
        </w:rPr>
        <w:t>Sandra Kričković, zamjenica ŽDO Zagreb</w:t>
      </w:r>
    </w:p>
    <w:p w:rsidRDefault="00A05284" w:rsidP="00A51BA2" w:rsidR="00AF4CAA" w:rsidRPr="00DC17B8">
      <w:pPr>
        <w:pStyle w:val="Odlomakpopisa"/>
        <w:numPr>
          <w:ilvl w:val="0"/>
          <w:numId w:val="23"/>
        </w:numPr>
        <w:jc w:val="both"/>
        <w:rPr>
          <w:rFonts w:hAnsi="Times New Roman" w:ascii="Times New Roman"/>
          <w:sz w:val="24"/>
          <w:szCs w:val="24"/>
        </w:rPr>
      </w:pPr>
      <w:r w:rsidRPr="00DC17B8">
        <w:rPr>
          <w:rFonts w:hAnsi="Times New Roman" w:ascii="Times New Roman"/>
          <w:sz w:val="24"/>
          <w:szCs w:val="24"/>
        </w:rPr>
        <w:t xml:space="preserve">Vladimir Mulyak, </w:t>
      </w:r>
      <w:r w:rsidR="00BF67CD" w:rsidRPr="00DC17B8">
        <w:rPr>
          <w:rFonts w:hAnsi="Times New Roman" w:ascii="Times New Roman"/>
          <w:sz w:val="24"/>
          <w:szCs w:val="24"/>
        </w:rPr>
        <w:t>odvjetnici Damir Pokupec u zamjeni za odvj. Ivana Boričevića po punomoći u spis</w:t>
      </w:r>
      <w:r w:rsidR="007937E8">
        <w:rPr>
          <w:rFonts w:hAnsi="Times New Roman" w:ascii="Times New Roman"/>
          <w:sz w:val="24"/>
          <w:szCs w:val="24"/>
        </w:rPr>
        <w:t>u</w:t>
      </w:r>
    </w:p>
    <w:p w:rsidRDefault="00A05284" w:rsidP="008A196E" w:rsidR="00AF4CAA">
      <w:pPr>
        <w:pStyle w:val="Odlomakpopisa"/>
        <w:numPr>
          <w:ilvl w:val="0"/>
          <w:numId w:val="23"/>
        </w:numPr>
        <w:jc w:val="both"/>
        <w:rPr>
          <w:rFonts w:hAnsi="Times New Roman" w:ascii="Times New Roman"/>
          <w:sz w:val="24"/>
          <w:szCs w:val="24"/>
        </w:rPr>
      </w:pPr>
      <w:r w:rsidRPr="00DC17B8">
        <w:rPr>
          <w:rFonts w:hAnsi="Times New Roman" w:ascii="Times New Roman"/>
          <w:sz w:val="24"/>
          <w:szCs w:val="24"/>
        </w:rPr>
        <w:t>Jasmin</w:t>
      </w:r>
      <w:r w:rsidR="00BF67CD" w:rsidRPr="00DC17B8">
        <w:rPr>
          <w:rFonts w:hAnsi="Times New Roman" w:ascii="Times New Roman"/>
          <w:sz w:val="24"/>
          <w:szCs w:val="24"/>
        </w:rPr>
        <w:t>a Salo- Sergey Salo suprug po specijalnoj punomoći koju predaje u spis</w:t>
      </w:r>
    </w:p>
    <w:p w:rsidRDefault="007937E8" w:rsidP="008A196E" w:rsidR="007937E8">
      <w:pPr>
        <w:pStyle w:val="Odlomakpopisa"/>
        <w:numPr>
          <w:ilvl w:val="0"/>
          <w:numId w:val="23"/>
        </w:numPr>
        <w:jc w:val="both"/>
        <w:rPr>
          <w:rFonts w:hAnsi="Times New Roman" w:ascii="Times New Roman"/>
          <w:sz w:val="24"/>
          <w:szCs w:val="24"/>
        </w:rPr>
      </w:pPr>
      <w:r>
        <w:rPr>
          <w:rFonts w:hAnsi="Times New Roman" w:ascii="Times New Roman"/>
          <w:sz w:val="24"/>
          <w:szCs w:val="24"/>
        </w:rPr>
        <w:t>Vladimir Bezruk- Sergey Salo, po punomoći koju predaje u spis</w:t>
      </w:r>
    </w:p>
    <w:p w:rsidRDefault="00C137E7" w:rsidP="008A196E" w:rsidR="00C137E7" w:rsidRPr="00DC17B8">
      <w:pPr>
        <w:pStyle w:val="Odlomakpopisa"/>
        <w:numPr>
          <w:ilvl w:val="0"/>
          <w:numId w:val="23"/>
        </w:numPr>
        <w:jc w:val="both"/>
        <w:rPr>
          <w:rFonts w:hAnsi="Times New Roman" w:ascii="Times New Roman"/>
          <w:sz w:val="24"/>
          <w:szCs w:val="24"/>
        </w:rPr>
      </w:pPr>
      <w:r>
        <w:rPr>
          <w:rFonts w:hAnsi="Times New Roman" w:ascii="Times New Roman"/>
          <w:sz w:val="24"/>
          <w:szCs w:val="24"/>
        </w:rPr>
        <w:t xml:space="preserve">TEHNO ZAŠTITA d.o.o.- Želja Durut, zastupnik po zakonu </w:t>
      </w:r>
    </w:p>
    <w:p w:rsidRDefault="000F0EBC" w:rsidP="00552DB1" w:rsidR="000F0EBC" w:rsidRPr="00DC17B8">
      <w:pPr>
        <w:rPr>
          <w:bCs/>
          <w:sz w:val="24"/>
          <w:szCs w:val="24"/>
        </w:rPr>
      </w:pPr>
    </w:p>
    <w:p w:rsidRDefault="006A4FAF" w:rsidP="0064196D" w:rsidR="006A4FAF" w:rsidRPr="00DC17B8">
      <w:pPr>
        <w:ind w:firstLine="360"/>
        <w:jc w:val="both"/>
        <w:rPr>
          <w:bCs/>
          <w:sz w:val="24"/>
          <w:szCs w:val="24"/>
        </w:rPr>
      </w:pPr>
      <w:r w:rsidRPr="00DC17B8">
        <w:rPr>
          <w:bCs/>
          <w:sz w:val="24"/>
          <w:szCs w:val="24"/>
        </w:rPr>
        <w:t xml:space="preserve">Utvrđuje se da je </w:t>
      </w:r>
      <w:r w:rsidR="0064196D" w:rsidRPr="00DC17B8">
        <w:rPr>
          <w:bCs/>
          <w:sz w:val="24"/>
          <w:szCs w:val="24"/>
        </w:rPr>
        <w:t xml:space="preserve">rješenje </w:t>
      </w:r>
      <w:r w:rsidR="00F601DC" w:rsidRPr="00DC17B8">
        <w:rPr>
          <w:bCs/>
          <w:sz w:val="24"/>
          <w:szCs w:val="24"/>
        </w:rPr>
        <w:t xml:space="preserve">od </w:t>
      </w:r>
      <w:r w:rsidR="007937E8">
        <w:rPr>
          <w:bCs/>
          <w:sz w:val="24"/>
          <w:szCs w:val="24"/>
        </w:rPr>
        <w:t>15. svibnja</w:t>
      </w:r>
      <w:r w:rsidR="00DD1E94" w:rsidRPr="00DC17B8">
        <w:rPr>
          <w:bCs/>
          <w:sz w:val="24"/>
          <w:szCs w:val="24"/>
        </w:rPr>
        <w:t xml:space="preserve"> 201</w:t>
      </w:r>
      <w:r w:rsidR="00AF47E8" w:rsidRPr="00DC17B8">
        <w:rPr>
          <w:bCs/>
          <w:sz w:val="24"/>
          <w:szCs w:val="24"/>
        </w:rPr>
        <w:t>9</w:t>
      </w:r>
      <w:r w:rsidR="00F601DC" w:rsidRPr="00DC17B8">
        <w:rPr>
          <w:bCs/>
          <w:sz w:val="24"/>
          <w:szCs w:val="24"/>
        </w:rPr>
        <w:t>.</w:t>
      </w:r>
      <w:r w:rsidR="0064196D" w:rsidRPr="00DC17B8">
        <w:rPr>
          <w:bCs/>
          <w:sz w:val="24"/>
          <w:szCs w:val="24"/>
        </w:rPr>
        <w:t>, kojim je određeno današnje ispitno i izvještajno ročište</w:t>
      </w:r>
      <w:r w:rsidRPr="00DC17B8">
        <w:rPr>
          <w:bCs/>
          <w:sz w:val="24"/>
          <w:szCs w:val="24"/>
        </w:rPr>
        <w:t xml:space="preserve"> objavlj</w:t>
      </w:r>
      <w:r w:rsidR="00B97A43" w:rsidRPr="00DC17B8">
        <w:rPr>
          <w:bCs/>
          <w:sz w:val="24"/>
          <w:szCs w:val="24"/>
        </w:rPr>
        <w:t>en</w:t>
      </w:r>
      <w:r w:rsidR="0064196D" w:rsidRPr="00DC17B8">
        <w:rPr>
          <w:bCs/>
          <w:sz w:val="24"/>
          <w:szCs w:val="24"/>
        </w:rPr>
        <w:t>o</w:t>
      </w:r>
      <w:r w:rsidR="00B97A43" w:rsidRPr="00DC17B8">
        <w:rPr>
          <w:bCs/>
          <w:sz w:val="24"/>
          <w:szCs w:val="24"/>
        </w:rPr>
        <w:t xml:space="preserve"> </w:t>
      </w:r>
      <w:r w:rsidR="004642DE" w:rsidRPr="00DC17B8">
        <w:rPr>
          <w:bCs/>
          <w:sz w:val="24"/>
          <w:szCs w:val="24"/>
        </w:rPr>
        <w:t xml:space="preserve">na mrežnoj stranici e-oglasna </w:t>
      </w:r>
      <w:r w:rsidR="007937E8">
        <w:rPr>
          <w:bCs/>
          <w:sz w:val="24"/>
          <w:szCs w:val="24"/>
        </w:rPr>
        <w:t>ploča Trgovačkog suda u Zagrebu.</w:t>
      </w:r>
    </w:p>
    <w:p w:rsidRDefault="006A4FAF" w:rsidP="006A4FAF" w:rsidR="006A4FAF" w:rsidRPr="00DC17B8">
      <w:pPr>
        <w:rPr>
          <w:bCs/>
          <w:sz w:val="24"/>
          <w:szCs w:val="24"/>
        </w:rPr>
      </w:pPr>
    </w:p>
    <w:p w:rsidRDefault="0064196D" w:rsidP="006A4FAF" w:rsidR="006A4FAF" w:rsidRPr="00DC17B8">
      <w:pPr>
        <w:ind w:firstLine="360"/>
        <w:jc w:val="both"/>
        <w:rPr>
          <w:sz w:val="24"/>
          <w:szCs w:val="24"/>
        </w:rPr>
      </w:pPr>
      <w:r w:rsidRPr="00DC17B8">
        <w:rPr>
          <w:sz w:val="24"/>
          <w:szCs w:val="24"/>
        </w:rPr>
        <w:t>S</w:t>
      </w:r>
      <w:r w:rsidR="006A4FAF" w:rsidRPr="00DC17B8">
        <w:rPr>
          <w:sz w:val="24"/>
          <w:szCs w:val="24"/>
        </w:rPr>
        <w:t xml:space="preserve">udac otvara raspravu i objavljuje da je predmet današnjeg ročišta ispitivanje prijavljenih tražbina prema iznosima i isplatnom redu kako su uneseni u tablice koje je </w:t>
      </w:r>
      <w:r w:rsidR="006A4FAF" w:rsidRPr="00DC17B8">
        <w:rPr>
          <w:sz w:val="24"/>
          <w:szCs w:val="24"/>
        </w:rPr>
        <w:lastRenderedPageBreak/>
        <w:t>sastavio stečajni upravitelj i koje tab</w:t>
      </w:r>
      <w:r w:rsidR="00150D16" w:rsidRPr="00DC17B8">
        <w:rPr>
          <w:sz w:val="24"/>
          <w:szCs w:val="24"/>
        </w:rPr>
        <w:t>lice su sukladno odredbi čl. 259</w:t>
      </w:r>
      <w:r w:rsidR="006A4FAF" w:rsidRPr="00DC17B8">
        <w:rPr>
          <w:sz w:val="24"/>
          <w:szCs w:val="24"/>
        </w:rPr>
        <w:t xml:space="preserve">. SZ-a bile objavljene </w:t>
      </w:r>
      <w:r w:rsidR="000D28B2" w:rsidRPr="00DC17B8">
        <w:rPr>
          <w:sz w:val="24"/>
          <w:szCs w:val="24"/>
        </w:rPr>
        <w:t xml:space="preserve">na mrežnoj stranici e-oglasna ploča Trgovačkog suda u Zagrebu </w:t>
      </w:r>
      <w:r w:rsidR="006A4FAF" w:rsidRPr="00DC17B8">
        <w:rPr>
          <w:sz w:val="24"/>
          <w:szCs w:val="24"/>
        </w:rPr>
        <w:t xml:space="preserve">i nalazile su se na uvidu u sobi </w:t>
      </w:r>
      <w:r w:rsidR="00AF47E8" w:rsidRPr="00DC17B8">
        <w:rPr>
          <w:sz w:val="24"/>
          <w:szCs w:val="24"/>
        </w:rPr>
        <w:t>68</w:t>
      </w:r>
      <w:r w:rsidR="00BB6FEA" w:rsidRPr="00DC17B8">
        <w:rPr>
          <w:bCs/>
          <w:sz w:val="24"/>
          <w:szCs w:val="24"/>
        </w:rPr>
        <w:t>/I</w:t>
      </w:r>
      <w:r w:rsidR="00AF47E8" w:rsidRPr="00DC17B8">
        <w:rPr>
          <w:bCs/>
          <w:sz w:val="24"/>
          <w:szCs w:val="24"/>
        </w:rPr>
        <w:t xml:space="preserve">II (dvorišna </w:t>
      </w:r>
      <w:r w:rsidR="00BB6FEA" w:rsidRPr="00DC17B8">
        <w:rPr>
          <w:bCs/>
          <w:sz w:val="24"/>
          <w:szCs w:val="24"/>
        </w:rPr>
        <w:t xml:space="preserve">zgrada) </w:t>
      </w:r>
      <w:r w:rsidR="006A4FAF" w:rsidRPr="00DC17B8">
        <w:rPr>
          <w:sz w:val="24"/>
          <w:szCs w:val="24"/>
        </w:rPr>
        <w:t xml:space="preserve">u Trgovačkom sudu u Zagrebu.                                        </w:t>
      </w:r>
    </w:p>
    <w:p w:rsidRDefault="006A4FAF" w:rsidP="00C76C38" w:rsidR="007657B8" w:rsidRPr="00DC17B8">
      <w:pPr>
        <w:jc w:val="both"/>
        <w:rPr>
          <w:sz w:val="24"/>
          <w:szCs w:val="24"/>
        </w:rPr>
      </w:pPr>
      <w:r w:rsidRPr="00DC17B8">
        <w:rPr>
          <w:sz w:val="24"/>
          <w:szCs w:val="24"/>
        </w:rPr>
        <w:t xml:space="preserve">             </w:t>
      </w:r>
    </w:p>
    <w:p w:rsidRDefault="0064196D" w:rsidP="000D28B2" w:rsidR="000D28B2" w:rsidRPr="00DC17B8">
      <w:pPr>
        <w:ind w:firstLine="360"/>
        <w:jc w:val="both"/>
        <w:rPr>
          <w:sz w:val="24"/>
          <w:szCs w:val="24"/>
        </w:rPr>
      </w:pPr>
      <w:r w:rsidRPr="00DC17B8">
        <w:rPr>
          <w:sz w:val="24"/>
          <w:szCs w:val="24"/>
        </w:rPr>
        <w:t>S</w:t>
      </w:r>
      <w:r w:rsidR="006A4FAF" w:rsidRPr="00DC17B8">
        <w:rPr>
          <w:sz w:val="24"/>
          <w:szCs w:val="24"/>
        </w:rPr>
        <w:t xml:space="preserve">udac obavještava vjerovnike da sukladno čl. </w:t>
      </w:r>
      <w:r w:rsidR="00150D16" w:rsidRPr="00DC17B8">
        <w:rPr>
          <w:sz w:val="24"/>
          <w:szCs w:val="24"/>
        </w:rPr>
        <w:t>265</w:t>
      </w:r>
      <w:r w:rsidR="006A4FAF" w:rsidRPr="00DC17B8">
        <w:rPr>
          <w:sz w:val="24"/>
          <w:szCs w:val="24"/>
        </w:rPr>
        <w:t xml:space="preserve">. SZ-a oni vjerovnici kojima je </w:t>
      </w:r>
      <w:r w:rsidR="00AB50AD" w:rsidRPr="00DC17B8">
        <w:rPr>
          <w:sz w:val="24"/>
          <w:szCs w:val="24"/>
        </w:rPr>
        <w:t>tražbina priznata</w:t>
      </w:r>
      <w:r w:rsidR="006A4FAF" w:rsidRPr="00DC17B8">
        <w:rPr>
          <w:sz w:val="24"/>
          <w:szCs w:val="24"/>
        </w:rPr>
        <w:t xml:space="preserve"> neće dob</w:t>
      </w:r>
      <w:r w:rsidR="007657B8" w:rsidRPr="00DC17B8">
        <w:rPr>
          <w:sz w:val="24"/>
          <w:szCs w:val="24"/>
        </w:rPr>
        <w:t xml:space="preserve">iti poseban otpravak rješenja o </w:t>
      </w:r>
      <w:r w:rsidR="006A4FAF" w:rsidRPr="00DC17B8">
        <w:rPr>
          <w:sz w:val="24"/>
          <w:szCs w:val="24"/>
        </w:rPr>
        <w:t>utvrđenoj tražbini, osim ako to posebno ne zatraže i plate trošak rješenja.</w:t>
      </w:r>
    </w:p>
    <w:p w:rsidRDefault="000D28B2" w:rsidP="000D28B2" w:rsidR="000D28B2" w:rsidRPr="00DC17B8">
      <w:pPr>
        <w:ind w:firstLine="360"/>
        <w:jc w:val="both"/>
        <w:rPr>
          <w:sz w:val="24"/>
          <w:szCs w:val="24"/>
        </w:rPr>
      </w:pPr>
    </w:p>
    <w:p w:rsidRDefault="000D28B2" w:rsidP="000D28B2" w:rsidR="000D28B2" w:rsidRPr="00DC17B8">
      <w:pPr>
        <w:ind w:firstLine="360"/>
        <w:jc w:val="both"/>
        <w:rPr>
          <w:sz w:val="24"/>
          <w:szCs w:val="24"/>
        </w:rPr>
      </w:pPr>
      <w:r w:rsidRPr="00DC17B8">
        <w:rPr>
          <w:sz w:val="24"/>
          <w:szCs w:val="24"/>
        </w:rPr>
        <w:t xml:space="preserve">Rješenje o utvrđenim i osporenim tražbinama objaviti će se na mrežnoj stranici e-oglasna ploča sudova (čl. 265. st. 2. SZ-a). </w:t>
      </w:r>
    </w:p>
    <w:p w:rsidRDefault="000D28B2" w:rsidP="000D28B2" w:rsidR="000D28B2" w:rsidRPr="00DC17B8">
      <w:pPr>
        <w:ind w:firstLine="360"/>
        <w:jc w:val="both"/>
        <w:rPr>
          <w:sz w:val="24"/>
          <w:szCs w:val="24"/>
        </w:rPr>
      </w:pPr>
    </w:p>
    <w:p w:rsidRDefault="000D28B2" w:rsidP="000D28B2" w:rsidR="000D28B2" w:rsidRPr="00DC17B8">
      <w:pPr>
        <w:ind w:firstLine="360"/>
        <w:jc w:val="both"/>
        <w:rPr>
          <w:sz w:val="24"/>
          <w:szCs w:val="24"/>
        </w:rPr>
      </w:pPr>
      <w:r w:rsidRPr="00DC17B8">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Default="000D28B2" w:rsidP="000D28B2" w:rsidR="000D28B2" w:rsidRPr="00DC17B8">
      <w:pPr>
        <w:jc w:val="both"/>
        <w:rPr>
          <w:sz w:val="24"/>
          <w:szCs w:val="24"/>
        </w:rPr>
      </w:pPr>
    </w:p>
    <w:p w:rsidRDefault="000D28B2" w:rsidP="000D28B2" w:rsidR="000D28B2" w:rsidRPr="00DC17B8">
      <w:pPr>
        <w:ind w:firstLine="360"/>
        <w:jc w:val="both"/>
        <w:rPr>
          <w:sz w:val="24"/>
          <w:szCs w:val="24"/>
        </w:rPr>
      </w:pPr>
      <w:r w:rsidRPr="00DC17B8">
        <w:rPr>
          <w:sz w:val="24"/>
          <w:szCs w:val="24"/>
        </w:rPr>
        <w:t>Poziva se stečajni upravitelj određeno očitovati osporava li ili priznaje svaku prijavljenu tražbinu(čl. 260. st. 2. SZ-a).</w:t>
      </w:r>
    </w:p>
    <w:p w:rsidRDefault="00C76C38" w:rsidP="000D28B2" w:rsidR="00C76C38" w:rsidRPr="00DC17B8">
      <w:pPr>
        <w:jc w:val="both"/>
        <w:rPr>
          <w:sz w:val="24"/>
          <w:szCs w:val="24"/>
        </w:rPr>
      </w:pPr>
    </w:p>
    <w:p w:rsidRDefault="007657B8" w:rsidP="007657B8" w:rsidR="007657B8" w:rsidRPr="00DC17B8">
      <w:pPr>
        <w:ind w:firstLine="360"/>
        <w:jc w:val="both"/>
        <w:rPr>
          <w:sz w:val="24"/>
          <w:szCs w:val="24"/>
        </w:rPr>
      </w:pPr>
      <w:r w:rsidRPr="00DC17B8">
        <w:rPr>
          <w:sz w:val="24"/>
          <w:szCs w:val="24"/>
        </w:rPr>
        <w:t>Prelazi se na ispitivanje svake pojedine tražbine.</w:t>
      </w:r>
    </w:p>
    <w:p w:rsidRDefault="007657B8" w:rsidP="007657B8" w:rsidR="007657B8" w:rsidRPr="00DC17B8">
      <w:pPr>
        <w:jc w:val="both"/>
        <w:rPr>
          <w:sz w:val="24"/>
          <w:szCs w:val="24"/>
        </w:rPr>
      </w:pPr>
    </w:p>
    <w:p w:rsidRDefault="00341610" w:rsidP="00632F42" w:rsidR="00C76C38" w:rsidRPr="00DC17B8">
      <w:pPr>
        <w:ind w:firstLine="360"/>
        <w:jc w:val="both"/>
        <w:rPr>
          <w:sz w:val="24"/>
          <w:szCs w:val="24"/>
        </w:rPr>
      </w:pPr>
      <w:r w:rsidRPr="00DC17B8">
        <w:rPr>
          <w:sz w:val="24"/>
          <w:szCs w:val="24"/>
        </w:rPr>
        <w:t>Stečajni</w:t>
      </w:r>
      <w:r w:rsidR="00C76C38" w:rsidRPr="00DC17B8">
        <w:rPr>
          <w:sz w:val="24"/>
          <w:szCs w:val="24"/>
        </w:rPr>
        <w:t xml:space="preserve"> upravitelj izjavljuje da su prijavljene i obrađene tražbine</w:t>
      </w:r>
      <w:r w:rsidR="003A1613" w:rsidRPr="00DC17B8">
        <w:rPr>
          <w:sz w:val="24"/>
          <w:szCs w:val="24"/>
        </w:rPr>
        <w:t xml:space="preserve"> </w:t>
      </w:r>
      <w:r w:rsidR="001D0D42" w:rsidRPr="00DC17B8">
        <w:rPr>
          <w:sz w:val="24"/>
          <w:szCs w:val="24"/>
        </w:rPr>
        <w:t xml:space="preserve">I. i </w:t>
      </w:r>
      <w:r w:rsidR="00150D16" w:rsidRPr="00DC17B8">
        <w:rPr>
          <w:sz w:val="24"/>
          <w:szCs w:val="24"/>
        </w:rPr>
        <w:t>II</w:t>
      </w:r>
      <w:r w:rsidR="00456F28" w:rsidRPr="00DC17B8">
        <w:rPr>
          <w:sz w:val="24"/>
          <w:szCs w:val="24"/>
        </w:rPr>
        <w:t xml:space="preserve"> </w:t>
      </w:r>
      <w:r w:rsidR="00632F42" w:rsidRPr="00DC17B8">
        <w:rPr>
          <w:sz w:val="24"/>
          <w:szCs w:val="24"/>
        </w:rPr>
        <w:t>višeg isplatnog reda</w:t>
      </w:r>
      <w:r w:rsidR="002A6ACD" w:rsidRPr="00DC17B8">
        <w:rPr>
          <w:sz w:val="24"/>
          <w:szCs w:val="24"/>
        </w:rPr>
        <w:t>.</w:t>
      </w:r>
    </w:p>
    <w:p w:rsidRDefault="000553C6" w:rsidP="00632F42" w:rsidR="000553C6" w:rsidRPr="00DC17B8">
      <w:pPr>
        <w:ind w:firstLine="360"/>
        <w:jc w:val="both"/>
        <w:rPr>
          <w:sz w:val="24"/>
          <w:szCs w:val="24"/>
        </w:rPr>
      </w:pPr>
    </w:p>
    <w:p w:rsidRDefault="000553C6" w:rsidP="000553C6" w:rsidR="000553C6" w:rsidRPr="00DC17B8">
      <w:pPr>
        <w:ind w:firstLine="360"/>
        <w:jc w:val="both"/>
        <w:rPr>
          <w:sz w:val="24"/>
          <w:szCs w:val="24"/>
        </w:rPr>
      </w:pPr>
      <w:r w:rsidRPr="00DC17B8">
        <w:rPr>
          <w:sz w:val="24"/>
          <w:szCs w:val="24"/>
        </w:rPr>
        <w:t xml:space="preserve">Osim toga, navodi da je ukupno 6 vjerovnika prijavilo tražbine, koje su primjenom odredbe čl. 139. st. 1. t. 2 Stečajnog zakona svrstavaju u tražbine nižih isplatnih redova, i u skladu s odredbom čl. 257. st. 5. Stečajnog zakona prijavljuju samo na poseban poziv suda, a koji poziv u ovom stečajnom postupku sud nije uputio to stečajni upravitelj predlaže te tražbine odbaciti. Riječ je o tražbinama vjerovnika: </w:t>
      </w:r>
    </w:p>
    <w:p w:rsidRDefault="000553C6" w:rsidP="000553C6" w:rsidR="000553C6" w:rsidRPr="00DC17B8">
      <w:pPr>
        <w:ind w:firstLine="360"/>
        <w:jc w:val="both"/>
        <w:rPr>
          <w:sz w:val="24"/>
          <w:szCs w:val="24"/>
        </w:rPr>
      </w:pPr>
      <w:r w:rsidRPr="00DC17B8">
        <w:rPr>
          <w:sz w:val="24"/>
          <w:szCs w:val="24"/>
        </w:rPr>
        <w:t>-</w:t>
      </w:r>
      <w:r w:rsidRPr="00DC17B8">
        <w:rPr>
          <w:sz w:val="24"/>
          <w:szCs w:val="24"/>
        </w:rPr>
        <w:tab/>
        <w:t>Gašparac Željko,OIB:07796115506,Štefanovečka cesta 26, 10000 Zagreb kojeg zastupa odvjetnik T.Komforta iz Zagreba u ukupnom iznosu od 7.968,75 kn  (troškovi predlagatelja stečajnog postupka u iznosu od 4.843,75 kn i trošak sastava prijave tražbina u iznosu od 3.125,00 kn)</w:t>
      </w:r>
    </w:p>
    <w:p w:rsidRDefault="000553C6" w:rsidP="000553C6" w:rsidR="000553C6" w:rsidRPr="00DC17B8">
      <w:pPr>
        <w:ind w:firstLine="360"/>
        <w:jc w:val="both"/>
        <w:rPr>
          <w:sz w:val="24"/>
          <w:szCs w:val="24"/>
        </w:rPr>
      </w:pPr>
      <w:r w:rsidRPr="00DC17B8">
        <w:rPr>
          <w:sz w:val="24"/>
          <w:szCs w:val="24"/>
        </w:rPr>
        <w:t>-</w:t>
      </w:r>
      <w:r w:rsidRPr="00DC17B8">
        <w:rPr>
          <w:sz w:val="24"/>
          <w:szCs w:val="24"/>
        </w:rPr>
        <w:tab/>
        <w:t>Grđan Zvonko, OIB:39918438102, Remetinečka cesta 9B, 10000 Zagreb kojeg zastupa odvjetnik T.Komforta iz Zagreba, u ukupnom iznosu od 7.868,75 kn  (troškovi predlagatelja stečajnog postupka u iznosu od 4.743,75 kn i trošak sastava prijave tražbina u iznosu od 3.125,00 kn)</w:t>
      </w:r>
    </w:p>
    <w:p w:rsidRDefault="000553C6" w:rsidP="000553C6" w:rsidR="000553C6" w:rsidRPr="00DC17B8">
      <w:pPr>
        <w:ind w:firstLine="360"/>
        <w:jc w:val="both"/>
        <w:rPr>
          <w:sz w:val="24"/>
          <w:szCs w:val="24"/>
        </w:rPr>
      </w:pPr>
      <w:r w:rsidRPr="00DC17B8">
        <w:rPr>
          <w:sz w:val="24"/>
          <w:szCs w:val="24"/>
        </w:rPr>
        <w:t>-</w:t>
      </w:r>
      <w:r w:rsidRPr="00DC17B8">
        <w:rPr>
          <w:sz w:val="24"/>
          <w:szCs w:val="24"/>
        </w:rPr>
        <w:tab/>
        <w:t>Modrić Božo, OIB: 12942549000, FERENČICA I.55, 10000 Zagreb, kojeg zastupa odvjetnik T.Komforta iz Zagreba, u ukupnom iznosu od 7.868,75 kn  (troškovi predlagatelja stečajnog postupka u iznosu od 4.743,75 kn i trošak sastava prijave tražbina u iznosu od 3.125,00 kn)</w:t>
      </w:r>
    </w:p>
    <w:p w:rsidRDefault="000553C6" w:rsidP="000553C6" w:rsidR="000553C6" w:rsidRPr="00DC17B8">
      <w:pPr>
        <w:ind w:firstLine="360"/>
        <w:jc w:val="both"/>
        <w:rPr>
          <w:sz w:val="24"/>
          <w:szCs w:val="24"/>
        </w:rPr>
      </w:pPr>
      <w:r w:rsidRPr="00DC17B8">
        <w:rPr>
          <w:sz w:val="24"/>
          <w:szCs w:val="24"/>
        </w:rPr>
        <w:t>-</w:t>
      </w:r>
      <w:r w:rsidRPr="00DC17B8">
        <w:rPr>
          <w:sz w:val="24"/>
          <w:szCs w:val="24"/>
        </w:rPr>
        <w:tab/>
        <w:t>Novak Nenad, OIB:08743545643,  SITNICE 2, 10000 Zagreb, kojeg zastupa odvjetnik T.Komforta iz Zagreb, u ukupnom iznosu od 7.868,75 kn  (troškovi predlagatelja stečajnog postupka u iznosu od 4.743,75 kn i trošak sastava prijave tražbina u iznosu od 3.125,00 kn)</w:t>
      </w:r>
    </w:p>
    <w:p w:rsidRDefault="000553C6" w:rsidP="000553C6" w:rsidR="000553C6" w:rsidRPr="00DC17B8">
      <w:pPr>
        <w:ind w:firstLine="360"/>
        <w:jc w:val="both"/>
        <w:rPr>
          <w:sz w:val="24"/>
          <w:szCs w:val="24"/>
        </w:rPr>
      </w:pPr>
      <w:r w:rsidRPr="00DC17B8">
        <w:rPr>
          <w:sz w:val="24"/>
          <w:szCs w:val="24"/>
        </w:rPr>
        <w:t>-</w:t>
      </w:r>
      <w:r w:rsidRPr="00DC17B8">
        <w:rPr>
          <w:sz w:val="24"/>
          <w:szCs w:val="24"/>
        </w:rPr>
        <w:tab/>
        <w:t xml:space="preserve">Samaržija Krešimir, OIB:95135964675,  Ulica Grada Chicaga 24, 10000 Zagreb, kojeg zastupa odvjetnik T.Komforta iz Zagreba, u ukupnom iznosu od 7.868,75 kn  </w:t>
      </w:r>
      <w:r w:rsidRPr="00DC17B8">
        <w:rPr>
          <w:sz w:val="24"/>
          <w:szCs w:val="24"/>
        </w:rPr>
        <w:lastRenderedPageBreak/>
        <w:t>(troškovi predlagatelja stečajnog postupka u iznosu od 4.743,75 kn i trošak sastava prijave tražbina u iznosu od 3.125,00 kn)</w:t>
      </w:r>
    </w:p>
    <w:p w:rsidRDefault="000553C6" w:rsidP="000553C6" w:rsidR="000553C6" w:rsidRPr="00DC17B8">
      <w:pPr>
        <w:ind w:firstLine="360"/>
        <w:jc w:val="both"/>
        <w:rPr>
          <w:sz w:val="24"/>
          <w:szCs w:val="24"/>
        </w:rPr>
      </w:pPr>
      <w:r w:rsidRPr="00DC17B8">
        <w:rPr>
          <w:sz w:val="24"/>
          <w:szCs w:val="24"/>
        </w:rPr>
        <w:t>-</w:t>
      </w:r>
      <w:r w:rsidRPr="00DC17B8">
        <w:rPr>
          <w:sz w:val="24"/>
          <w:szCs w:val="24"/>
        </w:rPr>
        <w:tab/>
        <w:t>Stipković Darko, OIB: 00793824790, Budrovci Draganički 154, Draganići  kojeg zastupa odvjetnik T.Komforta iz Zagreba,  u ukupnom iznosu od 7.868,75 kn  (troškovi predlagatelja stečajnog postupka u iznosu od 4.743,75 kn i trošak sastava prijave tražbina u iznosu od 3.125,00 kn)</w:t>
      </w:r>
    </w:p>
    <w:p w:rsidRDefault="001D0D42" w:rsidP="001D0D42" w:rsidR="001D0D42" w:rsidRPr="00DC17B8">
      <w:pPr>
        <w:jc w:val="both"/>
        <w:rPr>
          <w:sz w:val="24"/>
          <w:szCs w:val="24"/>
        </w:rPr>
      </w:pPr>
    </w:p>
    <w:p w:rsidRDefault="001D0D42" w:rsidP="001D0D42" w:rsidR="001D0D42" w:rsidRPr="00DC17B8">
      <w:pPr>
        <w:ind w:firstLine="360"/>
        <w:jc w:val="both"/>
        <w:rPr>
          <w:sz w:val="24"/>
          <w:szCs w:val="24"/>
        </w:rPr>
      </w:pPr>
      <w:r w:rsidRPr="00DC17B8">
        <w:rPr>
          <w:sz w:val="24"/>
          <w:szCs w:val="24"/>
        </w:rPr>
        <w:t xml:space="preserve">     Stečajni upravitelj čita prijavljene tražbine vjerovnika I. višeg isplatnog reda.</w:t>
      </w:r>
    </w:p>
    <w:p w:rsidRDefault="00552DB1" w:rsidP="008C2E15" w:rsidR="00552DB1" w:rsidRPr="00DC17B8">
      <w:pPr>
        <w:jc w:val="both"/>
        <w:rPr>
          <w:sz w:val="24"/>
          <w:szCs w:val="24"/>
        </w:rPr>
      </w:pPr>
    </w:p>
    <w:p w:rsidRDefault="008C2E15" w:rsidP="008C2E15" w:rsidR="008C2E15" w:rsidRPr="00DC17B8">
      <w:pPr>
        <w:ind w:firstLine="720"/>
        <w:jc w:val="both"/>
        <w:rPr>
          <w:sz w:val="24"/>
          <w:szCs w:val="24"/>
        </w:rPr>
      </w:pPr>
      <w:r w:rsidRPr="00DC17B8">
        <w:rPr>
          <w:sz w:val="24"/>
          <w:szCs w:val="24"/>
        </w:rPr>
        <w:t>Stečajni upravitelj priznaje sljedeću prijavljenu tražbinu vjerovnika upisanu u tablici I višeg isplatnog reda.</w:t>
      </w:r>
    </w:p>
    <w:p w:rsidRDefault="00221B10" w:rsidP="00221B10" w:rsidR="00221B10" w:rsidRPr="00DC17B8">
      <w:pPr>
        <w:jc w:val="both"/>
        <w:rPr>
          <w:bCs/>
          <w:sz w:val="24"/>
          <w:szCs w:val="24"/>
        </w:rPr>
      </w:pPr>
    </w:p>
    <w:p w:rsidRDefault="008C2E15" w:rsidP="008C2E15" w:rsidR="0051244E"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Gašparac Željko , OIB: 07796115506, Štefanovečka cesta 26, 10000 Zagreb</w:t>
      </w:r>
      <w:r w:rsidR="004D7795" w:rsidRPr="00DC17B8">
        <w:rPr>
          <w:rFonts w:hAnsi="Times New Roman" w:ascii="Times New Roman"/>
          <w:sz w:val="24"/>
          <w:szCs w:val="24"/>
        </w:rPr>
        <w:t xml:space="preserve"> u iznosu od </w:t>
      </w:r>
      <w:r w:rsidR="00D0477F">
        <w:rPr>
          <w:rFonts w:hAnsi="Times New Roman" w:ascii="Times New Roman"/>
          <w:sz w:val="24"/>
          <w:szCs w:val="24"/>
        </w:rPr>
        <w:t>203.160,53</w:t>
      </w:r>
      <w:r w:rsidR="004D7795" w:rsidRPr="00DC17B8">
        <w:rPr>
          <w:rFonts w:hAnsi="Times New Roman" w:ascii="Times New Roman"/>
          <w:sz w:val="24"/>
          <w:szCs w:val="24"/>
        </w:rPr>
        <w:t xml:space="preserve"> kn</w:t>
      </w:r>
      <w:r w:rsidR="003919FF" w:rsidRPr="00DC17B8">
        <w:rPr>
          <w:rFonts w:hAnsi="Times New Roman" w:ascii="Times New Roman"/>
          <w:sz w:val="24"/>
          <w:szCs w:val="24"/>
        </w:rPr>
        <w:t>.</w:t>
      </w:r>
    </w:p>
    <w:p w:rsidRDefault="008C2E15" w:rsidP="008C2E15" w:rsidR="008C2E15"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Grđan Zv</w:t>
      </w:r>
      <w:r w:rsidR="004D7795" w:rsidRPr="00DC17B8">
        <w:rPr>
          <w:rFonts w:hAnsi="Times New Roman" w:ascii="Times New Roman"/>
          <w:sz w:val="24"/>
          <w:szCs w:val="24"/>
        </w:rPr>
        <w:t xml:space="preserve">onko, </w:t>
      </w:r>
      <w:r w:rsidRPr="00DC17B8">
        <w:rPr>
          <w:rFonts w:hAnsi="Times New Roman" w:ascii="Times New Roman"/>
          <w:sz w:val="24"/>
          <w:szCs w:val="24"/>
        </w:rPr>
        <w:t xml:space="preserve"> OIB: 39918438102, Remetinečka cesta 9B, 10000 Zagreb</w:t>
      </w:r>
      <w:r w:rsidR="004D7795" w:rsidRPr="00DC17B8">
        <w:rPr>
          <w:rFonts w:hAnsi="Times New Roman" w:ascii="Times New Roman"/>
          <w:sz w:val="24"/>
          <w:szCs w:val="24"/>
        </w:rPr>
        <w:t xml:space="preserve"> u iznosu od </w:t>
      </w:r>
      <w:r w:rsidR="00D0477F">
        <w:rPr>
          <w:rFonts w:hAnsi="Times New Roman" w:ascii="Times New Roman"/>
          <w:sz w:val="24"/>
          <w:szCs w:val="24"/>
        </w:rPr>
        <w:t>224.116,58</w:t>
      </w:r>
      <w:r w:rsidR="004D7795" w:rsidRPr="00DC17B8">
        <w:rPr>
          <w:rFonts w:hAnsi="Times New Roman" w:ascii="Times New Roman"/>
          <w:sz w:val="24"/>
          <w:szCs w:val="24"/>
        </w:rPr>
        <w:t xml:space="preserve"> kn.</w:t>
      </w:r>
    </w:p>
    <w:p w:rsidRDefault="008C2E15" w:rsidP="008C2E15" w:rsidR="008C2E15"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Modrić Božo, OIB: 12942549000, FERENČICA I.55, 10000Zagreb</w:t>
      </w:r>
      <w:r w:rsidR="004D7795" w:rsidRPr="00DC17B8">
        <w:rPr>
          <w:rFonts w:hAnsi="Times New Roman" w:ascii="Times New Roman"/>
          <w:sz w:val="24"/>
          <w:szCs w:val="24"/>
        </w:rPr>
        <w:t xml:space="preserve"> u iznosu od </w:t>
      </w:r>
      <w:r w:rsidR="00D0477F">
        <w:rPr>
          <w:rFonts w:hAnsi="Times New Roman" w:ascii="Times New Roman"/>
          <w:sz w:val="24"/>
          <w:szCs w:val="24"/>
        </w:rPr>
        <w:t>155.880,44</w:t>
      </w:r>
      <w:r w:rsidR="004D7795" w:rsidRPr="00DC17B8">
        <w:rPr>
          <w:rFonts w:hAnsi="Times New Roman" w:ascii="Times New Roman"/>
          <w:sz w:val="24"/>
          <w:szCs w:val="24"/>
        </w:rPr>
        <w:t xml:space="preserve"> kn. </w:t>
      </w:r>
      <w:r w:rsidRPr="00DC17B8">
        <w:rPr>
          <w:rFonts w:hAnsi="Times New Roman" w:ascii="Times New Roman"/>
          <w:sz w:val="24"/>
          <w:szCs w:val="24"/>
        </w:rPr>
        <w:t xml:space="preserve">  </w:t>
      </w:r>
    </w:p>
    <w:p w:rsidRDefault="008C2E15" w:rsidP="008C2E15" w:rsidR="008C2E15"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Novak Nenad, OIB 08743545643, SITNICE 2, 10000 Zagreb</w:t>
      </w:r>
      <w:r w:rsidR="004D7795" w:rsidRPr="00DC17B8">
        <w:rPr>
          <w:rFonts w:hAnsi="Times New Roman" w:ascii="Times New Roman"/>
          <w:sz w:val="24"/>
          <w:szCs w:val="24"/>
        </w:rPr>
        <w:t xml:space="preserve"> u iznosu od 1</w:t>
      </w:r>
      <w:r w:rsidR="0018330E" w:rsidRPr="00DC17B8">
        <w:rPr>
          <w:rFonts w:hAnsi="Times New Roman" w:ascii="Times New Roman"/>
          <w:sz w:val="24"/>
          <w:szCs w:val="24"/>
        </w:rPr>
        <w:t>69.765,93</w:t>
      </w:r>
      <w:r w:rsidR="004D7795" w:rsidRPr="00DC17B8">
        <w:rPr>
          <w:rFonts w:hAnsi="Times New Roman" w:ascii="Times New Roman"/>
          <w:sz w:val="24"/>
          <w:szCs w:val="24"/>
        </w:rPr>
        <w:t xml:space="preserve"> kn. </w:t>
      </w:r>
    </w:p>
    <w:p w:rsidRDefault="008C2E15" w:rsidP="008C2E15" w:rsidR="008C2E15"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Samaržija Krešimir, OIB: 95135964675, Ulica Grada Chicaga 24, 10000 Zagreb</w:t>
      </w:r>
      <w:r w:rsidR="004D7795" w:rsidRPr="00DC17B8">
        <w:rPr>
          <w:rFonts w:hAnsi="Times New Roman" w:ascii="Times New Roman"/>
          <w:sz w:val="24"/>
          <w:szCs w:val="24"/>
        </w:rPr>
        <w:t xml:space="preserve"> u iznosu od </w:t>
      </w:r>
      <w:r w:rsidR="000144D2" w:rsidRPr="00DC17B8">
        <w:rPr>
          <w:rFonts w:hAnsi="Times New Roman" w:ascii="Times New Roman"/>
          <w:sz w:val="24"/>
          <w:szCs w:val="24"/>
        </w:rPr>
        <w:t>169.241,68</w:t>
      </w:r>
      <w:r w:rsidR="004D7795" w:rsidRPr="00DC17B8">
        <w:rPr>
          <w:rFonts w:hAnsi="Times New Roman" w:ascii="Times New Roman"/>
          <w:sz w:val="24"/>
          <w:szCs w:val="24"/>
        </w:rPr>
        <w:t xml:space="preserve"> kn.</w:t>
      </w:r>
    </w:p>
    <w:p w:rsidRDefault="008C2E15" w:rsidP="008C2E15" w:rsidR="008C2E15"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Stipković Darko, OIB: 00793824790, Ulica Grada Chicaga 24, 10000 Zagreb</w:t>
      </w:r>
      <w:r w:rsidR="004D7795" w:rsidRPr="00DC17B8">
        <w:rPr>
          <w:rFonts w:hAnsi="Times New Roman" w:ascii="Times New Roman"/>
          <w:sz w:val="24"/>
          <w:szCs w:val="24"/>
        </w:rPr>
        <w:t xml:space="preserve"> u iznosu od </w:t>
      </w:r>
      <w:r w:rsidR="000144D2" w:rsidRPr="00DC17B8">
        <w:rPr>
          <w:rFonts w:hAnsi="Times New Roman" w:ascii="Times New Roman"/>
          <w:sz w:val="24"/>
          <w:szCs w:val="24"/>
        </w:rPr>
        <w:t>138.429,05</w:t>
      </w:r>
      <w:r w:rsidR="004D7795" w:rsidRPr="00DC17B8">
        <w:rPr>
          <w:rFonts w:hAnsi="Times New Roman" w:ascii="Times New Roman"/>
          <w:sz w:val="24"/>
          <w:szCs w:val="24"/>
        </w:rPr>
        <w:t xml:space="preserve"> kn.</w:t>
      </w:r>
    </w:p>
    <w:p w:rsidRDefault="008C2E15" w:rsidP="008C2E15" w:rsidR="008C2E15"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Drakulić Ana, OIB: 08136215009, Prilaz V. Holjevca 6a, 47000 Karlovac</w:t>
      </w:r>
      <w:r w:rsidR="004D7795" w:rsidRPr="00DC17B8">
        <w:rPr>
          <w:rFonts w:hAnsi="Times New Roman" w:ascii="Times New Roman"/>
          <w:sz w:val="24"/>
          <w:szCs w:val="24"/>
        </w:rPr>
        <w:t xml:space="preserve"> u iznosu od 36.377,58 kn. </w:t>
      </w:r>
    </w:p>
    <w:p w:rsidRDefault="008C2E15" w:rsidP="008C2E15" w:rsidR="008C2E15"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Kovač Vedran,  OIB: 33164215800,  Svetice 34, 10000 Zagreb</w:t>
      </w:r>
      <w:r w:rsidR="004D7795" w:rsidRPr="00DC17B8">
        <w:rPr>
          <w:rFonts w:hAnsi="Times New Roman" w:ascii="Times New Roman"/>
          <w:sz w:val="24"/>
          <w:szCs w:val="24"/>
        </w:rPr>
        <w:t xml:space="preserve">  u iznosu od 8.443,63 kn. </w:t>
      </w:r>
      <w:r w:rsidRPr="00DC17B8">
        <w:rPr>
          <w:rFonts w:hAnsi="Times New Roman" w:ascii="Times New Roman"/>
          <w:sz w:val="24"/>
          <w:szCs w:val="24"/>
        </w:rPr>
        <w:t xml:space="preserve">  </w:t>
      </w:r>
    </w:p>
    <w:p w:rsidRDefault="008C2E15" w:rsidP="008C2E15" w:rsidR="008C2E15"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Salo Jaroslav,   OIB: 83928327164, ČRET 30, 10000 Zagreb</w:t>
      </w:r>
      <w:r w:rsidR="004D7795" w:rsidRPr="00DC17B8">
        <w:rPr>
          <w:rFonts w:hAnsi="Times New Roman" w:ascii="Times New Roman"/>
          <w:sz w:val="24"/>
          <w:szCs w:val="24"/>
        </w:rPr>
        <w:t xml:space="preserve"> u iznosu od 128.031,25 kn. </w:t>
      </w:r>
    </w:p>
    <w:p w:rsidRDefault="008C2E15" w:rsidP="008C2E15" w:rsidR="008C2E15"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Salo Sergey , OIB : 93594519805, Pustoselina 7 008, 10000 Zagreb</w:t>
      </w:r>
      <w:r w:rsidR="004D7795" w:rsidRPr="00DC17B8">
        <w:rPr>
          <w:rFonts w:hAnsi="Times New Roman" w:ascii="Times New Roman"/>
          <w:sz w:val="24"/>
          <w:szCs w:val="24"/>
        </w:rPr>
        <w:t xml:space="preserve"> u iznosu od 318.396,92 kn.</w:t>
      </w:r>
    </w:p>
    <w:p w:rsidRDefault="008C2E15" w:rsidP="008C2E15" w:rsidR="008C2E15"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Steković Stjepan,  OIB: 05021737960, Visočička 22, 10360 Sesvete</w:t>
      </w:r>
      <w:r w:rsidR="004D7795" w:rsidRPr="00DC17B8">
        <w:rPr>
          <w:rFonts w:hAnsi="Times New Roman" w:ascii="Times New Roman"/>
          <w:sz w:val="24"/>
          <w:szCs w:val="24"/>
        </w:rPr>
        <w:t xml:space="preserve"> u iznosu od 11.960,00 kn. </w:t>
      </w:r>
    </w:p>
    <w:p w:rsidRDefault="008C2E15" w:rsidP="009422FC" w:rsidR="009422FC" w:rsidRPr="00D0477F">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Štrak Marija, OIB: 84326045806, Prosenička 10, 10000 Zagreb</w:t>
      </w:r>
      <w:r w:rsidR="004D7795" w:rsidRPr="00DC17B8">
        <w:rPr>
          <w:rFonts w:hAnsi="Times New Roman" w:ascii="Times New Roman"/>
          <w:sz w:val="24"/>
          <w:szCs w:val="24"/>
        </w:rPr>
        <w:t xml:space="preserve"> u iznosu od 198.297,94 kn. </w:t>
      </w:r>
      <w:r w:rsidR="009422FC" w:rsidRPr="00D0477F">
        <w:rPr>
          <w:bCs/>
          <w:color w:val="FF0000"/>
          <w:sz w:val="24"/>
          <w:szCs w:val="24"/>
        </w:rPr>
        <w:tab/>
      </w:r>
    </w:p>
    <w:p w:rsidRDefault="009422FC" w:rsidP="009422FC" w:rsidR="009422FC" w:rsidRPr="00D0477F">
      <w:pPr>
        <w:ind w:firstLine="720"/>
        <w:jc w:val="both"/>
        <w:rPr>
          <w:bCs/>
          <w:sz w:val="24"/>
          <w:szCs w:val="24"/>
        </w:rPr>
      </w:pPr>
      <w:r w:rsidRPr="00D0477F">
        <w:rPr>
          <w:bCs/>
          <w:sz w:val="24"/>
          <w:szCs w:val="24"/>
        </w:rPr>
        <w:t>Nitko od nazočnih vjerovnika nije osporio tražbine koje je stečajni upravitelj priznao u I. višem isplatnom redu.</w:t>
      </w:r>
    </w:p>
    <w:p w:rsidRDefault="009422FC" w:rsidP="009422FC" w:rsidR="009422FC" w:rsidRPr="00AF4CAA">
      <w:pPr>
        <w:jc w:val="both"/>
        <w:rPr>
          <w:bCs/>
          <w:sz w:val="24"/>
          <w:szCs w:val="24"/>
        </w:rPr>
      </w:pPr>
    </w:p>
    <w:p w:rsidRDefault="009422FC" w:rsidP="009422FC" w:rsidR="009422FC" w:rsidRPr="00AF4CAA">
      <w:pPr>
        <w:ind w:firstLine="720"/>
        <w:jc w:val="both"/>
        <w:rPr>
          <w:bCs/>
          <w:sz w:val="24"/>
          <w:szCs w:val="24"/>
        </w:rPr>
      </w:pPr>
      <w:r w:rsidRPr="00AF4CAA">
        <w:rPr>
          <w:bCs/>
          <w:sz w:val="24"/>
          <w:szCs w:val="24"/>
        </w:rPr>
        <w:t>Sudac objavljuje da se navedene tražbine stečajnih vjerovnika smatraju utvrđenim  i razvrstavaju u I. viši isplatni red.</w:t>
      </w:r>
    </w:p>
    <w:p w:rsidRDefault="009422FC" w:rsidP="00507252" w:rsidR="009422FC" w:rsidRPr="00DC17B8">
      <w:pPr>
        <w:jc w:val="both"/>
        <w:rPr>
          <w:bCs/>
          <w:sz w:val="24"/>
          <w:szCs w:val="24"/>
        </w:rPr>
      </w:pPr>
    </w:p>
    <w:p w:rsidRDefault="00B0129A" w:rsidP="00B0129A" w:rsidR="00B0129A" w:rsidRPr="00DC17B8">
      <w:pPr>
        <w:ind w:firstLine="360"/>
        <w:jc w:val="both"/>
        <w:rPr>
          <w:bCs/>
          <w:sz w:val="24"/>
          <w:szCs w:val="24"/>
        </w:rPr>
      </w:pPr>
      <w:r w:rsidRPr="00DC17B8">
        <w:rPr>
          <w:bCs/>
          <w:sz w:val="24"/>
          <w:szCs w:val="24"/>
        </w:rPr>
        <w:lastRenderedPageBreak/>
        <w:t xml:space="preserve">Stečajni upravitelj osporio je tražbine vjerovnicima </w:t>
      </w:r>
      <w:r w:rsidR="00221B10" w:rsidRPr="00DC17B8">
        <w:rPr>
          <w:bCs/>
          <w:sz w:val="24"/>
          <w:szCs w:val="24"/>
        </w:rPr>
        <w:t>u I. višem isplatnom redu, i to:</w:t>
      </w:r>
    </w:p>
    <w:p w:rsidRDefault="00221B10" w:rsidP="00B0129A" w:rsidR="00221B10" w:rsidRPr="00DC17B8">
      <w:pPr>
        <w:ind w:firstLine="360"/>
        <w:jc w:val="both"/>
        <w:rPr>
          <w:bCs/>
          <w:sz w:val="24"/>
          <w:szCs w:val="24"/>
        </w:rPr>
      </w:pPr>
    </w:p>
    <w:p w:rsidRDefault="00221B10" w:rsidP="00D0477F" w:rsidR="0071313D" w:rsidRPr="00D0477F">
      <w:pPr>
        <w:pStyle w:val="Odlomakpopisa"/>
        <w:numPr>
          <w:ilvl w:val="0"/>
          <w:numId w:val="24"/>
        </w:numPr>
        <w:jc w:val="both"/>
        <w:rPr>
          <w:rFonts w:hAnsi="Times New Roman" w:ascii="Times New Roman"/>
          <w:bCs/>
          <w:sz w:val="24"/>
          <w:szCs w:val="24"/>
        </w:rPr>
      </w:pPr>
      <w:r w:rsidRPr="00DC17B8">
        <w:rPr>
          <w:rFonts w:hAnsi="Times New Roman" w:ascii="Times New Roman"/>
          <w:sz w:val="24"/>
          <w:szCs w:val="24"/>
        </w:rPr>
        <w:t xml:space="preserve">Republika Hrvatska, Ministarstvo financija, Porezna uprava, Područni ured Zagreb, </w:t>
      </w:r>
      <w:r w:rsidRPr="00D0477F">
        <w:rPr>
          <w:rFonts w:hAnsi="Times New Roman" w:ascii="Times New Roman"/>
          <w:sz w:val="24"/>
          <w:szCs w:val="24"/>
        </w:rPr>
        <w:t>OIB:18683136487</w:t>
      </w:r>
      <w:r w:rsidR="0071313D" w:rsidRPr="00D0477F">
        <w:rPr>
          <w:rFonts w:hAnsi="Times New Roman" w:ascii="Times New Roman"/>
          <w:sz w:val="24"/>
          <w:szCs w:val="24"/>
        </w:rPr>
        <w:t>, u iznosu od 288.458,82 kn</w:t>
      </w:r>
      <w:r w:rsidR="00A173D3" w:rsidRPr="00D0477F">
        <w:rPr>
          <w:rFonts w:hAnsi="Times New Roman" w:ascii="Times New Roman"/>
          <w:sz w:val="24"/>
          <w:szCs w:val="24"/>
        </w:rPr>
        <w:t>. Stečajni upravitelj je pojasnio  da je RH prijavila tražbinu u ukupnom iznosu od 297.520,94 kn, da je od toga u I. viši isplatni red svrstan iznos od 288.458,82 kn  s osnova poreza i doprinosa koje sukladno Općem poreznom zakonu i Zakonu o doprinosima za radnike evidentira i naplaćuje Porezna uprava. K</w:t>
      </w:r>
      <w:r w:rsidR="0071313D" w:rsidRPr="00D0477F">
        <w:rPr>
          <w:rFonts w:hAnsi="Times New Roman" w:ascii="Times New Roman"/>
          <w:bCs/>
          <w:sz w:val="24"/>
          <w:szCs w:val="24"/>
        </w:rPr>
        <w:t>ao razlog</w:t>
      </w:r>
      <w:r w:rsidR="00A173D3" w:rsidRPr="00D0477F">
        <w:rPr>
          <w:rFonts w:hAnsi="Times New Roman" w:ascii="Times New Roman"/>
          <w:bCs/>
          <w:sz w:val="24"/>
          <w:szCs w:val="24"/>
        </w:rPr>
        <w:t xml:space="preserve"> </w:t>
      </w:r>
      <w:r w:rsidR="0071313D" w:rsidRPr="00D0477F">
        <w:rPr>
          <w:rFonts w:hAnsi="Times New Roman" w:ascii="Times New Roman"/>
          <w:bCs/>
          <w:sz w:val="24"/>
          <w:szCs w:val="24"/>
        </w:rPr>
        <w:t>osporavanja</w:t>
      </w:r>
      <w:r w:rsidR="00A173D3" w:rsidRPr="00D0477F">
        <w:rPr>
          <w:rFonts w:hAnsi="Times New Roman" w:ascii="Times New Roman"/>
          <w:bCs/>
          <w:sz w:val="24"/>
          <w:szCs w:val="24"/>
        </w:rPr>
        <w:t xml:space="preserve"> tog iznosa </w:t>
      </w:r>
      <w:r w:rsidR="0071313D" w:rsidRPr="00D0477F">
        <w:rPr>
          <w:rFonts w:hAnsi="Times New Roman" w:ascii="Times New Roman"/>
          <w:bCs/>
          <w:sz w:val="24"/>
          <w:szCs w:val="24"/>
        </w:rPr>
        <w:t xml:space="preserve">navodi da </w:t>
      </w:r>
      <w:r w:rsidR="00D0477F">
        <w:rPr>
          <w:rFonts w:hAnsi="Times New Roman" w:ascii="Times New Roman"/>
          <w:bCs/>
          <w:sz w:val="24"/>
          <w:szCs w:val="24"/>
        </w:rPr>
        <w:t>su doprinosi</w:t>
      </w:r>
      <w:r w:rsidR="00A173D3" w:rsidRPr="00D0477F">
        <w:rPr>
          <w:rFonts w:hAnsi="Times New Roman" w:ascii="Times New Roman"/>
          <w:bCs/>
          <w:sz w:val="24"/>
          <w:szCs w:val="24"/>
        </w:rPr>
        <w:t xml:space="preserve"> na iz i na plaću, porez i prirezi obračunati i priznati u bruto iznosima prijava tražbina vjerovnika svrstanih u I. viši isplatni red. </w:t>
      </w:r>
      <w:r w:rsidR="0071313D" w:rsidRPr="00D0477F">
        <w:rPr>
          <w:rFonts w:hAnsi="Times New Roman" w:ascii="Times New Roman"/>
          <w:bCs/>
          <w:sz w:val="24"/>
          <w:szCs w:val="24"/>
        </w:rPr>
        <w:t>Na poseban upit suda navodi da</w:t>
      </w:r>
      <w:r w:rsidR="001B6E33">
        <w:rPr>
          <w:rFonts w:hAnsi="Times New Roman" w:ascii="Times New Roman"/>
          <w:bCs/>
          <w:sz w:val="24"/>
          <w:szCs w:val="24"/>
        </w:rPr>
        <w:t xml:space="preserve"> je predmetna tražbina </w:t>
      </w:r>
      <w:r w:rsidR="0071313D" w:rsidRPr="00D0477F">
        <w:rPr>
          <w:rFonts w:hAnsi="Times New Roman" w:ascii="Times New Roman"/>
          <w:bCs/>
          <w:sz w:val="24"/>
          <w:szCs w:val="24"/>
        </w:rPr>
        <w:t xml:space="preserve"> prijav</w:t>
      </w:r>
      <w:r w:rsidR="00D0477F">
        <w:rPr>
          <w:rFonts w:hAnsi="Times New Roman" w:ascii="Times New Roman"/>
          <w:bCs/>
          <w:sz w:val="24"/>
          <w:szCs w:val="24"/>
        </w:rPr>
        <w:t xml:space="preserve">ljena na temelju ovršne isprave, </w:t>
      </w:r>
      <w:r w:rsidR="001B6E33">
        <w:rPr>
          <w:rFonts w:hAnsi="Times New Roman" w:ascii="Times New Roman"/>
          <w:bCs/>
          <w:sz w:val="24"/>
          <w:szCs w:val="24"/>
        </w:rPr>
        <w:t xml:space="preserve">i to rješenja Porezne uprave. </w:t>
      </w:r>
      <w:r w:rsidR="00D0477F">
        <w:rPr>
          <w:rFonts w:hAnsi="Times New Roman" w:ascii="Times New Roman"/>
          <w:bCs/>
          <w:sz w:val="24"/>
          <w:szCs w:val="24"/>
        </w:rPr>
        <w:t xml:space="preserve"> </w:t>
      </w:r>
    </w:p>
    <w:p w:rsidRDefault="00221B10" w:rsidP="00221B10" w:rsidR="00221B10" w:rsidRPr="00DC17B8">
      <w:pPr>
        <w:pStyle w:val="Odlomakpopisa"/>
        <w:jc w:val="both"/>
        <w:rPr>
          <w:rFonts w:hAnsi="Times New Roman" w:ascii="Times New Roman"/>
          <w:bCs/>
          <w:color w:val="FF0000"/>
          <w:sz w:val="24"/>
          <w:szCs w:val="24"/>
        </w:rPr>
      </w:pPr>
    </w:p>
    <w:p w:rsidRDefault="00B0129A" w:rsidP="00221B10" w:rsidR="00B0129A" w:rsidRPr="001B6E33">
      <w:pPr>
        <w:pStyle w:val="Odlomakpopisa"/>
        <w:numPr>
          <w:ilvl w:val="0"/>
          <w:numId w:val="24"/>
        </w:numPr>
        <w:jc w:val="both"/>
        <w:rPr>
          <w:rFonts w:hAnsi="Times New Roman" w:ascii="Times New Roman"/>
          <w:bCs/>
          <w:sz w:val="24"/>
          <w:szCs w:val="24"/>
        </w:rPr>
      </w:pPr>
      <w:r w:rsidRPr="00DC17B8">
        <w:rPr>
          <w:rFonts w:hAnsi="Times New Roman" w:ascii="Times New Roman"/>
          <w:bCs/>
          <w:sz w:val="24"/>
          <w:szCs w:val="24"/>
        </w:rPr>
        <w:t xml:space="preserve">Gašparac Željko , OIB: 07796115506, Štefanovečka cesta 26, 10000 Zagreb u </w:t>
      </w:r>
      <w:r w:rsidRPr="00935FF2">
        <w:rPr>
          <w:rFonts w:hAnsi="Times New Roman" w:ascii="Times New Roman"/>
          <w:bCs/>
          <w:sz w:val="24"/>
          <w:szCs w:val="24"/>
        </w:rPr>
        <w:t xml:space="preserve">iznosu od </w:t>
      </w:r>
      <w:r w:rsidR="0071313D" w:rsidRPr="00935FF2">
        <w:rPr>
          <w:rFonts w:hAnsi="Times New Roman" w:ascii="Times New Roman"/>
          <w:bCs/>
          <w:sz w:val="24"/>
          <w:szCs w:val="24"/>
        </w:rPr>
        <w:t>36.767,35</w:t>
      </w:r>
      <w:r w:rsidRPr="00935FF2">
        <w:rPr>
          <w:rFonts w:hAnsi="Times New Roman" w:ascii="Times New Roman"/>
          <w:bCs/>
          <w:sz w:val="24"/>
          <w:szCs w:val="24"/>
        </w:rPr>
        <w:t xml:space="preserve"> kn</w:t>
      </w:r>
      <w:r w:rsidR="00507252" w:rsidRPr="00935FF2">
        <w:rPr>
          <w:rFonts w:hAnsi="Times New Roman" w:ascii="Times New Roman"/>
          <w:bCs/>
          <w:sz w:val="24"/>
          <w:szCs w:val="24"/>
        </w:rPr>
        <w:t xml:space="preserve">, </w:t>
      </w:r>
      <w:r w:rsidRPr="00935FF2">
        <w:rPr>
          <w:rFonts w:hAnsi="Times New Roman" w:ascii="Times New Roman"/>
          <w:bCs/>
          <w:sz w:val="24"/>
          <w:szCs w:val="24"/>
        </w:rPr>
        <w:t>kao razlog osporavan</w:t>
      </w:r>
      <w:r w:rsidR="00507252" w:rsidRPr="00935FF2">
        <w:rPr>
          <w:rFonts w:hAnsi="Times New Roman" w:ascii="Times New Roman"/>
          <w:bCs/>
          <w:sz w:val="24"/>
          <w:szCs w:val="24"/>
        </w:rPr>
        <w:t xml:space="preserve">ja navodi da je riječ o tražbini </w:t>
      </w:r>
      <w:r w:rsidR="00567D0C" w:rsidRPr="00935FF2">
        <w:rPr>
          <w:rFonts w:hAnsi="Times New Roman" w:ascii="Times New Roman"/>
          <w:bCs/>
          <w:sz w:val="24"/>
          <w:szCs w:val="24"/>
        </w:rPr>
        <w:t>koja se sastoji od prijavljene plaće i prijevoza za period 8. veljače 2019. - 31. ožujka 2019.</w:t>
      </w:r>
      <w:r w:rsidR="00935FF2" w:rsidRPr="00935FF2">
        <w:rPr>
          <w:rFonts w:hAnsi="Times New Roman" w:ascii="Times New Roman"/>
          <w:bCs/>
          <w:sz w:val="24"/>
          <w:szCs w:val="24"/>
        </w:rPr>
        <w:t>u iznosu od 17.077,75 kn</w:t>
      </w:r>
      <w:r w:rsidR="00567D0C" w:rsidRPr="00935FF2">
        <w:rPr>
          <w:rFonts w:hAnsi="Times New Roman" w:ascii="Times New Roman"/>
          <w:bCs/>
          <w:sz w:val="24"/>
          <w:szCs w:val="24"/>
        </w:rPr>
        <w:t xml:space="preserve"> </w:t>
      </w:r>
      <w:r w:rsidR="00507252" w:rsidRPr="00935FF2">
        <w:rPr>
          <w:rFonts w:hAnsi="Times New Roman" w:ascii="Times New Roman"/>
          <w:bCs/>
          <w:sz w:val="24"/>
          <w:szCs w:val="24"/>
        </w:rPr>
        <w:t>i</w:t>
      </w:r>
      <w:r w:rsidR="00567D0C" w:rsidRPr="00935FF2">
        <w:rPr>
          <w:rFonts w:hAnsi="Times New Roman" w:ascii="Times New Roman"/>
          <w:bCs/>
          <w:sz w:val="24"/>
          <w:szCs w:val="24"/>
        </w:rPr>
        <w:t xml:space="preserve"> iznosa od 19.689,60 kn za potraživanje iz spora </w:t>
      </w:r>
      <w:r w:rsidR="00507252" w:rsidRPr="00935FF2">
        <w:rPr>
          <w:rFonts w:hAnsi="Times New Roman" w:ascii="Times New Roman"/>
          <w:bCs/>
          <w:sz w:val="24"/>
          <w:szCs w:val="24"/>
        </w:rPr>
        <w:t>koj</w:t>
      </w:r>
      <w:r w:rsidR="00567D0C" w:rsidRPr="00935FF2">
        <w:rPr>
          <w:rFonts w:hAnsi="Times New Roman" w:ascii="Times New Roman"/>
          <w:bCs/>
          <w:sz w:val="24"/>
          <w:szCs w:val="24"/>
        </w:rPr>
        <w:t>i</w:t>
      </w:r>
      <w:r w:rsidR="00507252" w:rsidRPr="00935FF2">
        <w:rPr>
          <w:rFonts w:hAnsi="Times New Roman" w:ascii="Times New Roman"/>
          <w:bCs/>
          <w:sz w:val="24"/>
          <w:szCs w:val="24"/>
        </w:rPr>
        <w:t xml:space="preserve"> je u tijeku parnični postupka pred Općinskim radnim sudom u Zagrebu pred posl. broj P-5</w:t>
      </w:r>
      <w:r w:rsidR="00843640" w:rsidRPr="00935FF2">
        <w:rPr>
          <w:rFonts w:hAnsi="Times New Roman" w:ascii="Times New Roman"/>
          <w:bCs/>
          <w:sz w:val="24"/>
          <w:szCs w:val="24"/>
        </w:rPr>
        <w:t>29</w:t>
      </w:r>
      <w:r w:rsidR="00507252" w:rsidRPr="00935FF2">
        <w:rPr>
          <w:rFonts w:hAnsi="Times New Roman" w:ascii="Times New Roman"/>
          <w:bCs/>
          <w:sz w:val="24"/>
          <w:szCs w:val="24"/>
        </w:rPr>
        <w:t>4/18</w:t>
      </w:r>
      <w:r w:rsidR="00843640" w:rsidRPr="00935FF2">
        <w:rPr>
          <w:rFonts w:hAnsi="Times New Roman" w:ascii="Times New Roman"/>
          <w:bCs/>
          <w:sz w:val="24"/>
          <w:szCs w:val="24"/>
        </w:rPr>
        <w:t xml:space="preserve">. </w:t>
      </w:r>
      <w:r w:rsidRPr="001B6E33">
        <w:rPr>
          <w:rFonts w:hAnsi="Times New Roman" w:ascii="Times New Roman"/>
          <w:bCs/>
          <w:sz w:val="24"/>
          <w:szCs w:val="24"/>
        </w:rPr>
        <w:t xml:space="preserve">Na poseban upit suda navodi da predmetna tražbina </w:t>
      </w:r>
      <w:r w:rsidR="00507252" w:rsidRPr="001B6E33">
        <w:rPr>
          <w:rFonts w:hAnsi="Times New Roman" w:ascii="Times New Roman"/>
          <w:bCs/>
          <w:sz w:val="24"/>
          <w:szCs w:val="24"/>
        </w:rPr>
        <w:t>nije prijavl</w:t>
      </w:r>
      <w:r w:rsidR="001B6E33">
        <w:rPr>
          <w:rFonts w:hAnsi="Times New Roman" w:ascii="Times New Roman"/>
          <w:bCs/>
          <w:sz w:val="24"/>
          <w:szCs w:val="24"/>
        </w:rPr>
        <w:t>jena na temelju ovršne isprave.</w:t>
      </w:r>
      <w:r w:rsidR="00C137E7">
        <w:rPr>
          <w:rFonts w:hAnsi="Times New Roman" w:ascii="Times New Roman"/>
          <w:bCs/>
          <w:sz w:val="24"/>
          <w:szCs w:val="24"/>
        </w:rPr>
        <w:t xml:space="preserve"> Punomoćnik vjerovnika navodi kako smatra da je iznos od 19.689,60 kn prijavljen na temelju ovršne isprave te na poseban upit pojašnjava da se parnični postupak pred Općinskim radnim sudom vodi na temelju isprave za koje on smatra da su ovršne isprave. Stečajni upravitelj navodi da je izvršio uvid u parnični spis te da u njemu nema ovršnih isprava.</w:t>
      </w:r>
    </w:p>
    <w:p w:rsidRDefault="00CE0BA9" w:rsidP="00CE0BA9" w:rsidR="00CE0BA9" w:rsidRPr="00DC17B8">
      <w:pPr>
        <w:pStyle w:val="Odlomakpopisa"/>
        <w:rPr>
          <w:rFonts w:hAnsi="Times New Roman" w:ascii="Times New Roman"/>
          <w:bCs/>
          <w:sz w:val="24"/>
          <w:szCs w:val="24"/>
        </w:rPr>
      </w:pPr>
    </w:p>
    <w:p w:rsidRDefault="00B0129A" w:rsidP="00CE0BA9" w:rsidR="00B0129A" w:rsidRPr="00C137E7">
      <w:pPr>
        <w:pStyle w:val="Odlomakpopisa"/>
        <w:numPr>
          <w:ilvl w:val="0"/>
          <w:numId w:val="24"/>
        </w:numPr>
        <w:jc w:val="both"/>
        <w:rPr>
          <w:rFonts w:hAnsi="Times New Roman" w:ascii="Times New Roman"/>
          <w:bCs/>
          <w:sz w:val="24"/>
          <w:szCs w:val="24"/>
        </w:rPr>
      </w:pPr>
      <w:r w:rsidRPr="00DC17B8">
        <w:rPr>
          <w:rFonts w:hAnsi="Times New Roman" w:ascii="Times New Roman"/>
          <w:bCs/>
          <w:sz w:val="24"/>
          <w:szCs w:val="24"/>
        </w:rPr>
        <w:t>Grđan Zvonko,  OIB: 39918438102, Remetinečka cesta 9B, 10000 Z</w:t>
      </w:r>
      <w:r w:rsidR="00507252" w:rsidRPr="00DC17B8">
        <w:rPr>
          <w:rFonts w:hAnsi="Times New Roman" w:ascii="Times New Roman"/>
          <w:bCs/>
          <w:sz w:val="24"/>
          <w:szCs w:val="24"/>
        </w:rPr>
        <w:t xml:space="preserve">agreb u iznosu od </w:t>
      </w:r>
      <w:r w:rsidR="0091399E" w:rsidRPr="00DC17B8">
        <w:rPr>
          <w:rFonts w:hAnsi="Times New Roman" w:ascii="Times New Roman"/>
          <w:bCs/>
          <w:sz w:val="24"/>
          <w:szCs w:val="24"/>
        </w:rPr>
        <w:t>18.185,09</w:t>
      </w:r>
      <w:r w:rsidR="00507252" w:rsidRPr="00DC17B8">
        <w:rPr>
          <w:rFonts w:hAnsi="Times New Roman" w:ascii="Times New Roman"/>
          <w:bCs/>
          <w:sz w:val="24"/>
          <w:szCs w:val="24"/>
        </w:rPr>
        <w:t xml:space="preserve"> kn, </w:t>
      </w:r>
      <w:r w:rsidR="004C088A" w:rsidRPr="00C137E7">
        <w:rPr>
          <w:rFonts w:hAnsi="Times New Roman" w:ascii="Times New Roman"/>
          <w:bCs/>
          <w:sz w:val="24"/>
          <w:szCs w:val="24"/>
        </w:rPr>
        <w:t xml:space="preserve">kao razlog osporavanja navodi da je riječ o tražbini koja se sastoji od prijavljene plaće i prijevoza za period 8. veljače 2019. - 31. ožujka 2019. </w:t>
      </w:r>
      <w:r w:rsidR="00507252" w:rsidRPr="00C137E7">
        <w:rPr>
          <w:rFonts w:hAnsi="Times New Roman" w:ascii="Times New Roman"/>
          <w:bCs/>
          <w:sz w:val="24"/>
          <w:szCs w:val="24"/>
        </w:rPr>
        <w:t>Na poseban upit suda navodi da predmetna tražbina nije prijavljena na temelju ovršne isprave.</w:t>
      </w:r>
      <w:r w:rsidR="0091399E" w:rsidRPr="00C137E7">
        <w:rPr>
          <w:rFonts w:hAnsi="Times New Roman" w:ascii="Times New Roman"/>
          <w:bCs/>
          <w:sz w:val="24"/>
          <w:szCs w:val="24"/>
        </w:rPr>
        <w:t xml:space="preserve">  </w:t>
      </w:r>
    </w:p>
    <w:p w:rsidRDefault="0091399E" w:rsidP="0091399E" w:rsidR="0091399E" w:rsidRPr="00DC17B8">
      <w:pPr>
        <w:pStyle w:val="Odlomakpopisa"/>
        <w:rPr>
          <w:rFonts w:hAnsi="Times New Roman" w:ascii="Times New Roman"/>
          <w:bCs/>
          <w:color w:val="FF0000"/>
          <w:sz w:val="24"/>
          <w:szCs w:val="24"/>
        </w:rPr>
      </w:pPr>
    </w:p>
    <w:p w:rsidRDefault="00B0129A" w:rsidP="0091399E" w:rsidR="00B0129A" w:rsidRPr="00C137E7">
      <w:pPr>
        <w:pStyle w:val="Odlomakpopisa"/>
        <w:numPr>
          <w:ilvl w:val="0"/>
          <w:numId w:val="24"/>
        </w:numPr>
        <w:jc w:val="both"/>
        <w:rPr>
          <w:rFonts w:hAnsi="Times New Roman" w:ascii="Times New Roman"/>
          <w:bCs/>
          <w:sz w:val="24"/>
          <w:szCs w:val="24"/>
        </w:rPr>
      </w:pPr>
      <w:r w:rsidRPr="00DC17B8">
        <w:rPr>
          <w:rFonts w:hAnsi="Times New Roman" w:ascii="Times New Roman"/>
          <w:bCs/>
          <w:sz w:val="24"/>
          <w:szCs w:val="24"/>
        </w:rPr>
        <w:t xml:space="preserve">Modrić Božo, OIB: 12942549000, FERENČICA I.55, 10000Zagreb u iznosu od </w:t>
      </w:r>
      <w:r w:rsidR="0091399E" w:rsidRPr="00DC17B8">
        <w:rPr>
          <w:rFonts w:hAnsi="Times New Roman" w:ascii="Times New Roman"/>
          <w:bCs/>
          <w:sz w:val="24"/>
          <w:szCs w:val="24"/>
        </w:rPr>
        <w:t>11.573,13</w:t>
      </w:r>
      <w:r w:rsidR="00843640" w:rsidRPr="00DC17B8">
        <w:rPr>
          <w:rFonts w:hAnsi="Times New Roman" w:ascii="Times New Roman"/>
          <w:bCs/>
          <w:sz w:val="24"/>
          <w:szCs w:val="24"/>
        </w:rPr>
        <w:t xml:space="preserve"> </w:t>
      </w:r>
      <w:r w:rsidR="00843640" w:rsidRPr="00C137E7">
        <w:rPr>
          <w:rFonts w:hAnsi="Times New Roman" w:ascii="Times New Roman"/>
          <w:bCs/>
          <w:sz w:val="24"/>
          <w:szCs w:val="24"/>
        </w:rPr>
        <w:t xml:space="preserve">kn </w:t>
      </w:r>
      <w:r w:rsidR="004C088A" w:rsidRPr="00C137E7">
        <w:rPr>
          <w:rFonts w:hAnsi="Times New Roman" w:ascii="Times New Roman"/>
          <w:bCs/>
          <w:sz w:val="24"/>
          <w:szCs w:val="24"/>
        </w:rPr>
        <w:t>kao razlog osporavanja navodi da je riječ o tražbini koja se sastoji od prijavljene plaće i prijevoza za period 8. veljače 2019. - 31. ožujka 2019</w:t>
      </w:r>
      <w:r w:rsidR="00843640" w:rsidRPr="00C137E7">
        <w:rPr>
          <w:rFonts w:hAnsi="Times New Roman" w:ascii="Times New Roman"/>
          <w:bCs/>
          <w:sz w:val="24"/>
          <w:szCs w:val="24"/>
        </w:rPr>
        <w:t>. Na poseban upit suda navodi da predmetna tražbina nije prijavljena na temelju ovršne isprave.</w:t>
      </w:r>
      <w:r w:rsidRPr="00C137E7">
        <w:rPr>
          <w:rFonts w:hAnsi="Times New Roman" w:ascii="Times New Roman"/>
          <w:bCs/>
          <w:sz w:val="24"/>
          <w:szCs w:val="24"/>
        </w:rPr>
        <w:t xml:space="preserve">   </w:t>
      </w:r>
    </w:p>
    <w:p w:rsidRDefault="0091399E" w:rsidP="0091399E" w:rsidR="0091399E" w:rsidRPr="00DC17B8">
      <w:pPr>
        <w:pStyle w:val="Odlomakpopisa"/>
        <w:rPr>
          <w:rFonts w:hAnsi="Times New Roman" w:ascii="Times New Roman"/>
          <w:bCs/>
          <w:color w:val="FF0000"/>
          <w:sz w:val="24"/>
          <w:szCs w:val="24"/>
        </w:rPr>
      </w:pPr>
    </w:p>
    <w:p w:rsidRDefault="00B0129A" w:rsidP="0091399E" w:rsidR="00B0129A" w:rsidRPr="00C137E7">
      <w:pPr>
        <w:pStyle w:val="Odlomakpopisa"/>
        <w:numPr>
          <w:ilvl w:val="0"/>
          <w:numId w:val="24"/>
        </w:numPr>
        <w:jc w:val="both"/>
        <w:rPr>
          <w:rFonts w:hAnsi="Times New Roman" w:ascii="Times New Roman"/>
          <w:bCs/>
          <w:sz w:val="24"/>
          <w:szCs w:val="24"/>
        </w:rPr>
      </w:pPr>
      <w:r w:rsidRPr="00DC17B8">
        <w:rPr>
          <w:rFonts w:hAnsi="Times New Roman" w:ascii="Times New Roman"/>
          <w:bCs/>
          <w:sz w:val="24"/>
          <w:szCs w:val="24"/>
        </w:rPr>
        <w:t xml:space="preserve">Novak Nenad, OIB 08743545643, SITNICE 2, 10000 Zagreb u iznosu od </w:t>
      </w:r>
      <w:r w:rsidR="0091399E" w:rsidRPr="00DC17B8">
        <w:rPr>
          <w:rFonts w:hAnsi="Times New Roman" w:ascii="Times New Roman"/>
          <w:bCs/>
          <w:sz w:val="24"/>
          <w:szCs w:val="24"/>
        </w:rPr>
        <w:t>12</w:t>
      </w:r>
      <w:r w:rsidR="00843640" w:rsidRPr="00DC17B8">
        <w:rPr>
          <w:rFonts w:hAnsi="Times New Roman" w:ascii="Times New Roman"/>
          <w:bCs/>
          <w:sz w:val="24"/>
          <w:szCs w:val="24"/>
        </w:rPr>
        <w:t>.</w:t>
      </w:r>
      <w:r w:rsidR="0091399E" w:rsidRPr="00DC17B8">
        <w:rPr>
          <w:rFonts w:hAnsi="Times New Roman" w:ascii="Times New Roman"/>
          <w:bCs/>
          <w:sz w:val="24"/>
          <w:szCs w:val="24"/>
        </w:rPr>
        <w:t>592,50</w:t>
      </w:r>
      <w:r w:rsidRPr="00DC17B8">
        <w:rPr>
          <w:rFonts w:hAnsi="Times New Roman" w:ascii="Times New Roman"/>
          <w:bCs/>
          <w:sz w:val="24"/>
          <w:szCs w:val="24"/>
        </w:rPr>
        <w:t xml:space="preserve"> kn</w:t>
      </w:r>
      <w:r w:rsidR="00843640" w:rsidRPr="00DC17B8">
        <w:rPr>
          <w:rFonts w:hAnsi="Times New Roman" w:ascii="Times New Roman"/>
          <w:bCs/>
          <w:sz w:val="24"/>
          <w:szCs w:val="24"/>
        </w:rPr>
        <w:t xml:space="preserve">, </w:t>
      </w:r>
      <w:r w:rsidR="004C088A" w:rsidRPr="00C137E7">
        <w:rPr>
          <w:rFonts w:hAnsi="Times New Roman" w:ascii="Times New Roman"/>
          <w:bCs/>
          <w:sz w:val="24"/>
          <w:szCs w:val="24"/>
        </w:rPr>
        <w:t xml:space="preserve">kao razlog osporavanja navodi da je riječ o tražbini koja se sastoji od prijavljene plaće i prijevoza za period 8. veljače 2019. - 31. ožujka 2019. </w:t>
      </w:r>
      <w:r w:rsidR="00843640" w:rsidRPr="00C137E7">
        <w:rPr>
          <w:rFonts w:hAnsi="Times New Roman" w:ascii="Times New Roman"/>
          <w:bCs/>
          <w:sz w:val="24"/>
          <w:szCs w:val="24"/>
        </w:rPr>
        <w:t xml:space="preserve">Na </w:t>
      </w:r>
      <w:r w:rsidR="00843640" w:rsidRPr="00C137E7">
        <w:rPr>
          <w:rFonts w:hAnsi="Times New Roman" w:ascii="Times New Roman"/>
          <w:bCs/>
          <w:sz w:val="24"/>
          <w:szCs w:val="24"/>
        </w:rPr>
        <w:lastRenderedPageBreak/>
        <w:t>poseban upit suda navodi da predmetna tražbina nije prijavljena na temelju ovršne isprave.</w:t>
      </w:r>
    </w:p>
    <w:p w:rsidRDefault="0091399E" w:rsidP="0091399E" w:rsidR="0091399E" w:rsidRPr="00C137E7">
      <w:pPr>
        <w:pStyle w:val="Odlomakpopisa"/>
        <w:rPr>
          <w:rFonts w:hAnsi="Times New Roman" w:ascii="Times New Roman"/>
          <w:bCs/>
          <w:sz w:val="24"/>
          <w:szCs w:val="24"/>
        </w:rPr>
      </w:pPr>
    </w:p>
    <w:p w:rsidRDefault="00B0129A" w:rsidP="0091399E" w:rsidR="00226E6C" w:rsidRPr="00C137E7">
      <w:pPr>
        <w:pStyle w:val="Odlomakpopisa"/>
        <w:numPr>
          <w:ilvl w:val="0"/>
          <w:numId w:val="24"/>
        </w:numPr>
        <w:jc w:val="both"/>
        <w:rPr>
          <w:rFonts w:hAnsi="Times New Roman" w:ascii="Times New Roman"/>
          <w:bCs/>
          <w:sz w:val="24"/>
          <w:szCs w:val="24"/>
        </w:rPr>
      </w:pPr>
      <w:r w:rsidRPr="00C137E7">
        <w:rPr>
          <w:rFonts w:hAnsi="Times New Roman" w:ascii="Times New Roman"/>
          <w:bCs/>
          <w:sz w:val="24"/>
          <w:szCs w:val="24"/>
        </w:rPr>
        <w:t xml:space="preserve">Samaržija Krešimir, OIB: 95135964675, Ulica Grada Chicaga 24, 10000 Zagreb u iznosu od </w:t>
      </w:r>
      <w:r w:rsidR="0091399E" w:rsidRPr="00C137E7">
        <w:rPr>
          <w:rFonts w:hAnsi="Times New Roman" w:ascii="Times New Roman"/>
          <w:bCs/>
          <w:sz w:val="24"/>
          <w:szCs w:val="24"/>
        </w:rPr>
        <w:t>12.592,50</w:t>
      </w:r>
      <w:r w:rsidRPr="00C137E7">
        <w:rPr>
          <w:rFonts w:hAnsi="Times New Roman" w:ascii="Times New Roman"/>
          <w:bCs/>
          <w:sz w:val="24"/>
          <w:szCs w:val="24"/>
        </w:rPr>
        <w:t xml:space="preserve"> kn</w:t>
      </w:r>
      <w:r w:rsidR="00226E6C" w:rsidRPr="00C137E7">
        <w:rPr>
          <w:rFonts w:hAnsi="Times New Roman" w:ascii="Times New Roman"/>
          <w:bCs/>
          <w:sz w:val="24"/>
          <w:szCs w:val="24"/>
        </w:rPr>
        <w:t xml:space="preserve">, </w:t>
      </w:r>
      <w:r w:rsidR="004C088A" w:rsidRPr="00C137E7">
        <w:rPr>
          <w:rFonts w:hAnsi="Times New Roman" w:ascii="Times New Roman"/>
          <w:bCs/>
          <w:sz w:val="24"/>
          <w:szCs w:val="24"/>
        </w:rPr>
        <w:t>kao razlog osporavanja navodi da je riječ o tražbini koja se sastoji od prijavljene plaće i prijevoza za period 8. veljače 2019. - 31. ožujka 2019</w:t>
      </w:r>
      <w:r w:rsidR="00226E6C" w:rsidRPr="00C137E7">
        <w:rPr>
          <w:rFonts w:hAnsi="Times New Roman" w:ascii="Times New Roman"/>
          <w:bCs/>
          <w:sz w:val="24"/>
          <w:szCs w:val="24"/>
        </w:rPr>
        <w:t>. Na poseban upit suda navodi da predmetna tražbina nije prijavljena na temelju ovršne isprave.</w:t>
      </w:r>
    </w:p>
    <w:p w:rsidRDefault="0091399E" w:rsidP="0091399E" w:rsidR="0091399E" w:rsidRPr="00C137E7">
      <w:pPr>
        <w:pStyle w:val="Odlomakpopisa"/>
        <w:rPr>
          <w:rFonts w:hAnsi="Times New Roman" w:ascii="Times New Roman"/>
          <w:bCs/>
          <w:sz w:val="24"/>
          <w:szCs w:val="24"/>
        </w:rPr>
      </w:pPr>
    </w:p>
    <w:p w:rsidRDefault="00B0129A" w:rsidP="0091399E" w:rsidR="00226E6C" w:rsidRPr="00C137E7">
      <w:pPr>
        <w:pStyle w:val="Odlomakpopisa"/>
        <w:numPr>
          <w:ilvl w:val="0"/>
          <w:numId w:val="24"/>
        </w:numPr>
        <w:jc w:val="both"/>
        <w:rPr>
          <w:rFonts w:hAnsi="Times New Roman" w:ascii="Times New Roman"/>
          <w:bCs/>
          <w:sz w:val="24"/>
          <w:szCs w:val="24"/>
        </w:rPr>
      </w:pPr>
      <w:r w:rsidRPr="00C137E7">
        <w:rPr>
          <w:rFonts w:hAnsi="Times New Roman" w:ascii="Times New Roman"/>
          <w:bCs/>
          <w:sz w:val="24"/>
          <w:szCs w:val="24"/>
        </w:rPr>
        <w:t xml:space="preserve">Stipković Darko, OIB: 00793824790, Ulica Grada Chicaga 24, 10000 Zagreb u iznosu od </w:t>
      </w:r>
      <w:r w:rsidR="0091399E" w:rsidRPr="00C137E7">
        <w:rPr>
          <w:rFonts w:hAnsi="Times New Roman" w:ascii="Times New Roman"/>
          <w:bCs/>
          <w:sz w:val="24"/>
          <w:szCs w:val="24"/>
        </w:rPr>
        <w:t>11.235,00</w:t>
      </w:r>
      <w:r w:rsidRPr="00C137E7">
        <w:rPr>
          <w:rFonts w:hAnsi="Times New Roman" w:ascii="Times New Roman"/>
          <w:bCs/>
          <w:sz w:val="24"/>
          <w:szCs w:val="24"/>
        </w:rPr>
        <w:t xml:space="preserve"> kn</w:t>
      </w:r>
      <w:r w:rsidR="00226E6C" w:rsidRPr="00C137E7">
        <w:rPr>
          <w:rFonts w:hAnsi="Times New Roman" w:ascii="Times New Roman"/>
          <w:bCs/>
          <w:sz w:val="24"/>
          <w:szCs w:val="24"/>
        </w:rPr>
        <w:t xml:space="preserve">, </w:t>
      </w:r>
      <w:r w:rsidR="004C088A" w:rsidRPr="00C137E7">
        <w:rPr>
          <w:rFonts w:hAnsi="Times New Roman" w:ascii="Times New Roman"/>
          <w:bCs/>
          <w:sz w:val="24"/>
          <w:szCs w:val="24"/>
        </w:rPr>
        <w:t>kao razlog osporavanja navodi da je riječ o tražbini koja se sastoji od prijavljene plaće i prijevoza za period 8. veljače 2019. - 31. ožujka 2019</w:t>
      </w:r>
      <w:r w:rsidR="00226E6C" w:rsidRPr="00C137E7">
        <w:rPr>
          <w:rFonts w:hAnsi="Times New Roman" w:ascii="Times New Roman"/>
          <w:bCs/>
          <w:sz w:val="24"/>
          <w:szCs w:val="24"/>
        </w:rPr>
        <w:t xml:space="preserve"> Na poseban upit suda navodi da predmetna tražbina nije prijavljena na temelju ovršne isprave.</w:t>
      </w:r>
    </w:p>
    <w:p w:rsidRDefault="00B0129A" w:rsidP="00935FF2" w:rsidR="00B0129A" w:rsidRPr="00DC17B8">
      <w:pPr>
        <w:jc w:val="both"/>
        <w:rPr>
          <w:bCs/>
          <w:color w:val="FF0000"/>
          <w:sz w:val="24"/>
          <w:szCs w:val="24"/>
        </w:rPr>
      </w:pPr>
    </w:p>
    <w:p w:rsidRDefault="00134D09" w:rsidP="00D228E9" w:rsidR="00D228E9" w:rsidRPr="00DC17B8">
      <w:pPr>
        <w:ind w:firstLine="360"/>
        <w:jc w:val="both"/>
        <w:rPr>
          <w:sz w:val="24"/>
          <w:szCs w:val="24"/>
        </w:rPr>
      </w:pPr>
      <w:r w:rsidRPr="00DC17B8">
        <w:rPr>
          <w:sz w:val="24"/>
          <w:szCs w:val="24"/>
        </w:rPr>
        <w:t xml:space="preserve">     </w:t>
      </w:r>
      <w:r w:rsidR="00341610" w:rsidRPr="00DC17B8">
        <w:rPr>
          <w:sz w:val="24"/>
          <w:szCs w:val="24"/>
        </w:rPr>
        <w:t xml:space="preserve">Stečajni upravitelj </w:t>
      </w:r>
      <w:r w:rsidR="00D228E9" w:rsidRPr="00DC17B8">
        <w:rPr>
          <w:sz w:val="24"/>
          <w:szCs w:val="24"/>
        </w:rPr>
        <w:t>čita pr</w:t>
      </w:r>
      <w:r w:rsidR="003A1613" w:rsidRPr="00DC17B8">
        <w:rPr>
          <w:sz w:val="24"/>
          <w:szCs w:val="24"/>
        </w:rPr>
        <w:t xml:space="preserve">ijavljene tražbine vjerovnika </w:t>
      </w:r>
      <w:r w:rsidR="00D228E9" w:rsidRPr="00DC17B8">
        <w:rPr>
          <w:sz w:val="24"/>
          <w:szCs w:val="24"/>
        </w:rPr>
        <w:t>I</w:t>
      </w:r>
      <w:r w:rsidR="005924E0" w:rsidRPr="00DC17B8">
        <w:rPr>
          <w:sz w:val="24"/>
          <w:szCs w:val="24"/>
        </w:rPr>
        <w:t>I</w:t>
      </w:r>
      <w:r w:rsidR="00D228E9" w:rsidRPr="00DC17B8">
        <w:rPr>
          <w:sz w:val="24"/>
          <w:szCs w:val="24"/>
        </w:rPr>
        <w:t>. višeg isplatnog reda.</w:t>
      </w:r>
    </w:p>
    <w:p w:rsidRDefault="00D403FF" w:rsidP="00541729" w:rsidR="00D403FF" w:rsidRPr="00DC17B8">
      <w:pPr>
        <w:jc w:val="both"/>
        <w:rPr>
          <w:sz w:val="24"/>
          <w:szCs w:val="24"/>
        </w:rPr>
      </w:pPr>
    </w:p>
    <w:p w:rsidRDefault="00341610" w:rsidP="003A1613" w:rsidR="003A1613" w:rsidRPr="00DC17B8">
      <w:pPr>
        <w:ind w:firstLine="360"/>
        <w:jc w:val="both"/>
        <w:rPr>
          <w:sz w:val="24"/>
          <w:szCs w:val="24"/>
        </w:rPr>
      </w:pPr>
      <w:r w:rsidRPr="00DC17B8">
        <w:rPr>
          <w:sz w:val="24"/>
          <w:szCs w:val="24"/>
        </w:rPr>
        <w:t>Stečajni upravitelj</w:t>
      </w:r>
      <w:r w:rsidR="00D2648E" w:rsidRPr="00DC17B8">
        <w:rPr>
          <w:sz w:val="24"/>
          <w:szCs w:val="24"/>
        </w:rPr>
        <w:t xml:space="preserve"> priznaje sljedeće prijavljene tražbine vjerovnika upisane</w:t>
      </w:r>
      <w:r w:rsidR="003A1613" w:rsidRPr="00DC17B8">
        <w:rPr>
          <w:sz w:val="24"/>
          <w:szCs w:val="24"/>
        </w:rPr>
        <w:t xml:space="preserve"> u tablici </w:t>
      </w:r>
      <w:r w:rsidR="00D228E9" w:rsidRPr="00DC17B8">
        <w:rPr>
          <w:sz w:val="24"/>
          <w:szCs w:val="24"/>
        </w:rPr>
        <w:t>I</w:t>
      </w:r>
      <w:r w:rsidR="005924E0" w:rsidRPr="00DC17B8">
        <w:rPr>
          <w:sz w:val="24"/>
          <w:szCs w:val="24"/>
        </w:rPr>
        <w:t>I</w:t>
      </w:r>
      <w:r w:rsidR="00D228E9" w:rsidRPr="00DC17B8">
        <w:rPr>
          <w:sz w:val="24"/>
          <w:szCs w:val="24"/>
        </w:rPr>
        <w:t xml:space="preserve"> višeg isplatnog reda.</w:t>
      </w:r>
    </w:p>
    <w:p w:rsidRDefault="00552DB1" w:rsidP="003A1613" w:rsidR="00552DB1" w:rsidRPr="00DC17B8">
      <w:pPr>
        <w:ind w:firstLine="360"/>
        <w:jc w:val="both"/>
        <w:rPr>
          <w:sz w:val="24"/>
          <w:szCs w:val="24"/>
        </w:rPr>
      </w:pPr>
    </w:p>
    <w:p w:rsidRDefault="004F4DF8" w:rsidP="001C4906" w:rsidR="004F4DF8" w:rsidRPr="00DC17B8">
      <w:pPr>
        <w:pStyle w:val="Odlomakpopisa"/>
        <w:numPr>
          <w:ilvl w:val="0"/>
          <w:numId w:val="20"/>
        </w:numPr>
        <w:jc w:val="both"/>
        <w:rPr>
          <w:rFonts w:eastAsia="BatangChe" w:hAnsi="Times New Roman" w:ascii="Times New Roman"/>
          <w:sz w:val="24"/>
          <w:szCs w:val="24"/>
        </w:rPr>
      </w:pPr>
      <w:r w:rsidRPr="00DC17B8">
        <w:rPr>
          <w:rFonts w:eastAsia="BatangChe" w:hAnsi="Times New Roman" w:ascii="Times New Roman"/>
          <w:sz w:val="24"/>
          <w:szCs w:val="24"/>
        </w:rPr>
        <w:t>HEP Toplinarstvo d.o.o OIB: 15907062900, Zagreb, Miševečka 15a</w:t>
      </w:r>
      <w:r w:rsidR="001C4906" w:rsidRPr="00DC17B8">
        <w:rPr>
          <w:rFonts w:eastAsia="BatangChe" w:hAnsi="Times New Roman" w:ascii="Times New Roman"/>
          <w:sz w:val="24"/>
          <w:szCs w:val="24"/>
        </w:rPr>
        <w:t>,</w:t>
      </w:r>
      <w:r w:rsidRPr="00DC17B8">
        <w:rPr>
          <w:rFonts w:eastAsia="BatangChe" w:hAnsi="Times New Roman" w:ascii="Times New Roman"/>
          <w:sz w:val="24"/>
          <w:szCs w:val="24"/>
        </w:rPr>
        <w:t xml:space="preserve"> u iznosu od 85.460,84 kn.</w:t>
      </w:r>
    </w:p>
    <w:p w:rsidRDefault="004F4DF8" w:rsidP="001C4906" w:rsidR="004F4DF8" w:rsidRPr="00DC17B8">
      <w:pPr>
        <w:pStyle w:val="Odlomakpopisa"/>
        <w:numPr>
          <w:ilvl w:val="0"/>
          <w:numId w:val="20"/>
        </w:numPr>
        <w:jc w:val="both"/>
        <w:rPr>
          <w:rFonts w:eastAsia="BatangChe" w:hAnsi="Times New Roman" w:ascii="Times New Roman"/>
          <w:sz w:val="24"/>
          <w:szCs w:val="24"/>
        </w:rPr>
      </w:pPr>
      <w:r w:rsidRPr="00DC17B8">
        <w:rPr>
          <w:rFonts w:eastAsia="BatangChe" w:hAnsi="Times New Roman" w:ascii="Times New Roman"/>
          <w:sz w:val="24"/>
          <w:szCs w:val="24"/>
        </w:rPr>
        <w:t>Grad Zagreb, OIB: 61817894937, Zagreb, Trg Stjepana Radića 1</w:t>
      </w:r>
      <w:r w:rsidR="001C4906" w:rsidRPr="00DC17B8">
        <w:rPr>
          <w:rFonts w:eastAsia="BatangChe" w:hAnsi="Times New Roman" w:ascii="Times New Roman"/>
          <w:sz w:val="24"/>
          <w:szCs w:val="24"/>
        </w:rPr>
        <w:t>,</w:t>
      </w:r>
      <w:r w:rsidRPr="00DC17B8">
        <w:rPr>
          <w:rFonts w:eastAsia="BatangChe" w:hAnsi="Times New Roman" w:ascii="Times New Roman"/>
          <w:sz w:val="24"/>
          <w:szCs w:val="24"/>
        </w:rPr>
        <w:t xml:space="preserve"> u iznosu od 197.499,63 kn.</w:t>
      </w:r>
    </w:p>
    <w:p w:rsidRDefault="004F4DF8" w:rsidP="001C4906" w:rsidR="004F4DF8" w:rsidRPr="00DC17B8">
      <w:pPr>
        <w:pStyle w:val="Odlomakpopisa"/>
        <w:numPr>
          <w:ilvl w:val="0"/>
          <w:numId w:val="20"/>
        </w:numPr>
        <w:jc w:val="both"/>
        <w:rPr>
          <w:rFonts w:hAnsi="Times New Roman" w:ascii="Times New Roman"/>
          <w:sz w:val="24"/>
          <w:szCs w:val="24"/>
        </w:rPr>
      </w:pPr>
      <w:r w:rsidRPr="00DC17B8">
        <w:rPr>
          <w:rFonts w:hAnsi="Times New Roman" w:ascii="Times New Roman"/>
          <w:sz w:val="24"/>
          <w:szCs w:val="24"/>
        </w:rPr>
        <w:t>Hrvatske vode, pravna osoba za upravljanje, OIB: 28921383001, Zagreb, Vukovarska 220, u iznosu od 19.678,33 kn.</w:t>
      </w:r>
    </w:p>
    <w:p w:rsidRDefault="004F4DF8" w:rsidP="001C4906" w:rsidR="004F4DF8" w:rsidRPr="00DC17B8">
      <w:pPr>
        <w:pStyle w:val="Odlomakpopisa"/>
        <w:numPr>
          <w:ilvl w:val="0"/>
          <w:numId w:val="20"/>
        </w:numPr>
        <w:jc w:val="both"/>
        <w:rPr>
          <w:rFonts w:hAnsi="Times New Roman" w:ascii="Times New Roman"/>
          <w:sz w:val="24"/>
          <w:szCs w:val="24"/>
        </w:rPr>
      </w:pPr>
      <w:r w:rsidRPr="00DC17B8">
        <w:rPr>
          <w:rFonts w:hAnsi="Times New Roman" w:ascii="Times New Roman"/>
          <w:sz w:val="24"/>
          <w:szCs w:val="24"/>
        </w:rPr>
        <w:t>HEP ELEKTRA d.o.o. OIB: 43965974818, Zagreb, Ul. grada Vukovara 37, u iznosu od 73.414,42 kn</w:t>
      </w:r>
      <w:r w:rsidR="001C4906" w:rsidRPr="00DC17B8">
        <w:rPr>
          <w:rFonts w:hAnsi="Times New Roman" w:ascii="Times New Roman"/>
          <w:sz w:val="24"/>
          <w:szCs w:val="24"/>
        </w:rPr>
        <w:t>.</w:t>
      </w:r>
    </w:p>
    <w:p w:rsidRDefault="004F4DF8" w:rsidP="001C4906" w:rsidR="004F4DF8" w:rsidRPr="00DC17B8">
      <w:pPr>
        <w:pStyle w:val="Odlomakpopisa"/>
        <w:numPr>
          <w:ilvl w:val="0"/>
          <w:numId w:val="20"/>
        </w:numPr>
        <w:jc w:val="both"/>
        <w:rPr>
          <w:rFonts w:hAnsi="Times New Roman" w:ascii="Times New Roman"/>
          <w:bCs/>
          <w:sz w:val="24"/>
          <w:szCs w:val="24"/>
        </w:rPr>
      </w:pPr>
      <w:r w:rsidRPr="00DC17B8">
        <w:rPr>
          <w:rFonts w:hAnsi="Times New Roman" w:ascii="Times New Roman"/>
          <w:bCs/>
          <w:sz w:val="24"/>
          <w:szCs w:val="24"/>
        </w:rPr>
        <w:t>Republika Hrvatska Ministarstvo financija, Porezna uprava, Područni ured Zagreb, OIB: 18683136487, Zagreb, Avenija, u iznosu od 9.062,22 kn.</w:t>
      </w:r>
    </w:p>
    <w:p w:rsidRDefault="004F4DF8" w:rsidP="001C4906" w:rsidR="004F4DF8" w:rsidRPr="00DC17B8">
      <w:pPr>
        <w:pStyle w:val="Odlomakpopisa"/>
        <w:numPr>
          <w:ilvl w:val="0"/>
          <w:numId w:val="20"/>
        </w:numPr>
        <w:jc w:val="both"/>
        <w:rPr>
          <w:rFonts w:hAnsi="Times New Roman" w:ascii="Times New Roman"/>
          <w:bCs/>
          <w:sz w:val="24"/>
          <w:szCs w:val="24"/>
        </w:rPr>
      </w:pPr>
      <w:r w:rsidRPr="00DC17B8">
        <w:rPr>
          <w:rFonts w:hAnsi="Times New Roman" w:ascii="Times New Roman"/>
          <w:sz w:val="24"/>
          <w:szCs w:val="24"/>
        </w:rPr>
        <w:t>Vladimir Mulyak, OIB: 23629209400, Opatija,Maršala Tita 11, u iznosu od 3.477.524,91 kn.</w:t>
      </w:r>
    </w:p>
    <w:p w:rsidRDefault="004F4DF8" w:rsidP="001C4906" w:rsidR="004F4DF8" w:rsidRPr="00DC17B8">
      <w:pPr>
        <w:pStyle w:val="Odlomakpopisa"/>
        <w:numPr>
          <w:ilvl w:val="0"/>
          <w:numId w:val="20"/>
        </w:numPr>
        <w:jc w:val="both"/>
        <w:rPr>
          <w:rFonts w:hAnsi="Times New Roman" w:ascii="Times New Roman"/>
          <w:sz w:val="24"/>
          <w:szCs w:val="24"/>
        </w:rPr>
      </w:pPr>
      <w:r w:rsidRPr="00DC17B8">
        <w:rPr>
          <w:rFonts w:hAnsi="Times New Roman" w:ascii="Times New Roman"/>
          <w:sz w:val="24"/>
          <w:szCs w:val="24"/>
        </w:rPr>
        <w:t xml:space="preserve">Hrvatski telekom d.d.  OIB: 81793146560, Zagreb, Roberta Frangeša Mihanovića 9, u iznosu od 8.971,45 kn. </w:t>
      </w:r>
    </w:p>
    <w:p w:rsidRDefault="004F4DF8" w:rsidP="001C4906" w:rsidR="004F4DF8" w:rsidRPr="00DC17B8">
      <w:pPr>
        <w:pStyle w:val="Odlomakpopisa"/>
        <w:numPr>
          <w:ilvl w:val="0"/>
          <w:numId w:val="20"/>
        </w:numPr>
        <w:jc w:val="both"/>
        <w:rPr>
          <w:rFonts w:hAnsi="Times New Roman" w:ascii="Times New Roman"/>
          <w:bCs/>
          <w:sz w:val="24"/>
          <w:szCs w:val="24"/>
        </w:rPr>
      </w:pPr>
      <w:r w:rsidRPr="00DC17B8">
        <w:rPr>
          <w:rFonts w:hAnsi="Times New Roman" w:ascii="Times New Roman"/>
          <w:sz w:val="24"/>
          <w:szCs w:val="24"/>
        </w:rPr>
        <w:t xml:space="preserve">IVERO d.o.o. OIB: 8920645960, </w:t>
      </w:r>
      <w:r w:rsidR="001C4906" w:rsidRPr="00DC17B8">
        <w:rPr>
          <w:rFonts w:hAnsi="Times New Roman" w:ascii="Times New Roman"/>
          <w:sz w:val="24"/>
          <w:szCs w:val="24"/>
        </w:rPr>
        <w:t>Planinska</w:t>
      </w:r>
      <w:r w:rsidRPr="00DC17B8">
        <w:rPr>
          <w:rFonts w:hAnsi="Times New Roman" w:ascii="Times New Roman"/>
          <w:sz w:val="24"/>
          <w:szCs w:val="24"/>
        </w:rPr>
        <w:t xml:space="preserve"> 13, Sesvete, u iznosu od 27.695,00</w:t>
      </w:r>
      <w:r w:rsidR="00F13DB5" w:rsidRPr="00DC17B8">
        <w:rPr>
          <w:rFonts w:hAnsi="Times New Roman" w:ascii="Times New Roman"/>
          <w:sz w:val="24"/>
          <w:szCs w:val="24"/>
        </w:rPr>
        <w:t xml:space="preserve"> kn</w:t>
      </w:r>
      <w:r w:rsidR="00C137E7">
        <w:rPr>
          <w:rFonts w:hAnsi="Times New Roman" w:ascii="Times New Roman"/>
          <w:sz w:val="24"/>
          <w:szCs w:val="24"/>
        </w:rPr>
        <w:t>.</w:t>
      </w:r>
    </w:p>
    <w:p w:rsidRDefault="004F4DF8" w:rsidP="001C4906" w:rsidR="004F4DF8" w:rsidRPr="00DC17B8">
      <w:pPr>
        <w:pStyle w:val="Odlomakpopisa"/>
        <w:numPr>
          <w:ilvl w:val="0"/>
          <w:numId w:val="20"/>
        </w:numPr>
        <w:jc w:val="both"/>
        <w:rPr>
          <w:rFonts w:hAnsi="Times New Roman" w:ascii="Times New Roman"/>
          <w:bCs/>
          <w:sz w:val="24"/>
          <w:szCs w:val="24"/>
        </w:rPr>
      </w:pPr>
      <w:r w:rsidRPr="00DC17B8">
        <w:rPr>
          <w:rFonts w:hAnsi="Times New Roman" w:ascii="Times New Roman"/>
          <w:sz w:val="24"/>
          <w:szCs w:val="24"/>
        </w:rPr>
        <w:t xml:space="preserve">Zagrebački holding d.o.o. OIB: 85584865987, </w:t>
      </w:r>
      <w:r w:rsidR="00F13DB5" w:rsidRPr="00DC17B8">
        <w:rPr>
          <w:rFonts w:hAnsi="Times New Roman" w:ascii="Times New Roman"/>
          <w:sz w:val="24"/>
          <w:szCs w:val="24"/>
        </w:rPr>
        <w:t>Ulica grada Vukovara 41, Zagreb, u iznosu od 17.268,66 kn</w:t>
      </w:r>
      <w:r w:rsidR="001C4906" w:rsidRPr="00DC17B8">
        <w:rPr>
          <w:rFonts w:hAnsi="Times New Roman" w:ascii="Times New Roman"/>
          <w:sz w:val="24"/>
          <w:szCs w:val="24"/>
        </w:rPr>
        <w:t>.</w:t>
      </w:r>
    </w:p>
    <w:p w:rsidRDefault="00F13DB5" w:rsidP="001C4906" w:rsidR="00F13DB5" w:rsidRPr="00DC17B8">
      <w:pPr>
        <w:pStyle w:val="Odlomakpopisa"/>
        <w:numPr>
          <w:ilvl w:val="0"/>
          <w:numId w:val="20"/>
        </w:numPr>
        <w:jc w:val="both"/>
        <w:rPr>
          <w:rFonts w:hAnsi="Times New Roman" w:ascii="Times New Roman"/>
          <w:bCs/>
          <w:sz w:val="24"/>
          <w:szCs w:val="24"/>
        </w:rPr>
      </w:pPr>
      <w:r w:rsidRPr="00DC17B8">
        <w:rPr>
          <w:rFonts w:hAnsi="Times New Roman" w:ascii="Times New Roman"/>
          <w:sz w:val="24"/>
          <w:szCs w:val="24"/>
        </w:rPr>
        <w:t xml:space="preserve">Republika Hrvatska, Ministarstvo poljoprivrede, OIB: 76767369197, Ulica grada Vukovara 78, Zagreb, u iznosu od </w:t>
      </w:r>
      <w:r w:rsidR="00531CF3" w:rsidRPr="00DC17B8">
        <w:rPr>
          <w:rFonts w:hAnsi="Times New Roman" w:ascii="Times New Roman"/>
          <w:sz w:val="24"/>
          <w:szCs w:val="24"/>
        </w:rPr>
        <w:t>2.452,47</w:t>
      </w:r>
      <w:r w:rsidRPr="00DC17B8">
        <w:rPr>
          <w:rFonts w:hAnsi="Times New Roman" w:ascii="Times New Roman"/>
          <w:sz w:val="24"/>
          <w:szCs w:val="24"/>
        </w:rPr>
        <w:t xml:space="preserve"> kn</w:t>
      </w:r>
      <w:r w:rsidR="001C4906" w:rsidRPr="00DC17B8">
        <w:rPr>
          <w:rFonts w:hAnsi="Times New Roman" w:ascii="Times New Roman"/>
          <w:sz w:val="24"/>
          <w:szCs w:val="24"/>
        </w:rPr>
        <w:t>.</w:t>
      </w:r>
    </w:p>
    <w:p w:rsidRDefault="00F13DB5" w:rsidP="001C4906" w:rsidR="00F13DB5" w:rsidRPr="00DC17B8">
      <w:pPr>
        <w:pStyle w:val="Odlomakpopisa"/>
        <w:numPr>
          <w:ilvl w:val="0"/>
          <w:numId w:val="20"/>
        </w:numPr>
        <w:jc w:val="both"/>
        <w:rPr>
          <w:rFonts w:hAnsi="Times New Roman" w:ascii="Times New Roman"/>
          <w:sz w:val="24"/>
          <w:szCs w:val="24"/>
        </w:rPr>
      </w:pPr>
      <w:r w:rsidRPr="00DC17B8">
        <w:rPr>
          <w:rFonts w:hAnsi="Times New Roman" w:ascii="Times New Roman"/>
          <w:sz w:val="24"/>
          <w:szCs w:val="24"/>
        </w:rPr>
        <w:lastRenderedPageBreak/>
        <w:t>Hrvatska radiotelevizija, OIB: 68419124305, Prisavlje 3, Zagreb, u iznosu od 3.162,02 kn</w:t>
      </w:r>
      <w:r w:rsidR="001C4906" w:rsidRPr="00DC17B8">
        <w:rPr>
          <w:rFonts w:hAnsi="Times New Roman" w:ascii="Times New Roman"/>
          <w:sz w:val="24"/>
          <w:szCs w:val="24"/>
        </w:rPr>
        <w:t>.</w:t>
      </w:r>
    </w:p>
    <w:p w:rsidRDefault="00F13DB5" w:rsidP="001C4906" w:rsidR="00F13DB5" w:rsidRPr="00DC17B8">
      <w:pPr>
        <w:pStyle w:val="Odlomakpopisa"/>
        <w:numPr>
          <w:ilvl w:val="0"/>
          <w:numId w:val="20"/>
        </w:numPr>
        <w:jc w:val="both"/>
        <w:rPr>
          <w:rFonts w:hAnsi="Times New Roman" w:ascii="Times New Roman"/>
          <w:bCs/>
          <w:sz w:val="24"/>
          <w:szCs w:val="24"/>
        </w:rPr>
      </w:pPr>
      <w:r w:rsidRPr="00DC17B8">
        <w:rPr>
          <w:rFonts w:hAnsi="Times New Roman" w:ascii="Times New Roman"/>
          <w:bCs/>
          <w:sz w:val="24"/>
          <w:szCs w:val="24"/>
        </w:rPr>
        <w:t xml:space="preserve">Arpadis Deutschland Gmbh OIB: </w:t>
      </w:r>
      <w:r w:rsidRPr="00DC17B8">
        <w:rPr>
          <w:rFonts w:hAnsi="Times New Roman" w:ascii="Times New Roman"/>
          <w:sz w:val="24"/>
          <w:szCs w:val="24"/>
        </w:rPr>
        <w:t>51747870252, Nordsternsrasse 65, 45329 Essen, u iznosu od 1.003.253,13 kn.</w:t>
      </w:r>
    </w:p>
    <w:p w:rsidRDefault="00F13DB5" w:rsidP="001C4906" w:rsidR="00F13DB5" w:rsidRPr="00DC17B8">
      <w:pPr>
        <w:pStyle w:val="Odlomakpopisa"/>
        <w:numPr>
          <w:ilvl w:val="0"/>
          <w:numId w:val="20"/>
        </w:numPr>
        <w:jc w:val="both"/>
        <w:rPr>
          <w:rFonts w:hAnsi="Times New Roman" w:ascii="Times New Roman"/>
          <w:bCs/>
          <w:sz w:val="24"/>
          <w:szCs w:val="24"/>
        </w:rPr>
      </w:pPr>
      <w:r w:rsidRPr="00DC17B8">
        <w:rPr>
          <w:rFonts w:hAnsi="Times New Roman" w:ascii="Times New Roman"/>
          <w:sz w:val="24"/>
          <w:szCs w:val="24"/>
        </w:rPr>
        <w:t>AKTON d.o.o, OIB: 68125341711, OIB: Zagreb, Bani 75, u iznosu od 18.888,72 kn.</w:t>
      </w:r>
    </w:p>
    <w:p w:rsidRDefault="00F13DB5" w:rsidP="001C4906" w:rsidR="00F13DB5" w:rsidRPr="00DC17B8">
      <w:pPr>
        <w:pStyle w:val="Odlomakpopisa"/>
        <w:numPr>
          <w:ilvl w:val="0"/>
          <w:numId w:val="20"/>
        </w:numPr>
        <w:jc w:val="both"/>
        <w:rPr>
          <w:rFonts w:hAnsi="Times New Roman" w:ascii="Times New Roman"/>
          <w:sz w:val="24"/>
          <w:szCs w:val="24"/>
        </w:rPr>
      </w:pPr>
      <w:r w:rsidRPr="00DC17B8">
        <w:rPr>
          <w:rFonts w:hAnsi="Times New Roman" w:ascii="Times New Roman"/>
          <w:sz w:val="24"/>
          <w:szCs w:val="24"/>
        </w:rPr>
        <w:t>TEHNO ZAŠTITA d.o.o., OIB: 92730179348, Zagreb, Buzinski prilaz 10</w:t>
      </w:r>
      <w:r w:rsidR="001C4906" w:rsidRPr="00DC17B8">
        <w:rPr>
          <w:rFonts w:hAnsi="Times New Roman" w:ascii="Times New Roman"/>
          <w:sz w:val="24"/>
          <w:szCs w:val="24"/>
        </w:rPr>
        <w:t>,</w:t>
      </w:r>
      <w:r w:rsidRPr="00DC17B8">
        <w:rPr>
          <w:rFonts w:hAnsi="Times New Roman" w:ascii="Times New Roman"/>
          <w:sz w:val="24"/>
          <w:szCs w:val="24"/>
        </w:rPr>
        <w:t xml:space="preserve"> u iznosu od 18</w:t>
      </w:r>
      <w:r w:rsidR="00531CF3" w:rsidRPr="00DC17B8">
        <w:rPr>
          <w:rFonts w:hAnsi="Times New Roman" w:ascii="Times New Roman"/>
          <w:sz w:val="24"/>
          <w:szCs w:val="24"/>
        </w:rPr>
        <w:t>3.515,63</w:t>
      </w:r>
      <w:r w:rsidRPr="00DC17B8">
        <w:rPr>
          <w:rFonts w:hAnsi="Times New Roman" w:ascii="Times New Roman"/>
          <w:sz w:val="24"/>
          <w:szCs w:val="24"/>
        </w:rPr>
        <w:t xml:space="preserve"> kn. </w:t>
      </w:r>
    </w:p>
    <w:p w:rsidRDefault="00F13DB5" w:rsidP="001C4906" w:rsidR="00F13DB5" w:rsidRPr="00DC17B8">
      <w:pPr>
        <w:pStyle w:val="Odlomakpopisa"/>
        <w:numPr>
          <w:ilvl w:val="0"/>
          <w:numId w:val="20"/>
        </w:numPr>
        <w:jc w:val="both"/>
        <w:rPr>
          <w:rFonts w:hAnsi="Times New Roman" w:ascii="Times New Roman"/>
          <w:sz w:val="24"/>
          <w:szCs w:val="24"/>
        </w:rPr>
      </w:pPr>
      <w:r w:rsidRPr="00DC17B8">
        <w:rPr>
          <w:rFonts w:hAnsi="Times New Roman" w:ascii="Times New Roman"/>
          <w:sz w:val="24"/>
          <w:szCs w:val="24"/>
        </w:rPr>
        <w:t>EOS MATRIX d.o.o., OIB: 76674680107, Zagreb, Horvatova 82, u iznosu od 2.569,50 kn.</w:t>
      </w:r>
    </w:p>
    <w:p w:rsidRDefault="00F13DB5" w:rsidP="001C4906" w:rsidR="00F13DB5" w:rsidRPr="00DC17B8">
      <w:pPr>
        <w:pStyle w:val="Odlomakpopisa"/>
        <w:numPr>
          <w:ilvl w:val="0"/>
          <w:numId w:val="20"/>
        </w:numPr>
        <w:jc w:val="both"/>
        <w:rPr>
          <w:rFonts w:hAnsi="Times New Roman" w:ascii="Times New Roman"/>
          <w:sz w:val="24"/>
          <w:szCs w:val="24"/>
        </w:rPr>
      </w:pPr>
      <w:r w:rsidRPr="00DC17B8">
        <w:rPr>
          <w:rFonts w:hAnsi="Times New Roman" w:ascii="Times New Roman"/>
          <w:sz w:val="24"/>
          <w:szCs w:val="24"/>
        </w:rPr>
        <w:t xml:space="preserve">Vladimir  Bezruk, OIB: 90554899723, Zagreb, Čret 30, u iznosu od </w:t>
      </w:r>
      <w:r w:rsidR="0001643C" w:rsidRPr="00DC17B8">
        <w:rPr>
          <w:rFonts w:hAnsi="Times New Roman" w:ascii="Times New Roman"/>
          <w:sz w:val="24"/>
          <w:szCs w:val="24"/>
        </w:rPr>
        <w:t>165.785,36</w:t>
      </w:r>
      <w:r w:rsidRPr="00DC17B8">
        <w:rPr>
          <w:rFonts w:hAnsi="Times New Roman" w:ascii="Times New Roman"/>
          <w:sz w:val="24"/>
          <w:szCs w:val="24"/>
        </w:rPr>
        <w:t xml:space="preserve"> kn.</w:t>
      </w:r>
    </w:p>
    <w:p w:rsidRDefault="00F13DB5" w:rsidP="001C4906" w:rsidR="00F13DB5" w:rsidRPr="00DC17B8">
      <w:pPr>
        <w:pStyle w:val="Odlomakpopisa"/>
        <w:numPr>
          <w:ilvl w:val="0"/>
          <w:numId w:val="20"/>
        </w:numPr>
        <w:jc w:val="both"/>
        <w:rPr>
          <w:rFonts w:hAnsi="Times New Roman" w:ascii="Times New Roman"/>
          <w:sz w:val="24"/>
          <w:szCs w:val="24"/>
        </w:rPr>
      </w:pPr>
      <w:r w:rsidRPr="00DC17B8">
        <w:rPr>
          <w:rFonts w:hAnsi="Times New Roman" w:ascii="Times New Roman"/>
          <w:sz w:val="24"/>
          <w:szCs w:val="24"/>
        </w:rPr>
        <w:t>Jasmin</w:t>
      </w:r>
      <w:r w:rsidR="0001643C" w:rsidRPr="00DC17B8">
        <w:rPr>
          <w:rFonts w:hAnsi="Times New Roman" w:ascii="Times New Roman"/>
          <w:sz w:val="24"/>
          <w:szCs w:val="24"/>
        </w:rPr>
        <w:t>a</w:t>
      </w:r>
      <w:r w:rsidRPr="00DC17B8">
        <w:rPr>
          <w:rFonts w:hAnsi="Times New Roman" w:ascii="Times New Roman"/>
          <w:sz w:val="24"/>
          <w:szCs w:val="24"/>
        </w:rPr>
        <w:t xml:space="preserve"> Salo, OIB: 62767107537, Zagreb, Pustoselina 7/8, u iznosu od 106.423,07 kn</w:t>
      </w:r>
      <w:r w:rsidR="001C4906" w:rsidRPr="00DC17B8">
        <w:rPr>
          <w:rFonts w:hAnsi="Times New Roman" w:ascii="Times New Roman"/>
          <w:sz w:val="24"/>
          <w:szCs w:val="24"/>
        </w:rPr>
        <w:t>.</w:t>
      </w:r>
    </w:p>
    <w:p w:rsidRDefault="00F13DB5" w:rsidP="001C4906" w:rsidR="00F13DB5" w:rsidRPr="00DC17B8">
      <w:pPr>
        <w:pStyle w:val="Odlomakpopisa"/>
        <w:numPr>
          <w:ilvl w:val="0"/>
          <w:numId w:val="20"/>
        </w:numPr>
        <w:jc w:val="both"/>
        <w:rPr>
          <w:rFonts w:hAnsi="Times New Roman" w:ascii="Times New Roman"/>
          <w:sz w:val="24"/>
          <w:szCs w:val="24"/>
        </w:rPr>
      </w:pPr>
      <w:r w:rsidRPr="00DC17B8">
        <w:rPr>
          <w:rFonts w:hAnsi="Times New Roman" w:ascii="Times New Roman"/>
          <w:sz w:val="24"/>
          <w:szCs w:val="24"/>
        </w:rPr>
        <w:t xml:space="preserve">Jaroslav SALO, OIB: 83928327164, Zagreb, Čret 30, u iznosu od </w:t>
      </w:r>
      <w:r w:rsidR="0001643C" w:rsidRPr="00DC17B8">
        <w:rPr>
          <w:rFonts w:hAnsi="Times New Roman" w:ascii="Times New Roman"/>
          <w:sz w:val="24"/>
          <w:szCs w:val="24"/>
        </w:rPr>
        <w:t>1</w:t>
      </w:r>
      <w:r w:rsidRPr="00DC17B8">
        <w:rPr>
          <w:rFonts w:hAnsi="Times New Roman" w:ascii="Times New Roman"/>
          <w:sz w:val="24"/>
          <w:szCs w:val="24"/>
        </w:rPr>
        <w:t>.</w:t>
      </w:r>
      <w:r w:rsidR="0001643C" w:rsidRPr="00DC17B8">
        <w:rPr>
          <w:rFonts w:hAnsi="Times New Roman" w:ascii="Times New Roman"/>
          <w:sz w:val="24"/>
          <w:szCs w:val="24"/>
        </w:rPr>
        <w:t>322</w:t>
      </w:r>
      <w:r w:rsidRPr="00DC17B8">
        <w:rPr>
          <w:rFonts w:hAnsi="Times New Roman" w:ascii="Times New Roman"/>
          <w:sz w:val="24"/>
          <w:szCs w:val="24"/>
        </w:rPr>
        <w:t>.</w:t>
      </w:r>
      <w:r w:rsidR="0001643C" w:rsidRPr="00DC17B8">
        <w:rPr>
          <w:rFonts w:hAnsi="Times New Roman" w:ascii="Times New Roman"/>
          <w:sz w:val="24"/>
          <w:szCs w:val="24"/>
        </w:rPr>
        <w:t>950</w:t>
      </w:r>
      <w:r w:rsidRPr="00DC17B8">
        <w:rPr>
          <w:rFonts w:hAnsi="Times New Roman" w:ascii="Times New Roman"/>
          <w:sz w:val="24"/>
          <w:szCs w:val="24"/>
        </w:rPr>
        <w:t>,</w:t>
      </w:r>
      <w:r w:rsidR="0001643C" w:rsidRPr="00DC17B8">
        <w:rPr>
          <w:rFonts w:hAnsi="Times New Roman" w:ascii="Times New Roman"/>
          <w:sz w:val="24"/>
          <w:szCs w:val="24"/>
        </w:rPr>
        <w:t>94</w:t>
      </w:r>
      <w:r w:rsidRPr="00DC17B8">
        <w:rPr>
          <w:rFonts w:hAnsi="Times New Roman" w:ascii="Times New Roman"/>
          <w:sz w:val="24"/>
          <w:szCs w:val="24"/>
        </w:rPr>
        <w:t xml:space="preserve"> kn.</w:t>
      </w:r>
    </w:p>
    <w:p w:rsidRDefault="00F13DB5" w:rsidP="001C4906" w:rsidR="00F13DB5" w:rsidRPr="00DC17B8">
      <w:pPr>
        <w:pStyle w:val="Odlomakpopisa"/>
        <w:numPr>
          <w:ilvl w:val="0"/>
          <w:numId w:val="20"/>
        </w:numPr>
        <w:jc w:val="both"/>
        <w:rPr>
          <w:rFonts w:hAnsi="Times New Roman" w:ascii="Times New Roman"/>
          <w:sz w:val="24"/>
          <w:szCs w:val="24"/>
        </w:rPr>
      </w:pPr>
      <w:r w:rsidRPr="00DC17B8">
        <w:rPr>
          <w:rFonts w:hAnsi="Times New Roman" w:ascii="Times New Roman"/>
          <w:sz w:val="24"/>
          <w:szCs w:val="24"/>
        </w:rPr>
        <w:t xml:space="preserve">TRAST EXPRESS d.o.o, OIB: </w:t>
      </w:r>
      <w:r w:rsidR="001C4906" w:rsidRPr="00DC17B8">
        <w:rPr>
          <w:rFonts w:hAnsi="Times New Roman" w:ascii="Times New Roman"/>
          <w:sz w:val="24"/>
          <w:szCs w:val="24"/>
        </w:rPr>
        <w:t>86224594347</w:t>
      </w:r>
      <w:r w:rsidRPr="00DC17B8">
        <w:rPr>
          <w:rFonts w:hAnsi="Times New Roman" w:ascii="Times New Roman"/>
          <w:sz w:val="24"/>
          <w:szCs w:val="24"/>
        </w:rPr>
        <w:t>, Vojvodići 11, Novaki, u iznosu od 1.735,45 kn.</w:t>
      </w:r>
    </w:p>
    <w:p w:rsidRDefault="00F13DB5" w:rsidP="001C4906" w:rsidR="00F13DB5" w:rsidRPr="00DC17B8">
      <w:pPr>
        <w:pStyle w:val="Odlomakpopisa"/>
        <w:numPr>
          <w:ilvl w:val="0"/>
          <w:numId w:val="20"/>
        </w:numPr>
        <w:jc w:val="both"/>
        <w:rPr>
          <w:rFonts w:hAnsi="Times New Roman" w:ascii="Times New Roman"/>
          <w:sz w:val="24"/>
          <w:szCs w:val="24"/>
        </w:rPr>
      </w:pPr>
      <w:r w:rsidRPr="00DC17B8">
        <w:rPr>
          <w:rFonts w:hAnsi="Times New Roman" w:ascii="Times New Roman"/>
          <w:sz w:val="24"/>
          <w:szCs w:val="24"/>
        </w:rPr>
        <w:t xml:space="preserve">SBERBANK d.d., OIB: 78427478595, </w:t>
      </w:r>
      <w:r w:rsidR="00390E57" w:rsidRPr="00DC17B8">
        <w:rPr>
          <w:rFonts w:hAnsi="Times New Roman" w:ascii="Times New Roman"/>
          <w:sz w:val="24"/>
          <w:szCs w:val="24"/>
        </w:rPr>
        <w:t xml:space="preserve">Varšavska 9, Zagreb, u iznosu od </w:t>
      </w:r>
      <w:r w:rsidR="0001643C" w:rsidRPr="00DC17B8">
        <w:rPr>
          <w:rFonts w:hAnsi="Times New Roman" w:ascii="Times New Roman"/>
          <w:sz w:val="24"/>
          <w:szCs w:val="24"/>
        </w:rPr>
        <w:t>5.405,28</w:t>
      </w:r>
      <w:r w:rsidR="00390E57" w:rsidRPr="00DC17B8">
        <w:rPr>
          <w:rFonts w:hAnsi="Times New Roman" w:ascii="Times New Roman"/>
          <w:sz w:val="24"/>
          <w:szCs w:val="24"/>
        </w:rPr>
        <w:t xml:space="preserve"> kn.</w:t>
      </w:r>
    </w:p>
    <w:p w:rsidRDefault="0001643C" w:rsidP="001C4906" w:rsidR="0001643C" w:rsidRPr="00DC17B8">
      <w:pPr>
        <w:pStyle w:val="Odlomakpopisa"/>
        <w:numPr>
          <w:ilvl w:val="0"/>
          <w:numId w:val="20"/>
        </w:numPr>
        <w:jc w:val="both"/>
        <w:rPr>
          <w:rFonts w:hAnsi="Times New Roman" w:ascii="Times New Roman"/>
          <w:sz w:val="24"/>
          <w:szCs w:val="24"/>
        </w:rPr>
      </w:pPr>
      <w:r w:rsidRPr="00DC17B8">
        <w:rPr>
          <w:rFonts w:hAnsi="Times New Roman" w:ascii="Times New Roman"/>
          <w:sz w:val="24"/>
          <w:szCs w:val="24"/>
        </w:rPr>
        <w:t>Salo Sergey, Zagreb, Pustoselina 7, OIB: 93594519805, u iznosu od 194.790,53 kn</w:t>
      </w:r>
    </w:p>
    <w:p w:rsidRDefault="00390E57" w:rsidP="001C4906" w:rsidR="00390E57" w:rsidRPr="00DC17B8">
      <w:pPr>
        <w:pStyle w:val="Odlomakpopisa"/>
        <w:numPr>
          <w:ilvl w:val="0"/>
          <w:numId w:val="20"/>
        </w:numPr>
        <w:jc w:val="both"/>
        <w:rPr>
          <w:rFonts w:hAnsi="Times New Roman" w:ascii="Times New Roman"/>
          <w:sz w:val="24"/>
          <w:szCs w:val="24"/>
        </w:rPr>
      </w:pPr>
      <w:r w:rsidRPr="00DC17B8">
        <w:rPr>
          <w:rFonts w:hAnsi="Times New Roman" w:ascii="Times New Roman"/>
          <w:sz w:val="24"/>
          <w:szCs w:val="24"/>
        </w:rPr>
        <w:t xml:space="preserve">Financijska agencija, OIB: 85821130368, Zagreb, Ulica grada Vukovara 70, u iznosu od 6.602,12 kn. </w:t>
      </w:r>
    </w:p>
    <w:p w:rsidRDefault="00387E9A" w:rsidP="00387E9A" w:rsidR="00387E9A" w:rsidRPr="00DC17B8">
      <w:pPr>
        <w:pStyle w:val="Odlomakpopisa"/>
        <w:numPr>
          <w:ilvl w:val="0"/>
          <w:numId w:val="20"/>
        </w:numPr>
        <w:jc w:val="both"/>
        <w:rPr>
          <w:rFonts w:hAnsi="Times New Roman" w:ascii="Times New Roman"/>
          <w:sz w:val="24"/>
          <w:szCs w:val="24"/>
        </w:rPr>
      </w:pPr>
      <w:r w:rsidRPr="00DC17B8">
        <w:rPr>
          <w:rFonts w:hAnsi="Times New Roman" w:ascii="Times New Roman"/>
          <w:sz w:val="24"/>
          <w:szCs w:val="24"/>
        </w:rPr>
        <w:t>Gašparac Željko , OIB: 07796115506, Štefanovečka cesta 26, 10000 Zagreb u iznosu od 5.000,00 kn.</w:t>
      </w:r>
    </w:p>
    <w:p w:rsidRDefault="00387E9A" w:rsidP="00387E9A" w:rsidR="00387E9A"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Grđan Zvonko,  OIB: 39918438102, Remetinečka cesta 9B, 10000 Zagreb u iznosu od 9.375,00 kn.</w:t>
      </w:r>
    </w:p>
    <w:p w:rsidRDefault="00387E9A" w:rsidP="00387E9A" w:rsidR="00387E9A"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 xml:space="preserve">Modrić Božo, OIB: 12942549000, FERENČICA I.55, 10000Zagreb u iznosu od 2.500,00 kn.   </w:t>
      </w:r>
    </w:p>
    <w:p w:rsidRDefault="00387E9A" w:rsidP="00387E9A" w:rsidR="00387E9A"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 xml:space="preserve">Novak Nenad, OIB 08743545643, SITNICE 2, 10000 Zagreb u iznosu od 2.500,00 kn. </w:t>
      </w:r>
    </w:p>
    <w:p w:rsidRDefault="00387E9A" w:rsidP="00387E9A" w:rsidR="00387E9A" w:rsidRPr="00DC17B8">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Samaržija Krešimir, OIB: 95135964675, Ulica Grada Chicaga 24, 10000 Zagreb u iznosu od 2.500,00 kn.</w:t>
      </w:r>
    </w:p>
    <w:p w:rsidRDefault="00387E9A" w:rsidP="00A803CD" w:rsidR="009422FC" w:rsidRPr="00A803CD">
      <w:pPr>
        <w:pStyle w:val="Odlomakpopisa"/>
        <w:numPr>
          <w:ilvl w:val="0"/>
          <w:numId w:val="19"/>
        </w:numPr>
        <w:jc w:val="both"/>
        <w:rPr>
          <w:rFonts w:hAnsi="Times New Roman" w:ascii="Times New Roman"/>
          <w:bCs/>
          <w:sz w:val="24"/>
          <w:szCs w:val="24"/>
        </w:rPr>
      </w:pPr>
      <w:r w:rsidRPr="00DC17B8">
        <w:rPr>
          <w:rFonts w:hAnsi="Times New Roman" w:ascii="Times New Roman"/>
          <w:sz w:val="24"/>
          <w:szCs w:val="24"/>
        </w:rPr>
        <w:t>Stipković Darko, OIB: 00793824790, Ulica Grada Chicaga 24, 10000 Zagreb u iznosu od 3.750,00 kn.</w:t>
      </w:r>
    </w:p>
    <w:p w:rsidRDefault="00C137E7" w:rsidP="009422FC" w:rsidR="009422FC">
      <w:pPr>
        <w:ind w:firstLine="360" w:left="360"/>
        <w:jc w:val="both"/>
        <w:rPr>
          <w:bCs/>
          <w:sz w:val="24"/>
          <w:szCs w:val="24"/>
        </w:rPr>
      </w:pPr>
      <w:r w:rsidRPr="00C137E7">
        <w:rPr>
          <w:bCs/>
          <w:sz w:val="24"/>
          <w:szCs w:val="24"/>
        </w:rPr>
        <w:t>Odvjetnik Tomislav Konfora navodi da se t</w:t>
      </w:r>
      <w:r w:rsidR="00C80C5F">
        <w:rPr>
          <w:bCs/>
          <w:sz w:val="24"/>
          <w:szCs w:val="24"/>
        </w:rPr>
        <w:t>ražbina vjerovnika Vladimira Mul</w:t>
      </w:r>
      <w:r w:rsidRPr="00C137E7">
        <w:rPr>
          <w:bCs/>
          <w:sz w:val="24"/>
          <w:szCs w:val="24"/>
        </w:rPr>
        <w:t xml:space="preserve">yaka u iznosu od 3.477.524,91 kn odnosi na zajma kojim se nadomješta kapital a tražbina vjerovnika Jaroslava Salo u cijelosti u iznosu od 2.586.295,10 kn također se odnosi na zajam kojim se nadomješta kapital slijedom čega smatra da bi stečajni upravitelj </w:t>
      </w:r>
      <w:r w:rsidRPr="00C137E7">
        <w:rPr>
          <w:bCs/>
          <w:sz w:val="24"/>
          <w:szCs w:val="24"/>
        </w:rPr>
        <w:lastRenderedPageBreak/>
        <w:t>trebao ići u osporavanje tih tražbine ili svrstani u niži isplatni red. Na poseban upit suda odgovara da on ne osporava te tražbine u ime vjerovnika koje zastupa nego smatra da bi to trebao učiniti stečajni upravitelj, a predlaže da o tome na ovom ročištu glasuje skupštinu vjerovnika.</w:t>
      </w:r>
      <w:r w:rsidR="00A0229C">
        <w:rPr>
          <w:bCs/>
          <w:sz w:val="24"/>
          <w:szCs w:val="24"/>
        </w:rPr>
        <w:t xml:space="preserve"> Osim toga ukazuje </w:t>
      </w:r>
      <w:r w:rsidR="00C80C5F">
        <w:rPr>
          <w:bCs/>
          <w:sz w:val="24"/>
          <w:szCs w:val="24"/>
        </w:rPr>
        <w:t>i da je tražbina Vladimira Mul</w:t>
      </w:r>
      <w:r w:rsidR="00A0229C">
        <w:rPr>
          <w:bCs/>
          <w:sz w:val="24"/>
          <w:szCs w:val="24"/>
        </w:rPr>
        <w:t xml:space="preserve">yaka priznata kroz razlučno pravo što bi značilo da je priznata dva puta. </w:t>
      </w:r>
    </w:p>
    <w:p w:rsidRDefault="00191219" w:rsidP="009422FC" w:rsidR="00191219">
      <w:pPr>
        <w:ind w:firstLine="360" w:left="360"/>
        <w:jc w:val="both"/>
        <w:rPr>
          <w:bCs/>
          <w:sz w:val="24"/>
          <w:szCs w:val="24"/>
        </w:rPr>
      </w:pPr>
    </w:p>
    <w:p w:rsidRDefault="00191219" w:rsidP="009422FC" w:rsidR="00191219">
      <w:pPr>
        <w:ind w:firstLine="360" w:left="360"/>
        <w:jc w:val="both"/>
        <w:rPr>
          <w:bCs/>
          <w:sz w:val="24"/>
          <w:szCs w:val="24"/>
        </w:rPr>
      </w:pPr>
      <w:r>
        <w:rPr>
          <w:bCs/>
          <w:sz w:val="24"/>
          <w:szCs w:val="24"/>
        </w:rPr>
        <w:t>Pun</w:t>
      </w:r>
      <w:r w:rsidR="00C80C5F">
        <w:rPr>
          <w:bCs/>
          <w:sz w:val="24"/>
          <w:szCs w:val="24"/>
        </w:rPr>
        <w:t>omoćnik vjerovnika Vladimira Mul</w:t>
      </w:r>
      <w:r>
        <w:rPr>
          <w:bCs/>
          <w:sz w:val="24"/>
          <w:szCs w:val="24"/>
        </w:rPr>
        <w:t xml:space="preserve">yaka navodi da uvidom u povijesni izvadak iz sudskog registra kao i u isprave na temelju jasno proizlazi da Vladimir </w:t>
      </w:r>
      <w:r w:rsidR="00C80C5F">
        <w:rPr>
          <w:bCs/>
          <w:sz w:val="24"/>
          <w:szCs w:val="24"/>
        </w:rPr>
        <w:t>Mul</w:t>
      </w:r>
      <w:r>
        <w:rPr>
          <w:bCs/>
          <w:sz w:val="24"/>
          <w:szCs w:val="24"/>
        </w:rPr>
        <w:t xml:space="preserve">yak u vrijeme kada je dao zajam nije bio ni direktor ni član društva dužnika već je direktor postao tek kasnije već pred kraj poslovanja prije otvaranja stečajnog postupka. Dodaje, da je prijedlog za osporavanje neutemeljen i proizvoljan. </w:t>
      </w:r>
    </w:p>
    <w:p w:rsidRDefault="00191219" w:rsidP="009422FC" w:rsidR="00191219">
      <w:pPr>
        <w:ind w:firstLine="360" w:left="360"/>
        <w:jc w:val="both"/>
        <w:rPr>
          <w:bCs/>
          <w:sz w:val="24"/>
          <w:szCs w:val="24"/>
        </w:rPr>
      </w:pPr>
    </w:p>
    <w:p w:rsidRDefault="00191219" w:rsidP="009422FC" w:rsidR="00191219">
      <w:pPr>
        <w:ind w:firstLine="360" w:left="360"/>
        <w:jc w:val="both"/>
        <w:rPr>
          <w:bCs/>
          <w:sz w:val="24"/>
          <w:szCs w:val="24"/>
        </w:rPr>
      </w:pPr>
      <w:r>
        <w:rPr>
          <w:bCs/>
          <w:sz w:val="24"/>
          <w:szCs w:val="24"/>
        </w:rPr>
        <w:t>Odvjetnik Tomislav Konfora navodi da je prijedlog za ut</w:t>
      </w:r>
      <w:r w:rsidR="00C80C5F">
        <w:rPr>
          <w:bCs/>
          <w:sz w:val="24"/>
          <w:szCs w:val="24"/>
        </w:rPr>
        <w:t>užbu založnog prava Vladimir Mul</w:t>
      </w:r>
      <w:r>
        <w:rPr>
          <w:bCs/>
          <w:sz w:val="24"/>
          <w:szCs w:val="24"/>
        </w:rPr>
        <w:t xml:space="preserve">yak dao jedan dan nakon podnošenja prijedloga za otvaranje stečajnog postupka te da je on u vrijeme kada je dao zajam bio neizravni vlasnik društva dužnika budući da je bio vlasnik i direktor društva Tehno Adria d.o.o. a koje društvo je kao jednog od suvlasnika društva dužnika. </w:t>
      </w:r>
    </w:p>
    <w:p w:rsidRDefault="00191219" w:rsidP="009422FC" w:rsidR="00191219">
      <w:pPr>
        <w:ind w:firstLine="360" w:left="360"/>
        <w:jc w:val="both"/>
        <w:rPr>
          <w:bCs/>
          <w:sz w:val="24"/>
          <w:szCs w:val="24"/>
        </w:rPr>
      </w:pPr>
    </w:p>
    <w:p w:rsidRDefault="00191219" w:rsidP="009422FC" w:rsidR="00191219">
      <w:pPr>
        <w:ind w:firstLine="360" w:left="360"/>
        <w:jc w:val="both"/>
        <w:rPr>
          <w:bCs/>
          <w:sz w:val="24"/>
          <w:szCs w:val="24"/>
        </w:rPr>
      </w:pPr>
      <w:r>
        <w:rPr>
          <w:bCs/>
          <w:sz w:val="24"/>
          <w:szCs w:val="24"/>
        </w:rPr>
        <w:t xml:space="preserve">Stečajni upravitelj navodi </w:t>
      </w:r>
      <w:r w:rsidR="00077929">
        <w:rPr>
          <w:bCs/>
          <w:sz w:val="24"/>
          <w:szCs w:val="24"/>
        </w:rPr>
        <w:t xml:space="preserve">da je odredbom čl. 408. Zakona o trgovačkim društvima određeno da je zajam kojim se nadomješta kapital onaj zajam kojeg član društva daje društvu u vrijeme kada je društvo u krizi a kako je zajam dan 2014. Godine stečajni upravitelj nije mogao utvrditi da bi društvo tada bilo u krizi. Osim </w:t>
      </w:r>
      <w:r w:rsidR="00C80C5F">
        <w:rPr>
          <w:bCs/>
          <w:sz w:val="24"/>
          <w:szCs w:val="24"/>
        </w:rPr>
        <w:t>toga Vladimir Mul</w:t>
      </w:r>
      <w:r w:rsidR="00077929">
        <w:rPr>
          <w:bCs/>
          <w:sz w:val="24"/>
          <w:szCs w:val="24"/>
        </w:rPr>
        <w:t>yak u to vrijeme niti nije bio član društva.</w:t>
      </w:r>
    </w:p>
    <w:p w:rsidRDefault="00077929" w:rsidP="009422FC" w:rsidR="00077929">
      <w:pPr>
        <w:ind w:firstLine="360" w:left="360"/>
        <w:jc w:val="both"/>
        <w:rPr>
          <w:bCs/>
          <w:sz w:val="24"/>
          <w:szCs w:val="24"/>
        </w:rPr>
      </w:pPr>
    </w:p>
    <w:p w:rsidRDefault="00077929" w:rsidP="009422FC" w:rsidR="00077929">
      <w:pPr>
        <w:ind w:firstLine="360" w:left="360"/>
        <w:jc w:val="both"/>
        <w:rPr>
          <w:bCs/>
          <w:sz w:val="24"/>
          <w:szCs w:val="24"/>
        </w:rPr>
      </w:pPr>
      <w:r>
        <w:rPr>
          <w:bCs/>
          <w:sz w:val="24"/>
          <w:szCs w:val="24"/>
        </w:rPr>
        <w:t>U odnosu na razlučno pravo stečajni upravitelj navodi da se ono u stečajnom postupku ne ispituje. A u odnosu na prijedlog punomoćnika radnika da bi skupština trebala glasovati o eventualnoj parnici radi osporavanja tražbina</w:t>
      </w:r>
      <w:r w:rsidR="00DC0874">
        <w:rPr>
          <w:bCs/>
          <w:sz w:val="24"/>
          <w:szCs w:val="24"/>
        </w:rPr>
        <w:t xml:space="preserve"> stečajni</w:t>
      </w:r>
      <w:r>
        <w:rPr>
          <w:bCs/>
          <w:sz w:val="24"/>
          <w:szCs w:val="24"/>
        </w:rPr>
        <w:t xml:space="preserve"> upravitelj navodi da bi se punomoćnik radnika trebao jasno izjasniti o tome osporava li on te tražbine ili ne odnosno ako smatra da bi to bile tražbine nižeg isplatnog reda i o tome bi se trebalo jasno odrediti je li sud takvu tražbinu treba odbaciti. </w:t>
      </w:r>
    </w:p>
    <w:p w:rsidRDefault="00077929" w:rsidP="009422FC" w:rsidR="00077929">
      <w:pPr>
        <w:ind w:firstLine="360" w:left="360"/>
        <w:jc w:val="both"/>
        <w:rPr>
          <w:bCs/>
          <w:sz w:val="24"/>
          <w:szCs w:val="24"/>
        </w:rPr>
      </w:pPr>
    </w:p>
    <w:p w:rsidRDefault="00077929" w:rsidP="009422FC" w:rsidR="00077929" w:rsidRPr="00C137E7">
      <w:pPr>
        <w:ind w:firstLine="360" w:left="360"/>
        <w:jc w:val="both"/>
        <w:rPr>
          <w:bCs/>
          <w:sz w:val="24"/>
          <w:szCs w:val="24"/>
        </w:rPr>
      </w:pPr>
      <w:r>
        <w:rPr>
          <w:bCs/>
          <w:sz w:val="24"/>
          <w:szCs w:val="24"/>
        </w:rPr>
        <w:t xml:space="preserve">Pun. Radnika odvjetnik Konforta navodi da je zajam kojim se nadomješta kapital definiran odredbama stečajnog zakona, a ne ZTD-a, kao i pojam bliske osobe što Vladimir Muryak u konkretnom slučaju zasigurno jest. </w:t>
      </w:r>
    </w:p>
    <w:p w:rsidRDefault="009422FC" w:rsidP="009422FC" w:rsidR="009422FC" w:rsidRPr="000553C6">
      <w:pPr>
        <w:jc w:val="both"/>
        <w:rPr>
          <w:bCs/>
          <w:color w:val="FF0000"/>
          <w:sz w:val="24"/>
          <w:szCs w:val="24"/>
        </w:rPr>
      </w:pPr>
      <w:r w:rsidRPr="000553C6">
        <w:rPr>
          <w:bCs/>
          <w:color w:val="FF0000"/>
          <w:sz w:val="24"/>
          <w:szCs w:val="24"/>
        </w:rPr>
        <w:tab/>
      </w:r>
    </w:p>
    <w:p w:rsidRDefault="00DC0874" w:rsidP="009422FC" w:rsidR="00DC0874">
      <w:pPr>
        <w:ind w:firstLine="720"/>
        <w:jc w:val="both"/>
        <w:rPr>
          <w:bCs/>
          <w:sz w:val="24"/>
          <w:szCs w:val="24"/>
        </w:rPr>
      </w:pPr>
      <w:r w:rsidRPr="00DC0874">
        <w:rPr>
          <w:bCs/>
          <w:sz w:val="24"/>
          <w:szCs w:val="24"/>
        </w:rPr>
        <w:t>Pun. Radnika odvjetnik Konforta osporava tražbine ko</w:t>
      </w:r>
      <w:r>
        <w:rPr>
          <w:bCs/>
          <w:sz w:val="24"/>
          <w:szCs w:val="24"/>
        </w:rPr>
        <w:t>je je stečajni upravitelj priznao</w:t>
      </w:r>
      <w:r w:rsidRPr="00DC0874">
        <w:rPr>
          <w:bCs/>
          <w:sz w:val="24"/>
          <w:szCs w:val="24"/>
        </w:rPr>
        <w:t xml:space="preserve"> u II. Višem isplatom redu i to: </w:t>
      </w:r>
    </w:p>
    <w:p w:rsidRDefault="00DC0874" w:rsidP="00DC0874" w:rsidR="009422FC" w:rsidRPr="00C80C5F">
      <w:pPr>
        <w:pStyle w:val="Odlomakpopisa"/>
        <w:numPr>
          <w:ilvl w:val="0"/>
          <w:numId w:val="23"/>
        </w:numPr>
        <w:jc w:val="both"/>
        <w:rPr>
          <w:rFonts w:hAnsi="Times New Roman" w:ascii="Times New Roman"/>
          <w:bCs/>
          <w:sz w:val="24"/>
          <w:szCs w:val="24"/>
        </w:rPr>
      </w:pPr>
      <w:r w:rsidRPr="00C80C5F">
        <w:rPr>
          <w:rFonts w:hAnsi="Times New Roman" w:ascii="Times New Roman"/>
          <w:bCs/>
          <w:sz w:val="24"/>
          <w:szCs w:val="24"/>
        </w:rPr>
        <w:t xml:space="preserve">tražbinu vjerovnika Vladimira Mulyaka, Opatija, Maršala Tita 11, OIB: 23629209400 u iznosu od 3.477.524,91 kn a kao razlog osporavanja navodi da smatra da je riječ o zajmu kojim se nadomješta kapital a i time tražbine nižeg isplatnog reda </w:t>
      </w:r>
    </w:p>
    <w:p w:rsidRDefault="00DC0874" w:rsidP="00DC0874" w:rsidR="00DC0874" w:rsidRPr="00C80C5F">
      <w:pPr>
        <w:pStyle w:val="Odlomakpopisa"/>
        <w:numPr>
          <w:ilvl w:val="0"/>
          <w:numId w:val="23"/>
        </w:numPr>
        <w:jc w:val="both"/>
        <w:rPr>
          <w:rFonts w:hAnsi="Times New Roman" w:ascii="Times New Roman"/>
          <w:bCs/>
          <w:sz w:val="24"/>
          <w:szCs w:val="24"/>
        </w:rPr>
      </w:pPr>
      <w:r w:rsidRPr="00C80C5F">
        <w:rPr>
          <w:rFonts w:hAnsi="Times New Roman" w:ascii="Times New Roman"/>
          <w:bCs/>
          <w:sz w:val="24"/>
          <w:szCs w:val="24"/>
        </w:rPr>
        <w:t xml:space="preserve">tražbinu vjerovnika Jaroslav Salo, Zagreb, Čret 30, OIB: 83928327164 u iznosu od 1.322.950,94 kn a kao razlog osporavanja navodi da smatra da je riječ o zajmu kojim se nadomješta kapital a i time tražbine nižeg isplatnog reda </w:t>
      </w:r>
    </w:p>
    <w:p w:rsidRDefault="00DC0874" w:rsidP="00DC0874" w:rsidR="00DC0874" w:rsidRPr="00DC0874">
      <w:pPr>
        <w:pStyle w:val="Odlomakpopisa"/>
        <w:jc w:val="both"/>
        <w:rPr>
          <w:bCs/>
          <w:sz w:val="24"/>
          <w:szCs w:val="24"/>
        </w:rPr>
      </w:pPr>
    </w:p>
    <w:p w:rsidRDefault="009422FC" w:rsidP="009422FC" w:rsidR="009422FC" w:rsidRPr="00AF4CAA">
      <w:pPr>
        <w:jc w:val="both"/>
        <w:rPr>
          <w:bCs/>
          <w:sz w:val="24"/>
          <w:szCs w:val="24"/>
        </w:rPr>
      </w:pPr>
    </w:p>
    <w:p w:rsidRDefault="009422FC" w:rsidP="009422FC" w:rsidR="009422FC" w:rsidRPr="00AF4CAA">
      <w:pPr>
        <w:ind w:firstLine="720"/>
        <w:jc w:val="both"/>
        <w:rPr>
          <w:bCs/>
          <w:sz w:val="24"/>
          <w:szCs w:val="24"/>
        </w:rPr>
      </w:pPr>
      <w:r w:rsidRPr="00AF4CAA">
        <w:rPr>
          <w:bCs/>
          <w:sz w:val="24"/>
          <w:szCs w:val="24"/>
        </w:rPr>
        <w:t>Sudac objavljuje da se</w:t>
      </w:r>
      <w:r w:rsidR="00DC0874">
        <w:rPr>
          <w:bCs/>
          <w:sz w:val="24"/>
          <w:szCs w:val="24"/>
        </w:rPr>
        <w:t xml:space="preserve"> ostale</w:t>
      </w:r>
      <w:r w:rsidRPr="00AF4CAA">
        <w:rPr>
          <w:bCs/>
          <w:sz w:val="24"/>
          <w:szCs w:val="24"/>
        </w:rPr>
        <w:t xml:space="preserve"> navedene tražbine stečajnih vjerovnika </w:t>
      </w:r>
      <w:r w:rsidR="00DC0874">
        <w:rPr>
          <w:bCs/>
          <w:sz w:val="24"/>
          <w:szCs w:val="24"/>
        </w:rPr>
        <w:t xml:space="preserve">izuzet tražbine Vladimira Mulyaka i Jaroslava Salo </w:t>
      </w:r>
      <w:r w:rsidRPr="00AF4CAA">
        <w:rPr>
          <w:bCs/>
          <w:sz w:val="24"/>
          <w:szCs w:val="24"/>
        </w:rPr>
        <w:t>smatraju utvrđenim  i razvrstavaju u II. viši isplatni red.</w:t>
      </w:r>
    </w:p>
    <w:p w:rsidRDefault="00C27BE2" w:rsidP="00C27BE2" w:rsidR="00C27BE2" w:rsidRPr="00DC17B8">
      <w:pPr>
        <w:jc w:val="both"/>
        <w:rPr>
          <w:bCs/>
          <w:sz w:val="24"/>
          <w:szCs w:val="24"/>
        </w:rPr>
      </w:pPr>
    </w:p>
    <w:p w:rsidRDefault="00C27BE2" w:rsidP="00C27BE2" w:rsidR="00C27BE2" w:rsidRPr="00DC17B8">
      <w:pPr>
        <w:ind w:firstLine="360"/>
        <w:jc w:val="both"/>
        <w:rPr>
          <w:bCs/>
          <w:sz w:val="24"/>
          <w:szCs w:val="24"/>
        </w:rPr>
      </w:pPr>
      <w:r w:rsidRPr="00DC17B8">
        <w:rPr>
          <w:bCs/>
          <w:sz w:val="24"/>
          <w:szCs w:val="24"/>
        </w:rPr>
        <w:t>Stečajni upravitelj osporio je tražbine vjerovnicima u II. višem isplatnom redu, i to:</w:t>
      </w:r>
    </w:p>
    <w:p w:rsidRDefault="00387E9A" w:rsidP="00531CF3" w:rsidR="00387E9A" w:rsidRPr="009422FC">
      <w:pPr>
        <w:jc w:val="both"/>
        <w:rPr>
          <w:sz w:val="24"/>
          <w:szCs w:val="24"/>
        </w:rPr>
      </w:pPr>
    </w:p>
    <w:p w:rsidRDefault="00387E9A" w:rsidP="00531CF3" w:rsidR="00387E9A" w:rsidRPr="009422FC">
      <w:pPr>
        <w:jc w:val="both"/>
        <w:rPr>
          <w:sz w:val="24"/>
          <w:szCs w:val="24"/>
        </w:rPr>
      </w:pPr>
    </w:p>
    <w:p w:rsidRDefault="00531CF3" w:rsidP="00630059" w:rsidR="006A7BCB" w:rsidRPr="00DC0874">
      <w:pPr>
        <w:pStyle w:val="Odlomakpopisa"/>
        <w:numPr>
          <w:ilvl w:val="0"/>
          <w:numId w:val="25"/>
        </w:numPr>
        <w:jc w:val="both"/>
        <w:rPr>
          <w:rFonts w:hAnsi="Times New Roman" w:ascii="Times New Roman"/>
          <w:bCs/>
          <w:sz w:val="24"/>
          <w:szCs w:val="24"/>
        </w:rPr>
      </w:pPr>
      <w:r w:rsidRPr="009422FC">
        <w:rPr>
          <w:rFonts w:hAnsi="Times New Roman" w:ascii="Times New Roman"/>
          <w:sz w:val="24"/>
          <w:szCs w:val="24"/>
        </w:rPr>
        <w:t>VITALY PINCHUK, OIB: 31643622301, Ližnjan, Valtura,Valtur</w:t>
      </w:r>
      <w:r w:rsidR="00EE355E" w:rsidRPr="009422FC">
        <w:rPr>
          <w:rFonts w:hAnsi="Times New Roman" w:ascii="Times New Roman"/>
          <w:sz w:val="24"/>
          <w:szCs w:val="24"/>
        </w:rPr>
        <w:t xml:space="preserve">a 25A, u iznosu od 39.020,00 Kn, a kao razlog osporavanja navodi da postoji prijepor oko visine izračuna zateznih kamata, kao i u odnosu na moguću promašenu pasivnu legitimaciju u odnosu na </w:t>
      </w:r>
      <w:r w:rsidR="00096978">
        <w:rPr>
          <w:rFonts w:hAnsi="Times New Roman" w:ascii="Times New Roman"/>
          <w:sz w:val="24"/>
          <w:szCs w:val="24"/>
        </w:rPr>
        <w:t xml:space="preserve">stečajnog dužnika. </w:t>
      </w:r>
      <w:r w:rsidR="006A7BCB" w:rsidRPr="009422FC">
        <w:rPr>
          <w:rFonts w:hAnsi="Times New Roman" w:ascii="Times New Roman"/>
          <w:bCs/>
          <w:color w:val="FF0000"/>
          <w:sz w:val="24"/>
          <w:szCs w:val="24"/>
        </w:rPr>
        <w:t xml:space="preserve"> </w:t>
      </w:r>
      <w:r w:rsidR="006A7BCB" w:rsidRPr="00DC0874">
        <w:rPr>
          <w:rFonts w:hAnsi="Times New Roman" w:ascii="Times New Roman"/>
          <w:bCs/>
          <w:sz w:val="24"/>
          <w:szCs w:val="24"/>
        </w:rPr>
        <w:t>Na poseban upit suda navodi da predmetna tražbina nije prijavljena na temelju ovršne isprave.</w:t>
      </w:r>
    </w:p>
    <w:p w:rsidRDefault="00531CF3" w:rsidP="00096978" w:rsidR="00096978" w:rsidRPr="00DC0874">
      <w:pPr>
        <w:pStyle w:val="Odlomakpopisa"/>
        <w:numPr>
          <w:ilvl w:val="0"/>
          <w:numId w:val="25"/>
        </w:numPr>
        <w:jc w:val="both"/>
        <w:rPr>
          <w:rFonts w:hAnsi="Times New Roman" w:ascii="Times New Roman"/>
          <w:bCs/>
          <w:sz w:val="24"/>
          <w:szCs w:val="24"/>
        </w:rPr>
      </w:pPr>
      <w:r w:rsidRPr="006A7BCB">
        <w:rPr>
          <w:rFonts w:hAnsi="Times New Roman" w:ascii="Times New Roman"/>
          <w:sz w:val="24"/>
          <w:szCs w:val="24"/>
        </w:rPr>
        <w:t>VIOLA SERVIS d.o.o.  OIB: 72686794323, Ližnjan,Valtur</w:t>
      </w:r>
      <w:r w:rsidR="00096978">
        <w:rPr>
          <w:rFonts w:hAnsi="Times New Roman" w:ascii="Times New Roman"/>
          <w:sz w:val="24"/>
          <w:szCs w:val="24"/>
        </w:rPr>
        <w:t>a25A, u iznosu od 30.020,00 kn, a kao razlog osporavan</w:t>
      </w:r>
      <w:r w:rsidR="00DC0874">
        <w:rPr>
          <w:rFonts w:hAnsi="Times New Roman" w:ascii="Times New Roman"/>
          <w:sz w:val="24"/>
          <w:szCs w:val="24"/>
        </w:rPr>
        <w:t>ja navodi da ne postoji dostatna</w:t>
      </w:r>
      <w:r w:rsidR="00096978">
        <w:rPr>
          <w:rFonts w:hAnsi="Times New Roman" w:ascii="Times New Roman"/>
          <w:sz w:val="24"/>
          <w:szCs w:val="24"/>
        </w:rPr>
        <w:t xml:space="preserve"> dokumentacija temelje</w:t>
      </w:r>
      <w:r w:rsidR="00DC0874">
        <w:rPr>
          <w:rFonts w:hAnsi="Times New Roman" w:ascii="Times New Roman"/>
          <w:sz w:val="24"/>
          <w:szCs w:val="24"/>
        </w:rPr>
        <w:t>m koje bi se mogla</w:t>
      </w:r>
      <w:r w:rsidR="00096978">
        <w:rPr>
          <w:rFonts w:hAnsi="Times New Roman" w:ascii="Times New Roman"/>
          <w:sz w:val="24"/>
          <w:szCs w:val="24"/>
        </w:rPr>
        <w:t xml:space="preserve"> utvrditi osnovanost tražbine. </w:t>
      </w:r>
      <w:r w:rsidR="00096978" w:rsidRPr="00DC0874">
        <w:rPr>
          <w:rFonts w:hAnsi="Times New Roman" w:ascii="Times New Roman"/>
          <w:bCs/>
          <w:sz w:val="24"/>
          <w:szCs w:val="24"/>
        </w:rPr>
        <w:t>Na poseban upit suda navodi da predmetna tražbina nije prijavljena na temelju ovršne isprave.</w:t>
      </w:r>
    </w:p>
    <w:p w:rsidRDefault="00531CF3" w:rsidP="00630059" w:rsidR="00531CF3" w:rsidRPr="00630059">
      <w:pPr>
        <w:pStyle w:val="Odlomakpopisa"/>
        <w:numPr>
          <w:ilvl w:val="0"/>
          <w:numId w:val="25"/>
        </w:numPr>
        <w:jc w:val="both"/>
        <w:rPr>
          <w:rFonts w:hAnsi="Times New Roman" w:ascii="Times New Roman"/>
          <w:bCs/>
          <w:sz w:val="24"/>
          <w:szCs w:val="24"/>
        </w:rPr>
      </w:pPr>
      <w:r w:rsidRPr="00096978">
        <w:rPr>
          <w:rFonts w:hAnsi="Times New Roman" w:ascii="Times New Roman"/>
          <w:sz w:val="24"/>
          <w:szCs w:val="24"/>
        </w:rPr>
        <w:t xml:space="preserve">Republika Hrvatska, Ministarstvo poljoprivrede, OIB: 76767369197, Ulica grada Vukovara 78, </w:t>
      </w:r>
      <w:r w:rsidR="00096978">
        <w:rPr>
          <w:rFonts w:hAnsi="Times New Roman" w:ascii="Times New Roman"/>
          <w:sz w:val="24"/>
          <w:szCs w:val="24"/>
        </w:rPr>
        <w:t>Zagreb, u iznosu od 1.657,62 kn, a kao r</w:t>
      </w:r>
      <w:r w:rsidR="00DC0874">
        <w:rPr>
          <w:rFonts w:hAnsi="Times New Roman" w:ascii="Times New Roman"/>
          <w:sz w:val="24"/>
          <w:szCs w:val="24"/>
        </w:rPr>
        <w:t>azlog osporavanja navodi zastaru</w:t>
      </w:r>
      <w:r w:rsidR="00096978">
        <w:rPr>
          <w:rFonts w:hAnsi="Times New Roman" w:ascii="Times New Roman"/>
          <w:sz w:val="24"/>
          <w:szCs w:val="24"/>
        </w:rPr>
        <w:t xml:space="preserve"> jer je račun dospio 31. prosinca 2015. godine. </w:t>
      </w:r>
      <w:r w:rsidR="00096978" w:rsidRPr="00DC0874">
        <w:rPr>
          <w:rFonts w:hAnsi="Times New Roman" w:ascii="Times New Roman"/>
          <w:bCs/>
          <w:sz w:val="24"/>
          <w:szCs w:val="24"/>
        </w:rPr>
        <w:t>Na poseban upit suda navodi da predmetna tražbina nije prijavljena na temelju ovršne isprave</w:t>
      </w:r>
      <w:r w:rsidR="00096978" w:rsidRPr="009422FC">
        <w:rPr>
          <w:rFonts w:hAnsi="Times New Roman" w:ascii="Times New Roman"/>
          <w:bCs/>
          <w:color w:val="FF0000"/>
          <w:sz w:val="24"/>
          <w:szCs w:val="24"/>
        </w:rPr>
        <w:t>.</w:t>
      </w:r>
    </w:p>
    <w:p w:rsidRDefault="00531CF3" w:rsidP="00096978" w:rsidR="00096978" w:rsidRPr="009422FC">
      <w:pPr>
        <w:pStyle w:val="Odlomakpopisa"/>
        <w:numPr>
          <w:ilvl w:val="0"/>
          <w:numId w:val="25"/>
        </w:numPr>
        <w:jc w:val="both"/>
        <w:rPr>
          <w:rFonts w:hAnsi="Times New Roman" w:ascii="Times New Roman"/>
          <w:bCs/>
          <w:sz w:val="24"/>
          <w:szCs w:val="24"/>
        </w:rPr>
      </w:pPr>
      <w:r w:rsidRPr="006A7BCB">
        <w:rPr>
          <w:rFonts w:hAnsi="Times New Roman" w:ascii="Times New Roman"/>
          <w:sz w:val="24"/>
          <w:szCs w:val="24"/>
        </w:rPr>
        <w:t>TEHNO ZAŠTITA d.o.o., OIB: 92730179348, Zagreb, Buzinski pril</w:t>
      </w:r>
      <w:r w:rsidR="00096978">
        <w:rPr>
          <w:rFonts w:hAnsi="Times New Roman" w:ascii="Times New Roman"/>
          <w:sz w:val="24"/>
          <w:szCs w:val="24"/>
        </w:rPr>
        <w:t xml:space="preserve">az 10, u iznosu od 4.021,87 kn, a kao razlog osporavanja navodi da je račun izdan za uslugu koja je većim dijelom isporučena nakon otvaranja stečajnog postupka (1. veljače do 28. veljače 2019.) </w:t>
      </w:r>
      <w:r w:rsidR="00096978" w:rsidRPr="00DC0874">
        <w:rPr>
          <w:rFonts w:hAnsi="Times New Roman" w:ascii="Times New Roman"/>
          <w:bCs/>
          <w:sz w:val="24"/>
          <w:szCs w:val="24"/>
        </w:rPr>
        <w:t>Na poseban upit suda navodi da predmetna tražbina nije prijavljena na temelju ovršne isprave</w:t>
      </w:r>
      <w:r w:rsidR="00096978" w:rsidRPr="009422FC">
        <w:rPr>
          <w:rFonts w:hAnsi="Times New Roman" w:ascii="Times New Roman"/>
          <w:bCs/>
          <w:color w:val="FF0000"/>
          <w:sz w:val="24"/>
          <w:szCs w:val="24"/>
        </w:rPr>
        <w:t>.</w:t>
      </w:r>
      <w:r w:rsidR="00096978">
        <w:rPr>
          <w:rFonts w:hAnsi="Times New Roman" w:ascii="Times New Roman"/>
          <w:bCs/>
          <w:color w:val="FF0000"/>
          <w:sz w:val="24"/>
          <w:szCs w:val="24"/>
        </w:rPr>
        <w:t xml:space="preserve"> </w:t>
      </w:r>
    </w:p>
    <w:p w:rsidRDefault="0001643C" w:rsidP="00096978" w:rsidR="00096978" w:rsidRPr="00DC0874">
      <w:pPr>
        <w:pStyle w:val="Odlomakpopisa"/>
        <w:numPr>
          <w:ilvl w:val="0"/>
          <w:numId w:val="25"/>
        </w:numPr>
        <w:jc w:val="both"/>
        <w:rPr>
          <w:rFonts w:hAnsi="Times New Roman" w:ascii="Times New Roman"/>
          <w:bCs/>
          <w:sz w:val="24"/>
          <w:szCs w:val="24"/>
        </w:rPr>
      </w:pPr>
      <w:r w:rsidRPr="00096978">
        <w:rPr>
          <w:rFonts w:hAnsi="Times New Roman" w:ascii="Times New Roman"/>
          <w:sz w:val="24"/>
          <w:szCs w:val="24"/>
        </w:rPr>
        <w:t>Vladimir  Bezruk, OIB: 90554899723, Zagreb, Čre</w:t>
      </w:r>
      <w:r w:rsidR="00096978">
        <w:rPr>
          <w:rFonts w:hAnsi="Times New Roman" w:ascii="Times New Roman"/>
          <w:sz w:val="24"/>
          <w:szCs w:val="24"/>
        </w:rPr>
        <w:t>t 30, u iznosu od 101.415,00 kn, a kao poseban razlog</w:t>
      </w:r>
      <w:r w:rsidR="0086261A">
        <w:rPr>
          <w:rFonts w:hAnsi="Times New Roman" w:ascii="Times New Roman"/>
          <w:sz w:val="24"/>
          <w:szCs w:val="24"/>
        </w:rPr>
        <w:t xml:space="preserve"> osporavanja</w:t>
      </w:r>
      <w:r w:rsidR="00096978">
        <w:rPr>
          <w:rFonts w:hAnsi="Times New Roman" w:ascii="Times New Roman"/>
          <w:sz w:val="24"/>
          <w:szCs w:val="24"/>
        </w:rPr>
        <w:t xml:space="preserve"> navodi da je ugovorom o uređenju imovinsko pravnih odnosa od 14. prosinca 2016. definirano da vjerovnik ima pravo na tražbinu u ukupnom iznosu od 165.785,36 kn kako mu je to i priznato. </w:t>
      </w:r>
      <w:r w:rsidR="00096978" w:rsidRPr="00DC0874">
        <w:rPr>
          <w:rFonts w:hAnsi="Times New Roman" w:ascii="Times New Roman"/>
          <w:bCs/>
          <w:sz w:val="24"/>
          <w:szCs w:val="24"/>
        </w:rPr>
        <w:t>Na poseban upit suda navodi da predmetna tražbina nije prijavljena na temelju ovršne isprave.</w:t>
      </w:r>
    </w:p>
    <w:p w:rsidRDefault="0001643C" w:rsidP="00096978" w:rsidR="00096978" w:rsidRPr="0012745C">
      <w:pPr>
        <w:pStyle w:val="Odlomakpopisa"/>
        <w:numPr>
          <w:ilvl w:val="0"/>
          <w:numId w:val="25"/>
        </w:numPr>
        <w:jc w:val="both"/>
        <w:rPr>
          <w:rFonts w:hAnsi="Times New Roman" w:ascii="Times New Roman"/>
          <w:bCs/>
          <w:sz w:val="24"/>
          <w:szCs w:val="24"/>
        </w:rPr>
      </w:pPr>
      <w:r w:rsidRPr="00096978">
        <w:rPr>
          <w:rFonts w:hAnsi="Times New Roman" w:ascii="Times New Roman"/>
          <w:sz w:val="24"/>
          <w:szCs w:val="24"/>
        </w:rPr>
        <w:t>Jaroslav SALO, OIB: 83928327164, Zagreb, Čret 30, u iznosu od 1.</w:t>
      </w:r>
      <w:r w:rsidR="00DC17B8" w:rsidRPr="00096978">
        <w:rPr>
          <w:rFonts w:hAnsi="Times New Roman" w:ascii="Times New Roman"/>
          <w:sz w:val="24"/>
          <w:szCs w:val="24"/>
        </w:rPr>
        <w:t>263.344,16</w:t>
      </w:r>
      <w:r w:rsidR="00096978">
        <w:rPr>
          <w:rFonts w:hAnsi="Times New Roman" w:ascii="Times New Roman"/>
          <w:sz w:val="24"/>
          <w:szCs w:val="24"/>
        </w:rPr>
        <w:t xml:space="preserve"> kn, a kao poseban razlog</w:t>
      </w:r>
      <w:r w:rsidR="0086261A">
        <w:rPr>
          <w:rFonts w:hAnsi="Times New Roman" w:ascii="Times New Roman"/>
          <w:sz w:val="24"/>
          <w:szCs w:val="24"/>
        </w:rPr>
        <w:t xml:space="preserve"> osporavanja</w:t>
      </w:r>
      <w:r w:rsidR="00096978">
        <w:rPr>
          <w:rFonts w:hAnsi="Times New Roman" w:ascii="Times New Roman"/>
          <w:sz w:val="24"/>
          <w:szCs w:val="24"/>
        </w:rPr>
        <w:t xml:space="preserve"> navodi da je ugovorom o uređenju imovinsko pravnih odnosa od 16. siječnja 2017. definirano da vjerovnik ima pravo na tražbinu u ukupnom iznosu od 1.841.256,56 kn. Od zbroja tražbina koje čine prethodno navedeni iznos osporena je tražbina s osnove ugovora o preuzimanju duga od 8. lipnja 2016. godine kojim je Jaroslav Salo preuzeo dugovanje koje je stečajni dužnika imao prema Vitaly Pinchuk u iznosu od 518.305,62 kn. Tražbina je osporena iz razloga što se iz dokumentacije koja je dostavljena stečajnom upravitelju ne može zaključiti kako je Jaroslav Salo nakon </w:t>
      </w:r>
      <w:r w:rsidR="00096978">
        <w:rPr>
          <w:rFonts w:hAnsi="Times New Roman" w:ascii="Times New Roman"/>
          <w:sz w:val="24"/>
          <w:szCs w:val="24"/>
        </w:rPr>
        <w:lastRenderedPageBreak/>
        <w:t xml:space="preserve">zaključenja ugovora o preuzimanju duga isplatio Vitaly Pinchuk iznos od 518.305,62 kn. </w:t>
      </w:r>
      <w:r w:rsidR="00096978" w:rsidRPr="0012745C">
        <w:rPr>
          <w:rFonts w:hAnsi="Times New Roman" w:ascii="Times New Roman"/>
          <w:bCs/>
          <w:sz w:val="24"/>
          <w:szCs w:val="24"/>
        </w:rPr>
        <w:t>Na poseban upit suda navodi da predmetna tražbina nije prijavljena na temelju ovršne isprave.</w:t>
      </w:r>
    </w:p>
    <w:p w:rsidRDefault="0001643C" w:rsidP="00C10488" w:rsidR="00C10488" w:rsidRPr="0012745C">
      <w:pPr>
        <w:pStyle w:val="Odlomakpopisa"/>
        <w:numPr>
          <w:ilvl w:val="0"/>
          <w:numId w:val="25"/>
        </w:numPr>
        <w:jc w:val="both"/>
        <w:rPr>
          <w:rFonts w:hAnsi="Times New Roman" w:ascii="Times New Roman"/>
          <w:bCs/>
          <w:sz w:val="24"/>
          <w:szCs w:val="24"/>
        </w:rPr>
      </w:pPr>
      <w:r w:rsidRPr="00096978">
        <w:rPr>
          <w:rFonts w:hAnsi="Times New Roman" w:ascii="Times New Roman"/>
          <w:sz w:val="24"/>
          <w:szCs w:val="24"/>
        </w:rPr>
        <w:t>SBERBANK d.d., OIB: 78427478595, Varšavska 9, Zag</w:t>
      </w:r>
      <w:r w:rsidR="00096978">
        <w:rPr>
          <w:rFonts w:hAnsi="Times New Roman" w:ascii="Times New Roman"/>
          <w:sz w:val="24"/>
          <w:szCs w:val="24"/>
        </w:rPr>
        <w:t>reb, u iznosu od 194.790,53 kn, a kao poseban razlog osporavanja navodi da je vjerovnik prijavio tražbinu u ukupnom iznosu od 200.195,82 kn međutim 31.5.2019. vjerovnik Salo Sergey dostavio je stečajnom upravitelju ugovor o prodaji i prijenosu tražbine od 18.5.2019. iz kojeg je vidljivo da Sergej Salo preuzima tražbinu Sberbank d.d. u omjeru od 97,3</w:t>
      </w:r>
      <w:r w:rsidR="0086261A">
        <w:rPr>
          <w:rFonts w:hAnsi="Times New Roman" w:ascii="Times New Roman"/>
          <w:sz w:val="24"/>
          <w:szCs w:val="24"/>
        </w:rPr>
        <w:t>%</w:t>
      </w:r>
      <w:r w:rsidR="00096978">
        <w:rPr>
          <w:rFonts w:hAnsi="Times New Roman" w:ascii="Times New Roman"/>
          <w:sz w:val="24"/>
          <w:szCs w:val="24"/>
        </w:rPr>
        <w:t xml:space="preserve">  pa je sukladno tom izračunu </w:t>
      </w:r>
      <w:r w:rsidR="0086261A">
        <w:rPr>
          <w:rFonts w:hAnsi="Times New Roman" w:ascii="Times New Roman"/>
          <w:sz w:val="24"/>
          <w:szCs w:val="24"/>
        </w:rPr>
        <w:t>stečajni</w:t>
      </w:r>
      <w:r w:rsidR="00096978">
        <w:rPr>
          <w:rFonts w:hAnsi="Times New Roman" w:ascii="Times New Roman"/>
          <w:sz w:val="24"/>
          <w:szCs w:val="24"/>
        </w:rPr>
        <w:t xml:space="preserve"> upravitelj osporio tražbinu Sber</w:t>
      </w:r>
      <w:r w:rsidR="0086261A">
        <w:rPr>
          <w:rFonts w:hAnsi="Times New Roman" w:ascii="Times New Roman"/>
          <w:sz w:val="24"/>
          <w:szCs w:val="24"/>
        </w:rPr>
        <w:t>bank 97,3 %</w:t>
      </w:r>
      <w:r w:rsidR="00096978">
        <w:rPr>
          <w:rFonts w:hAnsi="Times New Roman" w:ascii="Times New Roman"/>
          <w:sz w:val="24"/>
          <w:szCs w:val="24"/>
        </w:rPr>
        <w:t xml:space="preserve"> odnosno u </w:t>
      </w:r>
      <w:r w:rsidR="0086261A">
        <w:rPr>
          <w:rFonts w:hAnsi="Times New Roman" w:ascii="Times New Roman"/>
          <w:sz w:val="24"/>
          <w:szCs w:val="24"/>
        </w:rPr>
        <w:t>iznosu</w:t>
      </w:r>
      <w:r w:rsidR="00096978">
        <w:rPr>
          <w:rFonts w:hAnsi="Times New Roman" w:ascii="Times New Roman"/>
          <w:sz w:val="24"/>
          <w:szCs w:val="24"/>
        </w:rPr>
        <w:t xml:space="preserve"> od</w:t>
      </w:r>
      <w:r w:rsidR="0086261A">
        <w:rPr>
          <w:rFonts w:hAnsi="Times New Roman" w:ascii="Times New Roman"/>
          <w:sz w:val="24"/>
          <w:szCs w:val="24"/>
        </w:rPr>
        <w:t xml:space="preserve"> </w:t>
      </w:r>
      <w:r w:rsidR="00096978">
        <w:rPr>
          <w:rFonts w:hAnsi="Times New Roman" w:ascii="Times New Roman"/>
          <w:sz w:val="24"/>
          <w:szCs w:val="24"/>
        </w:rPr>
        <w:t xml:space="preserve">94.790,53 kn. </w:t>
      </w:r>
      <w:r w:rsidR="00C10488" w:rsidRPr="0012745C">
        <w:rPr>
          <w:rFonts w:hAnsi="Times New Roman" w:ascii="Times New Roman"/>
          <w:bCs/>
          <w:sz w:val="24"/>
          <w:szCs w:val="24"/>
        </w:rPr>
        <w:t>Na poseban upit suda navodi da predmetna tražbina nije prijavljena na temelju ovršne isprave.</w:t>
      </w:r>
    </w:p>
    <w:p w:rsidRDefault="00C365FE" w:rsidP="00C10488" w:rsidR="00C10488" w:rsidRPr="0012745C">
      <w:pPr>
        <w:pStyle w:val="Odlomakpopisa"/>
        <w:numPr>
          <w:ilvl w:val="0"/>
          <w:numId w:val="25"/>
        </w:numPr>
        <w:jc w:val="both"/>
        <w:rPr>
          <w:rFonts w:hAnsi="Times New Roman" w:ascii="Times New Roman"/>
          <w:bCs/>
          <w:sz w:val="24"/>
          <w:szCs w:val="24"/>
        </w:rPr>
      </w:pPr>
      <w:r w:rsidRPr="00C10488">
        <w:rPr>
          <w:rFonts w:hAnsi="Times New Roman" w:ascii="Times New Roman"/>
          <w:sz w:val="24"/>
          <w:szCs w:val="24"/>
        </w:rPr>
        <w:t>Salo Sergey, Zagreb, Pustoselina 7, OIB: 93594519805, u iznosu od 5.405,28 kn</w:t>
      </w:r>
      <w:r w:rsidR="00C10488">
        <w:rPr>
          <w:rFonts w:hAnsi="Times New Roman" w:ascii="Times New Roman"/>
          <w:sz w:val="24"/>
          <w:szCs w:val="24"/>
        </w:rPr>
        <w:t>, a kao poseban razlog navodi da je</w:t>
      </w:r>
      <w:r w:rsidR="0086261A">
        <w:rPr>
          <w:rFonts w:hAnsi="Times New Roman" w:ascii="Times New Roman"/>
          <w:sz w:val="24"/>
          <w:szCs w:val="24"/>
        </w:rPr>
        <w:t xml:space="preserve"> vjerovnik o ugovoru o prijenosu tražbina od 17. svibnja </w:t>
      </w:r>
      <w:r w:rsidR="00C10488">
        <w:rPr>
          <w:rFonts w:hAnsi="Times New Roman" w:ascii="Times New Roman"/>
          <w:sz w:val="24"/>
          <w:szCs w:val="24"/>
        </w:rPr>
        <w:t xml:space="preserve">2019. u dijelu od 97,3% preuzeto tražbinu vjerovnika SBERBANK d.d. u iznosu od 200.195,82 kn pa mu je </w:t>
      </w:r>
      <w:r w:rsidR="0086261A">
        <w:rPr>
          <w:rFonts w:hAnsi="Times New Roman" w:ascii="Times New Roman"/>
          <w:sz w:val="24"/>
          <w:szCs w:val="24"/>
        </w:rPr>
        <w:t>stečajni</w:t>
      </w:r>
      <w:r w:rsidR="00C10488">
        <w:rPr>
          <w:rFonts w:hAnsi="Times New Roman" w:ascii="Times New Roman"/>
          <w:sz w:val="24"/>
          <w:szCs w:val="24"/>
        </w:rPr>
        <w:t xml:space="preserve"> upravitelj </w:t>
      </w:r>
      <w:r w:rsidR="0086261A">
        <w:rPr>
          <w:rFonts w:hAnsi="Times New Roman" w:ascii="Times New Roman"/>
          <w:sz w:val="24"/>
          <w:szCs w:val="24"/>
        </w:rPr>
        <w:t>osporio</w:t>
      </w:r>
      <w:r w:rsidR="00C10488">
        <w:rPr>
          <w:rFonts w:hAnsi="Times New Roman" w:ascii="Times New Roman"/>
          <w:sz w:val="24"/>
          <w:szCs w:val="24"/>
        </w:rPr>
        <w:t xml:space="preserve"> </w:t>
      </w:r>
      <w:r w:rsidR="0086261A">
        <w:rPr>
          <w:rFonts w:hAnsi="Times New Roman" w:ascii="Times New Roman"/>
          <w:sz w:val="24"/>
          <w:szCs w:val="24"/>
        </w:rPr>
        <w:t>tražbinu</w:t>
      </w:r>
      <w:r w:rsidR="00C10488">
        <w:rPr>
          <w:rFonts w:hAnsi="Times New Roman" w:ascii="Times New Roman"/>
          <w:sz w:val="24"/>
          <w:szCs w:val="24"/>
        </w:rPr>
        <w:t xml:space="preserve"> od iznosu od 5.405,28 kn. </w:t>
      </w:r>
      <w:r w:rsidR="00C10488" w:rsidRPr="0012745C">
        <w:rPr>
          <w:rFonts w:hAnsi="Times New Roman" w:ascii="Times New Roman"/>
          <w:bCs/>
          <w:sz w:val="24"/>
          <w:szCs w:val="24"/>
        </w:rPr>
        <w:t>Na poseban upit suda navodi da predmetna tražbina nije prijavljena na temelju ovršne isprave.</w:t>
      </w:r>
    </w:p>
    <w:p w:rsidRDefault="00C27BE2" w:rsidP="0086261A" w:rsidR="00C27BE2">
      <w:pPr>
        <w:pStyle w:val="Bezproreda"/>
        <w:numPr>
          <w:ilvl w:val="0"/>
          <w:numId w:val="25"/>
        </w:numPr>
        <w:spacing w:lineRule="auto" w:line="276"/>
        <w:jc w:val="both"/>
        <w:rPr>
          <w:rFonts w:hAnsi="Times New Roman" w:ascii="Times New Roman"/>
          <w:sz w:val="24"/>
          <w:szCs w:val="24"/>
        </w:rPr>
      </w:pPr>
      <w:r w:rsidRPr="0086261A">
        <w:rPr>
          <w:rFonts w:hAnsi="Times New Roman" w:ascii="Times New Roman"/>
          <w:sz w:val="24"/>
          <w:szCs w:val="24"/>
        </w:rPr>
        <w:t xml:space="preserve">Gašparac Željko , OIB: 07796115506, Štefanovečka cesta 26, 10000 Zagreb u iznosu od </w:t>
      </w:r>
      <w:r w:rsidR="006A7BCB" w:rsidRPr="0086261A">
        <w:rPr>
          <w:rFonts w:hAnsi="Times New Roman" w:ascii="Times New Roman"/>
          <w:sz w:val="24"/>
          <w:szCs w:val="24"/>
        </w:rPr>
        <w:t xml:space="preserve">2.500,00 </w:t>
      </w:r>
      <w:r w:rsidRPr="0086261A">
        <w:rPr>
          <w:rFonts w:hAnsi="Times New Roman" w:ascii="Times New Roman"/>
          <w:sz w:val="24"/>
          <w:szCs w:val="24"/>
        </w:rPr>
        <w:t xml:space="preserve">kn, kao razlog osporavanja navodi </w:t>
      </w:r>
      <w:r w:rsidR="00B67A87" w:rsidRPr="0086261A">
        <w:rPr>
          <w:rFonts w:hAnsi="Times New Roman" w:ascii="Times New Roman"/>
          <w:sz w:val="24"/>
          <w:szCs w:val="24"/>
        </w:rPr>
        <w:t>da iz dokume</w:t>
      </w:r>
      <w:r w:rsidR="0086261A" w:rsidRPr="0086261A">
        <w:rPr>
          <w:rFonts w:hAnsi="Times New Roman" w:ascii="Times New Roman"/>
          <w:sz w:val="24"/>
          <w:szCs w:val="24"/>
        </w:rPr>
        <w:t>ntacije koja je dostavljena stečajni</w:t>
      </w:r>
      <w:r w:rsidR="0012745C">
        <w:rPr>
          <w:rFonts w:hAnsi="Times New Roman" w:ascii="Times New Roman"/>
          <w:sz w:val="24"/>
          <w:szCs w:val="24"/>
        </w:rPr>
        <w:t xml:space="preserve"> upravitelj</w:t>
      </w:r>
      <w:r w:rsidR="00B67A87" w:rsidRPr="0086261A">
        <w:rPr>
          <w:rFonts w:hAnsi="Times New Roman" w:ascii="Times New Roman"/>
          <w:sz w:val="24"/>
          <w:szCs w:val="24"/>
        </w:rPr>
        <w:t xml:space="preserve"> ne može zaključiti da vjerovnik ima pravo na iznos osporene tražbine.</w:t>
      </w:r>
      <w:r w:rsidRPr="0086261A">
        <w:rPr>
          <w:rFonts w:hAnsi="Times New Roman" w:ascii="Times New Roman"/>
          <w:sz w:val="24"/>
          <w:szCs w:val="24"/>
        </w:rPr>
        <w:t xml:space="preserve"> Na poseban upit suda navodi da predmetna tražbina nije prijavljena na temelju ovršne isprave. </w:t>
      </w:r>
    </w:p>
    <w:p w:rsidRDefault="0086261A" w:rsidP="0086261A" w:rsidR="0086261A" w:rsidRPr="0086261A">
      <w:pPr>
        <w:pStyle w:val="Bezproreda"/>
        <w:ind w:left="720"/>
        <w:jc w:val="both"/>
        <w:rPr>
          <w:rFonts w:hAnsi="Times New Roman" w:ascii="Times New Roman"/>
          <w:sz w:val="24"/>
          <w:szCs w:val="24"/>
        </w:rPr>
      </w:pPr>
    </w:p>
    <w:p w:rsidRDefault="00C27BE2" w:rsidP="006A7BCB" w:rsidR="00F51B78" w:rsidRPr="0012745C">
      <w:pPr>
        <w:pStyle w:val="Odlomakpopisa"/>
        <w:numPr>
          <w:ilvl w:val="0"/>
          <w:numId w:val="25"/>
        </w:numPr>
        <w:jc w:val="both"/>
        <w:rPr>
          <w:rFonts w:hAnsi="Times New Roman" w:ascii="Times New Roman"/>
          <w:bCs/>
          <w:sz w:val="24"/>
          <w:szCs w:val="24"/>
        </w:rPr>
      </w:pPr>
      <w:r w:rsidRPr="00F51B78">
        <w:rPr>
          <w:rFonts w:hAnsi="Times New Roman" w:ascii="Times New Roman"/>
          <w:bCs/>
          <w:sz w:val="24"/>
          <w:szCs w:val="24"/>
        </w:rPr>
        <w:t xml:space="preserve">Grđan Zvonko,  OIB: 39918438102, Remetinečka cesta 9B, 10000 Zagreb u iznosu od </w:t>
      </w:r>
      <w:r w:rsidR="006A7BCB" w:rsidRPr="00F51B78">
        <w:rPr>
          <w:rFonts w:hAnsi="Times New Roman" w:ascii="Times New Roman"/>
          <w:bCs/>
          <w:sz w:val="24"/>
          <w:szCs w:val="24"/>
        </w:rPr>
        <w:t>625,00</w:t>
      </w:r>
      <w:r w:rsidRPr="00F51B78">
        <w:rPr>
          <w:rFonts w:hAnsi="Times New Roman" w:ascii="Times New Roman"/>
          <w:bCs/>
          <w:sz w:val="24"/>
          <w:szCs w:val="24"/>
        </w:rPr>
        <w:t xml:space="preserve"> kn,</w:t>
      </w:r>
      <w:r w:rsidR="00F51B78" w:rsidRPr="00C10488">
        <w:rPr>
          <w:rFonts w:hAnsi="Times New Roman" w:ascii="Times New Roman"/>
          <w:bCs/>
          <w:sz w:val="24"/>
          <w:szCs w:val="24"/>
        </w:rPr>
        <w:t xml:space="preserve"> </w:t>
      </w:r>
      <w:r w:rsidR="00F51B78" w:rsidRPr="0012745C">
        <w:rPr>
          <w:rFonts w:hAnsi="Times New Roman" w:ascii="Times New Roman"/>
          <w:bCs/>
          <w:sz w:val="24"/>
          <w:szCs w:val="24"/>
        </w:rPr>
        <w:t>kao razlog osporavanja navodi da iz dokume</w:t>
      </w:r>
      <w:r w:rsidR="0086261A" w:rsidRPr="0012745C">
        <w:rPr>
          <w:rFonts w:hAnsi="Times New Roman" w:ascii="Times New Roman"/>
          <w:bCs/>
          <w:sz w:val="24"/>
          <w:szCs w:val="24"/>
        </w:rPr>
        <w:t>ntac</w:t>
      </w:r>
      <w:r w:rsidR="0012745C" w:rsidRPr="0012745C">
        <w:rPr>
          <w:rFonts w:hAnsi="Times New Roman" w:ascii="Times New Roman"/>
          <w:bCs/>
          <w:sz w:val="24"/>
          <w:szCs w:val="24"/>
        </w:rPr>
        <w:t>ije koja je dostavljena stečajnom</w:t>
      </w:r>
      <w:r w:rsidR="00F51B78" w:rsidRPr="0012745C">
        <w:rPr>
          <w:rFonts w:hAnsi="Times New Roman" w:ascii="Times New Roman"/>
          <w:bCs/>
          <w:sz w:val="24"/>
          <w:szCs w:val="24"/>
        </w:rPr>
        <w:t xml:space="preserve"> upravitelju ne može zaključiti da vjerovnik ima pravo na iznos osporene tražbine. Na poseban upit suda navodi da predmetna tražbina nije prijavljena na temelju ovršne isprave. </w:t>
      </w:r>
    </w:p>
    <w:p w:rsidRDefault="00C27BE2" w:rsidP="006A7BCB" w:rsidR="00F51B78" w:rsidRPr="0012745C">
      <w:pPr>
        <w:pStyle w:val="Odlomakpopisa"/>
        <w:numPr>
          <w:ilvl w:val="0"/>
          <w:numId w:val="25"/>
        </w:numPr>
        <w:jc w:val="both"/>
        <w:rPr>
          <w:rFonts w:hAnsi="Times New Roman" w:ascii="Times New Roman"/>
          <w:bCs/>
          <w:sz w:val="24"/>
          <w:szCs w:val="24"/>
        </w:rPr>
      </w:pPr>
      <w:r w:rsidRPr="00F51B78">
        <w:rPr>
          <w:rFonts w:hAnsi="Times New Roman" w:ascii="Times New Roman"/>
          <w:bCs/>
          <w:color w:val="FF0000"/>
          <w:sz w:val="24"/>
          <w:szCs w:val="24"/>
        </w:rPr>
        <w:t xml:space="preserve"> </w:t>
      </w:r>
      <w:r w:rsidRPr="00F51B78">
        <w:rPr>
          <w:rFonts w:hAnsi="Times New Roman" w:ascii="Times New Roman"/>
          <w:bCs/>
          <w:sz w:val="24"/>
          <w:szCs w:val="24"/>
        </w:rPr>
        <w:t>Modrić Božo, OIB: 12942549000, FERENČICA I.55, 10000Zagreb u iznosu od 1</w:t>
      </w:r>
      <w:r w:rsidR="006A7BCB" w:rsidRPr="00F51B78">
        <w:rPr>
          <w:rFonts w:hAnsi="Times New Roman" w:ascii="Times New Roman"/>
          <w:bCs/>
          <w:sz w:val="24"/>
          <w:szCs w:val="24"/>
        </w:rPr>
        <w:t>.875,00</w:t>
      </w:r>
      <w:r w:rsidRPr="00F51B78">
        <w:rPr>
          <w:rFonts w:hAnsi="Times New Roman" w:ascii="Times New Roman"/>
          <w:bCs/>
          <w:sz w:val="24"/>
          <w:szCs w:val="24"/>
        </w:rPr>
        <w:t xml:space="preserve"> kn </w:t>
      </w:r>
      <w:r w:rsidR="00F51B78" w:rsidRPr="00C10488">
        <w:rPr>
          <w:rFonts w:hAnsi="Times New Roman" w:ascii="Times New Roman"/>
          <w:bCs/>
          <w:sz w:val="24"/>
          <w:szCs w:val="24"/>
        </w:rPr>
        <w:t xml:space="preserve">, </w:t>
      </w:r>
      <w:r w:rsidR="00F51B78" w:rsidRPr="0012745C">
        <w:rPr>
          <w:rFonts w:hAnsi="Times New Roman" w:ascii="Times New Roman"/>
          <w:bCs/>
          <w:sz w:val="24"/>
          <w:szCs w:val="24"/>
        </w:rPr>
        <w:t xml:space="preserve">kao razlog osporavanja navodi </w:t>
      </w:r>
      <w:r w:rsidR="0086261A" w:rsidRPr="0012745C">
        <w:rPr>
          <w:rFonts w:hAnsi="Times New Roman" w:ascii="Times New Roman"/>
          <w:bCs/>
          <w:sz w:val="24"/>
          <w:szCs w:val="24"/>
        </w:rPr>
        <w:t>da iz dokumentacije koja je dostavljena stečajni</w:t>
      </w:r>
      <w:r w:rsidR="0012745C" w:rsidRPr="0012745C">
        <w:rPr>
          <w:rFonts w:hAnsi="Times New Roman" w:ascii="Times New Roman"/>
          <w:bCs/>
          <w:sz w:val="24"/>
          <w:szCs w:val="24"/>
        </w:rPr>
        <w:t xml:space="preserve"> upravitelj</w:t>
      </w:r>
      <w:r w:rsidR="00F51B78" w:rsidRPr="0012745C">
        <w:rPr>
          <w:rFonts w:hAnsi="Times New Roman" w:ascii="Times New Roman"/>
          <w:bCs/>
          <w:sz w:val="24"/>
          <w:szCs w:val="24"/>
        </w:rPr>
        <w:t xml:space="preserve"> ne može zaključiti da vjerovnik ima pravo na iznos osporene tražbine. Na poseban upit suda navodi da predmetna tražbina nije prijavljena na temelju ovršne isprave. </w:t>
      </w:r>
    </w:p>
    <w:p w:rsidRDefault="00C27BE2" w:rsidP="006A7BCB" w:rsidR="00F51B78" w:rsidRPr="0012745C">
      <w:pPr>
        <w:pStyle w:val="Odlomakpopisa"/>
        <w:numPr>
          <w:ilvl w:val="0"/>
          <w:numId w:val="25"/>
        </w:numPr>
        <w:jc w:val="both"/>
        <w:rPr>
          <w:rFonts w:hAnsi="Times New Roman" w:ascii="Times New Roman"/>
          <w:bCs/>
          <w:sz w:val="24"/>
          <w:szCs w:val="24"/>
        </w:rPr>
      </w:pPr>
      <w:r w:rsidRPr="00F51B78">
        <w:rPr>
          <w:rFonts w:hAnsi="Times New Roman" w:ascii="Times New Roman"/>
          <w:bCs/>
          <w:sz w:val="24"/>
          <w:szCs w:val="24"/>
        </w:rPr>
        <w:t xml:space="preserve">Novak Nenad, OIB 08743545643, SITNICE 2, 10000 Zagreb u iznosu od </w:t>
      </w:r>
      <w:r w:rsidR="006A7BCB" w:rsidRPr="00F51B78">
        <w:rPr>
          <w:rFonts w:hAnsi="Times New Roman" w:ascii="Times New Roman"/>
          <w:bCs/>
          <w:sz w:val="24"/>
          <w:szCs w:val="24"/>
        </w:rPr>
        <w:t>1.875,00</w:t>
      </w:r>
      <w:r w:rsidRPr="00F51B78">
        <w:rPr>
          <w:rFonts w:hAnsi="Times New Roman" w:ascii="Times New Roman"/>
          <w:bCs/>
          <w:sz w:val="24"/>
          <w:szCs w:val="24"/>
        </w:rPr>
        <w:t xml:space="preserve"> kn</w:t>
      </w:r>
      <w:r w:rsidR="00F51B78" w:rsidRPr="00C10488">
        <w:rPr>
          <w:rFonts w:hAnsi="Times New Roman" w:ascii="Times New Roman"/>
          <w:bCs/>
          <w:sz w:val="24"/>
          <w:szCs w:val="24"/>
        </w:rPr>
        <w:t xml:space="preserve">, </w:t>
      </w:r>
      <w:r w:rsidR="00F51B78" w:rsidRPr="0012745C">
        <w:rPr>
          <w:rFonts w:hAnsi="Times New Roman" w:ascii="Times New Roman"/>
          <w:bCs/>
          <w:sz w:val="24"/>
          <w:szCs w:val="24"/>
        </w:rPr>
        <w:t>kao razlog osporavanja navodi da iz dokume</w:t>
      </w:r>
      <w:r w:rsidR="0086261A" w:rsidRPr="0012745C">
        <w:rPr>
          <w:rFonts w:hAnsi="Times New Roman" w:ascii="Times New Roman"/>
          <w:bCs/>
          <w:sz w:val="24"/>
          <w:szCs w:val="24"/>
        </w:rPr>
        <w:t>ntacije koja je dostavljena stečajni</w:t>
      </w:r>
      <w:r w:rsidR="0012745C" w:rsidRPr="0012745C">
        <w:rPr>
          <w:rFonts w:hAnsi="Times New Roman" w:ascii="Times New Roman"/>
          <w:bCs/>
          <w:sz w:val="24"/>
          <w:szCs w:val="24"/>
        </w:rPr>
        <w:t xml:space="preserve"> upravitelj</w:t>
      </w:r>
      <w:r w:rsidR="00F51B78" w:rsidRPr="0012745C">
        <w:rPr>
          <w:rFonts w:hAnsi="Times New Roman" w:ascii="Times New Roman"/>
          <w:bCs/>
          <w:sz w:val="24"/>
          <w:szCs w:val="24"/>
        </w:rPr>
        <w:t xml:space="preserve"> ne može zaključiti da vjerovnik ima pravo na iznos osporene tražbine. Na poseban upit suda navodi da predmetna tražbina nije prijavljena na temelju ovršne isprave. </w:t>
      </w:r>
    </w:p>
    <w:p w:rsidRDefault="00C27BE2" w:rsidP="006A7BCB" w:rsidR="00F51B78" w:rsidRPr="0012745C">
      <w:pPr>
        <w:pStyle w:val="Odlomakpopisa"/>
        <w:numPr>
          <w:ilvl w:val="0"/>
          <w:numId w:val="25"/>
        </w:numPr>
        <w:jc w:val="both"/>
        <w:rPr>
          <w:rFonts w:hAnsi="Times New Roman" w:ascii="Times New Roman"/>
          <w:bCs/>
          <w:sz w:val="24"/>
          <w:szCs w:val="24"/>
        </w:rPr>
      </w:pPr>
      <w:r w:rsidRPr="00F51B78">
        <w:rPr>
          <w:rFonts w:hAnsi="Times New Roman" w:ascii="Times New Roman"/>
          <w:bCs/>
          <w:sz w:val="24"/>
          <w:szCs w:val="24"/>
        </w:rPr>
        <w:t>Samaržija Krešimir, OIB: 95135964675, Ulica Grada Chicaga 24, 10000 Zagreb u iznosu od 1</w:t>
      </w:r>
      <w:r w:rsidR="006A7BCB" w:rsidRPr="00F51B78">
        <w:rPr>
          <w:rFonts w:hAnsi="Times New Roman" w:ascii="Times New Roman"/>
          <w:bCs/>
          <w:sz w:val="24"/>
          <w:szCs w:val="24"/>
        </w:rPr>
        <w:t>.250,00</w:t>
      </w:r>
      <w:r w:rsidRPr="00F51B78">
        <w:rPr>
          <w:rFonts w:hAnsi="Times New Roman" w:ascii="Times New Roman"/>
          <w:bCs/>
          <w:sz w:val="24"/>
          <w:szCs w:val="24"/>
        </w:rPr>
        <w:t xml:space="preserve"> kn, </w:t>
      </w:r>
      <w:r w:rsidR="00F51B78" w:rsidRPr="00C10488">
        <w:rPr>
          <w:rFonts w:hAnsi="Times New Roman" w:ascii="Times New Roman"/>
          <w:bCs/>
          <w:sz w:val="24"/>
          <w:szCs w:val="24"/>
        </w:rPr>
        <w:t xml:space="preserve"> </w:t>
      </w:r>
      <w:r w:rsidR="00F51B78" w:rsidRPr="0012745C">
        <w:rPr>
          <w:rFonts w:hAnsi="Times New Roman" w:ascii="Times New Roman"/>
          <w:bCs/>
          <w:sz w:val="24"/>
          <w:szCs w:val="24"/>
        </w:rPr>
        <w:t xml:space="preserve">kao razlog osporavanja navodi </w:t>
      </w:r>
      <w:r w:rsidR="0086261A" w:rsidRPr="0012745C">
        <w:rPr>
          <w:rFonts w:hAnsi="Times New Roman" w:ascii="Times New Roman"/>
          <w:bCs/>
          <w:sz w:val="24"/>
          <w:szCs w:val="24"/>
        </w:rPr>
        <w:t xml:space="preserve">da iz dokumentacije koja </w:t>
      </w:r>
      <w:r w:rsidR="0086261A" w:rsidRPr="0012745C">
        <w:rPr>
          <w:rFonts w:hAnsi="Times New Roman" w:ascii="Times New Roman"/>
          <w:bCs/>
          <w:sz w:val="24"/>
          <w:szCs w:val="24"/>
        </w:rPr>
        <w:lastRenderedPageBreak/>
        <w:t>je dostavljena stečajni</w:t>
      </w:r>
      <w:r w:rsidR="0012745C">
        <w:rPr>
          <w:rFonts w:hAnsi="Times New Roman" w:ascii="Times New Roman"/>
          <w:bCs/>
          <w:sz w:val="24"/>
          <w:szCs w:val="24"/>
        </w:rPr>
        <w:t xml:space="preserve"> upravitelj</w:t>
      </w:r>
      <w:r w:rsidR="00F51B78" w:rsidRPr="0012745C">
        <w:rPr>
          <w:rFonts w:hAnsi="Times New Roman" w:ascii="Times New Roman"/>
          <w:bCs/>
          <w:sz w:val="24"/>
          <w:szCs w:val="24"/>
        </w:rPr>
        <w:t xml:space="preserve"> ne može zaključiti da vjerovnik ima pravo na iznos osporene tražbine. Na poseban upit suda navodi da predmetna tražbina nije prijavljena na temelju ovršne isprave. </w:t>
      </w:r>
    </w:p>
    <w:p w:rsidRDefault="00C27BE2" w:rsidP="009422FC" w:rsidR="009422FC" w:rsidRPr="0012745C">
      <w:pPr>
        <w:pStyle w:val="Odlomakpopisa"/>
        <w:numPr>
          <w:ilvl w:val="0"/>
          <w:numId w:val="25"/>
        </w:numPr>
        <w:jc w:val="both"/>
        <w:rPr>
          <w:sz w:val="24"/>
          <w:szCs w:val="24"/>
        </w:rPr>
      </w:pPr>
      <w:r w:rsidRPr="00F51B78">
        <w:rPr>
          <w:rFonts w:hAnsi="Times New Roman" w:ascii="Times New Roman"/>
          <w:bCs/>
          <w:sz w:val="24"/>
          <w:szCs w:val="24"/>
        </w:rPr>
        <w:t>Stipković Darko, OIB: 00793824790, Ulica Grada Chicaga 24, 10000 Zagreb u iznosu od 1</w:t>
      </w:r>
      <w:r w:rsidR="006A7BCB" w:rsidRPr="00F51B78">
        <w:rPr>
          <w:rFonts w:hAnsi="Times New Roman" w:ascii="Times New Roman"/>
          <w:bCs/>
          <w:sz w:val="24"/>
          <w:szCs w:val="24"/>
        </w:rPr>
        <w:t>.250,00</w:t>
      </w:r>
      <w:r w:rsidRPr="00F51B78">
        <w:rPr>
          <w:rFonts w:hAnsi="Times New Roman" w:ascii="Times New Roman"/>
          <w:bCs/>
          <w:sz w:val="24"/>
          <w:szCs w:val="24"/>
        </w:rPr>
        <w:t xml:space="preserve"> kn, </w:t>
      </w:r>
      <w:r w:rsidR="00F51B78" w:rsidRPr="00C10488">
        <w:rPr>
          <w:rFonts w:hAnsi="Times New Roman" w:ascii="Times New Roman"/>
          <w:bCs/>
          <w:sz w:val="24"/>
          <w:szCs w:val="24"/>
        </w:rPr>
        <w:t xml:space="preserve"> </w:t>
      </w:r>
      <w:r w:rsidR="00F51B78" w:rsidRPr="0012745C">
        <w:rPr>
          <w:rFonts w:hAnsi="Times New Roman" w:ascii="Times New Roman"/>
          <w:bCs/>
          <w:sz w:val="24"/>
          <w:szCs w:val="24"/>
        </w:rPr>
        <w:t xml:space="preserve">kao razlog osporavanja navodi </w:t>
      </w:r>
      <w:r w:rsidR="00630059" w:rsidRPr="0012745C">
        <w:rPr>
          <w:rFonts w:hAnsi="Times New Roman" w:ascii="Times New Roman"/>
          <w:bCs/>
          <w:sz w:val="24"/>
          <w:szCs w:val="24"/>
        </w:rPr>
        <w:t>da iz dokumentacije koja je dostavljena stečajni</w:t>
      </w:r>
      <w:r w:rsidR="0012745C">
        <w:rPr>
          <w:rFonts w:hAnsi="Times New Roman" w:ascii="Times New Roman"/>
          <w:bCs/>
          <w:sz w:val="24"/>
          <w:szCs w:val="24"/>
        </w:rPr>
        <w:t xml:space="preserve"> upravitelj</w:t>
      </w:r>
      <w:r w:rsidR="00F51B78" w:rsidRPr="0012745C">
        <w:rPr>
          <w:rFonts w:hAnsi="Times New Roman" w:ascii="Times New Roman"/>
          <w:bCs/>
          <w:sz w:val="24"/>
          <w:szCs w:val="24"/>
        </w:rPr>
        <w:t xml:space="preserve"> ne može zaključiti da vjerovnik ima pravo na iznos osporene tražbine. Na poseban upit suda navodi da predmetna tražbina nije prijavljena na temelju ovršne isprave.</w:t>
      </w:r>
    </w:p>
    <w:p w:rsidRDefault="0012745C" w:rsidP="0012745C" w:rsidR="0012745C">
      <w:pPr>
        <w:jc w:val="both"/>
        <w:rPr>
          <w:sz w:val="24"/>
          <w:szCs w:val="24"/>
        </w:rPr>
      </w:pPr>
    </w:p>
    <w:p w:rsidRDefault="0012745C" w:rsidP="0012745C" w:rsidR="0012745C">
      <w:pPr>
        <w:jc w:val="both"/>
        <w:rPr>
          <w:sz w:val="24"/>
          <w:szCs w:val="24"/>
        </w:rPr>
      </w:pPr>
    </w:p>
    <w:p w:rsidRDefault="009422FC" w:rsidP="009422FC" w:rsidR="009422FC" w:rsidRPr="00AF4CAA">
      <w:pPr>
        <w:rPr>
          <w:sz w:val="24"/>
          <w:szCs w:val="24"/>
          <w:lang w:val="pl-PL"/>
        </w:rPr>
      </w:pPr>
    </w:p>
    <w:p w:rsidRDefault="009422FC" w:rsidP="009422FC" w:rsidR="009422FC" w:rsidRPr="00AF4CAA">
      <w:pPr>
        <w:numPr>
          <w:ilvl w:val="12"/>
          <w:numId w:val="0"/>
        </w:numPr>
        <w:ind w:firstLine="360"/>
        <w:jc w:val="both"/>
        <w:rPr>
          <w:bCs/>
          <w:sz w:val="24"/>
          <w:szCs w:val="24"/>
        </w:rPr>
      </w:pPr>
      <w:r w:rsidRPr="00AF4CAA">
        <w:rPr>
          <w:bCs/>
          <w:sz w:val="24"/>
          <w:szCs w:val="24"/>
        </w:rPr>
        <w:t xml:space="preserve">     Na temelju odredbe čl. 130. st. 4. Stečajnog zakona, spajaju se ispitno i izvještajno ročište te se prelazi na:</w:t>
      </w:r>
    </w:p>
    <w:p w:rsidRDefault="009422FC" w:rsidP="009422FC" w:rsidR="009422FC" w:rsidRPr="00AF4CAA">
      <w:pPr>
        <w:numPr>
          <w:ilvl w:val="12"/>
          <w:numId w:val="0"/>
        </w:numPr>
        <w:rPr>
          <w:bCs/>
          <w:sz w:val="24"/>
          <w:szCs w:val="24"/>
        </w:rPr>
      </w:pPr>
    </w:p>
    <w:p w:rsidRDefault="009422FC" w:rsidP="009422FC" w:rsidR="009422FC" w:rsidRPr="00AF4CAA">
      <w:pPr>
        <w:numPr>
          <w:ilvl w:val="12"/>
          <w:numId w:val="0"/>
        </w:numPr>
        <w:rPr>
          <w:bCs/>
          <w:sz w:val="24"/>
          <w:szCs w:val="24"/>
        </w:rPr>
      </w:pPr>
    </w:p>
    <w:p w:rsidRDefault="009422FC" w:rsidP="009422FC" w:rsidR="009422FC" w:rsidRPr="00AF4CAA">
      <w:pPr>
        <w:numPr>
          <w:ilvl w:val="12"/>
          <w:numId w:val="0"/>
        </w:numPr>
        <w:jc w:val="center"/>
        <w:rPr>
          <w:bCs/>
          <w:sz w:val="24"/>
          <w:szCs w:val="24"/>
        </w:rPr>
      </w:pPr>
      <w:r w:rsidRPr="00AF4CAA">
        <w:rPr>
          <w:bCs/>
          <w:sz w:val="24"/>
          <w:szCs w:val="24"/>
        </w:rPr>
        <w:t>SKUPŠTINU VJEROVNIKA S</w:t>
      </w:r>
    </w:p>
    <w:p w:rsidRDefault="009422FC" w:rsidP="009422FC" w:rsidR="009422FC" w:rsidRPr="00AF4CAA">
      <w:pPr>
        <w:numPr>
          <w:ilvl w:val="12"/>
          <w:numId w:val="0"/>
        </w:numPr>
        <w:jc w:val="center"/>
        <w:rPr>
          <w:bCs/>
          <w:sz w:val="24"/>
          <w:szCs w:val="24"/>
        </w:rPr>
      </w:pPr>
      <w:r w:rsidRPr="00AF4CAA">
        <w:rPr>
          <w:bCs/>
          <w:sz w:val="24"/>
          <w:szCs w:val="24"/>
        </w:rPr>
        <w:t xml:space="preserve">IZVJEŠTAJNOG ROČIŠTA </w:t>
      </w:r>
    </w:p>
    <w:p w:rsidRDefault="009422FC" w:rsidP="009422FC" w:rsidR="009422FC" w:rsidRPr="00AF4CAA">
      <w:pPr>
        <w:numPr>
          <w:ilvl w:val="12"/>
          <w:numId w:val="0"/>
        </w:numPr>
        <w:jc w:val="right"/>
        <w:rPr>
          <w:bCs/>
          <w:sz w:val="24"/>
          <w:szCs w:val="24"/>
        </w:rPr>
      </w:pPr>
    </w:p>
    <w:p w:rsidRDefault="009422FC" w:rsidP="009422FC" w:rsidR="009422FC" w:rsidRPr="00AF4CAA">
      <w:pPr>
        <w:ind w:firstLine="720"/>
        <w:jc w:val="both"/>
        <w:rPr>
          <w:sz w:val="24"/>
          <w:szCs w:val="24"/>
        </w:rPr>
      </w:pPr>
      <w:r w:rsidRPr="00AF4CAA">
        <w:rPr>
          <w:sz w:val="24"/>
          <w:szCs w:val="24"/>
        </w:rPr>
        <w:t xml:space="preserve">Utvrđuje se da su na izvještajnom ročištu nazočni vjerovnici koji su bili nazočni na ispitnom ročištu. </w:t>
      </w:r>
    </w:p>
    <w:p w:rsidRDefault="009422FC" w:rsidP="009422FC" w:rsidR="009422FC" w:rsidRPr="00AF4CAA">
      <w:pPr>
        <w:ind w:firstLine="720"/>
        <w:jc w:val="both"/>
        <w:rPr>
          <w:sz w:val="24"/>
          <w:szCs w:val="24"/>
        </w:rPr>
      </w:pPr>
    </w:p>
    <w:p w:rsidRDefault="009422FC" w:rsidP="009422FC" w:rsidR="009422FC" w:rsidRPr="00AF4CAA">
      <w:pPr>
        <w:ind w:firstLine="720"/>
        <w:jc w:val="both"/>
        <w:rPr>
          <w:sz w:val="24"/>
          <w:szCs w:val="24"/>
        </w:rPr>
      </w:pPr>
      <w:r w:rsidRPr="00AF4CAA">
        <w:rPr>
          <w:sz w:val="24"/>
          <w:szCs w:val="24"/>
        </w:rPr>
        <w:t>Sudac otvara raspravu i objavljuje da je dnevni red današnjeg izvještajnog ročišta:</w:t>
      </w:r>
    </w:p>
    <w:p w:rsidRDefault="009422FC" w:rsidP="009422FC" w:rsidR="009422FC" w:rsidRPr="00AF4CAA">
      <w:pPr>
        <w:ind w:firstLine="720"/>
        <w:jc w:val="both"/>
        <w:rPr>
          <w:sz w:val="24"/>
          <w:szCs w:val="24"/>
        </w:rPr>
      </w:pPr>
    </w:p>
    <w:p w:rsidRDefault="009422FC" w:rsidP="009422FC" w:rsidR="009422FC">
      <w:pPr>
        <w:ind w:firstLine="644"/>
        <w:jc w:val="both"/>
        <w:rPr>
          <w:sz w:val="24"/>
          <w:szCs w:val="24"/>
        </w:rPr>
      </w:pPr>
      <w:r w:rsidRPr="000553C6">
        <w:rPr>
          <w:sz w:val="24"/>
          <w:szCs w:val="24"/>
        </w:rPr>
        <w:t>Izvješće stečajnog upravitelja o gospodarskom položaju stečaj</w:t>
      </w:r>
      <w:r>
        <w:rPr>
          <w:sz w:val="24"/>
          <w:szCs w:val="24"/>
        </w:rPr>
        <w:t xml:space="preserve">nog dužnika i njegovim uzrocima, te donošenje odluka o </w:t>
      </w:r>
    </w:p>
    <w:p w:rsidRDefault="009422FC" w:rsidP="009422FC" w:rsidR="009422FC" w:rsidRPr="000553C6">
      <w:pPr>
        <w:jc w:val="both"/>
        <w:rPr>
          <w:sz w:val="24"/>
          <w:szCs w:val="24"/>
        </w:rPr>
      </w:pPr>
    </w:p>
    <w:p w:rsidRDefault="009422FC" w:rsidP="009422FC" w:rsidR="009422FC" w:rsidRPr="000553C6">
      <w:pPr>
        <w:ind w:firstLine="644"/>
        <w:jc w:val="both"/>
        <w:rPr>
          <w:sz w:val="24"/>
          <w:szCs w:val="24"/>
        </w:rPr>
      </w:pPr>
      <w:r w:rsidRPr="000553C6">
        <w:rPr>
          <w:sz w:val="24"/>
          <w:szCs w:val="24"/>
        </w:rPr>
        <w:t>1. prihvać</w:t>
      </w:r>
      <w:r>
        <w:rPr>
          <w:sz w:val="24"/>
          <w:szCs w:val="24"/>
        </w:rPr>
        <w:t>anju</w:t>
      </w:r>
      <w:r w:rsidRPr="000553C6">
        <w:rPr>
          <w:sz w:val="24"/>
          <w:szCs w:val="24"/>
        </w:rPr>
        <w:t xml:space="preserve"> izvješć</w:t>
      </w:r>
      <w:r>
        <w:rPr>
          <w:sz w:val="24"/>
          <w:szCs w:val="24"/>
        </w:rPr>
        <w:t>a</w:t>
      </w:r>
      <w:r w:rsidRPr="000553C6">
        <w:rPr>
          <w:sz w:val="24"/>
          <w:szCs w:val="24"/>
        </w:rPr>
        <w:t xml:space="preserve"> stečajnog upravitelja o tijeku stečajnog postupka i stanju stečajne mase u odnosu na imovinu dužnika, obveze dužnika, te financijsko izvješće vezano uz prihode u dosadašnjem tijeku postupka, podmirene troškove, za dospjele, a nepodmirene troškove u dosadašnjem tijeku postupka, te planirane troškove za naredno šestomjesečno razdoblje kao i u odnosu na stanje pravnih predmeta,</w:t>
      </w:r>
    </w:p>
    <w:p w:rsidRDefault="009422FC" w:rsidP="009422FC" w:rsidR="009422FC" w:rsidRPr="000553C6">
      <w:pPr>
        <w:ind w:firstLine="644"/>
        <w:jc w:val="both"/>
        <w:rPr>
          <w:sz w:val="24"/>
          <w:szCs w:val="24"/>
        </w:rPr>
      </w:pPr>
    </w:p>
    <w:p w:rsidRDefault="009422FC" w:rsidP="009422FC" w:rsidR="009422FC" w:rsidRPr="000553C6">
      <w:pPr>
        <w:ind w:firstLine="644"/>
        <w:jc w:val="both"/>
        <w:rPr>
          <w:sz w:val="24"/>
          <w:szCs w:val="24"/>
        </w:rPr>
      </w:pPr>
      <w:r w:rsidRPr="000553C6">
        <w:rPr>
          <w:sz w:val="24"/>
          <w:szCs w:val="24"/>
        </w:rPr>
        <w:t>2. da</w:t>
      </w:r>
      <w:r>
        <w:rPr>
          <w:sz w:val="24"/>
          <w:szCs w:val="24"/>
        </w:rPr>
        <w:t>vanju</w:t>
      </w:r>
      <w:r w:rsidRPr="000553C6">
        <w:rPr>
          <w:sz w:val="24"/>
          <w:szCs w:val="24"/>
        </w:rPr>
        <w:t xml:space="preserve"> suglasnost</w:t>
      </w:r>
      <w:r>
        <w:rPr>
          <w:sz w:val="24"/>
          <w:szCs w:val="24"/>
        </w:rPr>
        <w:t>i</w:t>
      </w:r>
      <w:r w:rsidRPr="000553C6">
        <w:rPr>
          <w:sz w:val="24"/>
          <w:szCs w:val="24"/>
        </w:rPr>
        <w:t xml:space="preserve"> stečajnom upravitelju da pokretnine koje nisu pod razlučnim pravom procijeni po stalnom sudskom vještaku, te da ih izloži prodaji putem oglašavanja na web stranicama sudačke mreže s time da početna cijena bude procijenjena vrijednost po stalnom sudskom vještaku, a na svakom daljnjem oglasu, ukoliko se ne unovči na prethodnima, da se početna cijena umanjuje za 10% u odnosu na utvrđenu početnu cijenu do unovčenja,</w:t>
      </w:r>
    </w:p>
    <w:p w:rsidRDefault="009422FC" w:rsidP="009422FC" w:rsidR="009422FC" w:rsidRPr="000553C6">
      <w:pPr>
        <w:ind w:firstLine="644"/>
        <w:jc w:val="both"/>
        <w:rPr>
          <w:sz w:val="24"/>
          <w:szCs w:val="24"/>
        </w:rPr>
      </w:pPr>
    </w:p>
    <w:p w:rsidRDefault="009422FC" w:rsidP="009422FC" w:rsidR="009422FC" w:rsidRPr="000553C6">
      <w:pPr>
        <w:ind w:firstLine="644"/>
        <w:jc w:val="both"/>
        <w:rPr>
          <w:sz w:val="24"/>
          <w:szCs w:val="24"/>
        </w:rPr>
      </w:pPr>
      <w:r w:rsidRPr="000553C6">
        <w:rPr>
          <w:sz w:val="24"/>
          <w:szCs w:val="24"/>
        </w:rPr>
        <w:t>3. d</w:t>
      </w:r>
      <w:r>
        <w:rPr>
          <w:sz w:val="24"/>
          <w:szCs w:val="24"/>
        </w:rPr>
        <w:t xml:space="preserve">avanju </w:t>
      </w:r>
      <w:r w:rsidRPr="000553C6">
        <w:rPr>
          <w:sz w:val="24"/>
          <w:szCs w:val="24"/>
        </w:rPr>
        <w:t>suglasnost</w:t>
      </w:r>
      <w:r>
        <w:rPr>
          <w:sz w:val="24"/>
          <w:szCs w:val="24"/>
        </w:rPr>
        <w:t>i</w:t>
      </w:r>
      <w:r w:rsidRPr="000553C6">
        <w:rPr>
          <w:sz w:val="24"/>
          <w:szCs w:val="24"/>
        </w:rPr>
        <w:t xml:space="preserve"> da angažira ovlaštenog revizora za procjenu udjela u vlasništvu dužnika u društvu OKSAYD d.o.o., te da ga nakon procjene izloži prodaji putem oglašavanja na web stranicama sudačke mreže po početnoj vrijednosti koju procijeni revizor, a na svakom daljnjem oglasu, ukoliko se ne unovči na prethodnima, da se početna cijena umanjuje za 10% u odnosu na utvrđenu početnu cijenu do unovčenja</w:t>
      </w:r>
    </w:p>
    <w:p w:rsidRDefault="009422FC" w:rsidP="009422FC" w:rsidR="009422FC" w:rsidRPr="000553C6">
      <w:pPr>
        <w:ind w:firstLine="644"/>
        <w:jc w:val="both"/>
        <w:rPr>
          <w:sz w:val="24"/>
          <w:szCs w:val="24"/>
        </w:rPr>
      </w:pPr>
    </w:p>
    <w:p w:rsidRDefault="009422FC" w:rsidP="009422FC" w:rsidR="009422FC" w:rsidRPr="000553C6">
      <w:pPr>
        <w:ind w:firstLine="644"/>
        <w:jc w:val="both"/>
        <w:rPr>
          <w:sz w:val="24"/>
          <w:szCs w:val="24"/>
        </w:rPr>
      </w:pPr>
      <w:r w:rsidRPr="000553C6">
        <w:rPr>
          <w:sz w:val="24"/>
          <w:szCs w:val="24"/>
        </w:rPr>
        <w:lastRenderedPageBreak/>
        <w:t>4. da</w:t>
      </w:r>
      <w:r>
        <w:rPr>
          <w:sz w:val="24"/>
          <w:szCs w:val="24"/>
        </w:rPr>
        <w:t xml:space="preserve">vanju </w:t>
      </w:r>
      <w:r w:rsidRPr="000553C6">
        <w:rPr>
          <w:sz w:val="24"/>
          <w:szCs w:val="24"/>
        </w:rPr>
        <w:t>suglasnost</w:t>
      </w:r>
      <w:r>
        <w:rPr>
          <w:sz w:val="24"/>
          <w:szCs w:val="24"/>
        </w:rPr>
        <w:t>i</w:t>
      </w:r>
      <w:r w:rsidRPr="000553C6">
        <w:rPr>
          <w:sz w:val="24"/>
          <w:szCs w:val="24"/>
        </w:rPr>
        <w:t xml:space="preserve"> stečajnom upravitelju da ovlasti odvjetnika u zastupanju u pravnim sporovima, na način da će stečajni upravitelj pokušati ovlastiti odvjetnika koje će se naplatiti po eventualnom uspjehu u sporu.</w:t>
      </w:r>
    </w:p>
    <w:p w:rsidRDefault="009422FC" w:rsidP="009422FC" w:rsidR="009422FC" w:rsidRPr="000553C6">
      <w:pPr>
        <w:ind w:firstLine="644"/>
        <w:jc w:val="both"/>
        <w:rPr>
          <w:sz w:val="24"/>
          <w:szCs w:val="24"/>
        </w:rPr>
      </w:pPr>
    </w:p>
    <w:p w:rsidRDefault="009422FC" w:rsidP="009422FC" w:rsidR="009422FC" w:rsidRPr="00AF4CAA">
      <w:pPr>
        <w:ind w:firstLine="644"/>
        <w:jc w:val="both"/>
        <w:rPr>
          <w:sz w:val="24"/>
          <w:szCs w:val="24"/>
        </w:rPr>
      </w:pPr>
      <w:r w:rsidRPr="00AF4CAA">
        <w:rPr>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9422FC" w:rsidP="009422FC" w:rsidR="009422FC" w:rsidRPr="00AF4CAA">
      <w:pPr>
        <w:jc w:val="both"/>
        <w:rPr>
          <w:sz w:val="24"/>
          <w:szCs w:val="24"/>
        </w:rPr>
      </w:pPr>
    </w:p>
    <w:p w:rsidRDefault="009422FC" w:rsidP="009422FC" w:rsidR="009422FC">
      <w:pPr>
        <w:ind w:firstLine="720"/>
        <w:jc w:val="both"/>
        <w:rPr>
          <w:bCs/>
          <w:sz w:val="24"/>
          <w:szCs w:val="24"/>
        </w:rPr>
      </w:pPr>
      <w:r w:rsidRPr="00AF4CAA">
        <w:rPr>
          <w:bCs/>
          <w:sz w:val="24"/>
          <w:szCs w:val="24"/>
        </w:rPr>
        <w:t>Stečajni upravitelj usmeno izlaže kao u svom pisanom izvješću, koje je sastavni dio ovog stečajnog spisa.</w:t>
      </w:r>
    </w:p>
    <w:p w:rsidRDefault="0012745C" w:rsidP="009422FC" w:rsidR="0012745C">
      <w:pPr>
        <w:ind w:firstLine="720"/>
        <w:jc w:val="both"/>
        <w:rPr>
          <w:bCs/>
          <w:sz w:val="24"/>
          <w:szCs w:val="24"/>
        </w:rPr>
      </w:pPr>
    </w:p>
    <w:p w:rsidRDefault="0012745C" w:rsidP="0012745C" w:rsidR="0012745C">
      <w:pPr>
        <w:ind w:firstLine="360"/>
        <w:jc w:val="both"/>
        <w:rPr>
          <w:sz w:val="24"/>
          <w:szCs w:val="24"/>
        </w:rPr>
      </w:pPr>
      <w:r>
        <w:rPr>
          <w:sz w:val="24"/>
          <w:szCs w:val="24"/>
        </w:rPr>
        <w:t xml:space="preserve">Vjerovnik Zvonko Grđan navodi a vezano za navode stečajnog upravitelja da 2014. Godine nije mogao utvrditi da je bila kriza kako su te godine radnicima plaće smanjene za 20% a nije im isplaćen niti prijevoz, uz obrazloženje da su nastupile teškoće u poslovanju. </w:t>
      </w:r>
      <w:r w:rsidR="00DA4C22">
        <w:rPr>
          <w:sz w:val="24"/>
          <w:szCs w:val="24"/>
        </w:rPr>
        <w:t>Stečajni upravitelj navodi da sve i da jest bila kriza 2014. godine zajam nije dao član društva.</w:t>
      </w:r>
    </w:p>
    <w:p w:rsidRDefault="00DA4C22" w:rsidP="0012745C" w:rsidR="00DA4C22">
      <w:pPr>
        <w:ind w:firstLine="360"/>
        <w:jc w:val="both"/>
        <w:rPr>
          <w:sz w:val="24"/>
          <w:szCs w:val="24"/>
        </w:rPr>
      </w:pPr>
    </w:p>
    <w:p w:rsidRDefault="00C42576" w:rsidP="0012745C" w:rsidR="00DA4C22">
      <w:pPr>
        <w:ind w:firstLine="360"/>
        <w:jc w:val="both"/>
        <w:rPr>
          <w:sz w:val="24"/>
          <w:szCs w:val="24"/>
        </w:rPr>
      </w:pPr>
      <w:r>
        <w:rPr>
          <w:sz w:val="24"/>
          <w:szCs w:val="24"/>
        </w:rPr>
        <w:t>Stečajni</w:t>
      </w:r>
      <w:r w:rsidR="00DA4C22">
        <w:rPr>
          <w:sz w:val="24"/>
          <w:szCs w:val="24"/>
        </w:rPr>
        <w:t xml:space="preserve"> upravitelj dodaje da je u međuvremenu angažirao zaštitarsku službenu radi velike količine pokretnina kao i željeza koje se nalaze oko nekretnine dužnika, da je prikupio tri ponude i angažirao najjeftiniju službu cijenu od 50,00 kn s PDV-om po satu i to 7 dana tjedno i 24 sata dnevno. </w:t>
      </w:r>
    </w:p>
    <w:p w:rsidRDefault="00DA4C22" w:rsidP="0012745C" w:rsidR="00DA4C22">
      <w:pPr>
        <w:ind w:firstLine="360"/>
        <w:jc w:val="both"/>
        <w:rPr>
          <w:sz w:val="24"/>
          <w:szCs w:val="24"/>
        </w:rPr>
      </w:pPr>
    </w:p>
    <w:p w:rsidRDefault="00C42576" w:rsidP="0012745C" w:rsidR="00DA4C22">
      <w:pPr>
        <w:ind w:firstLine="360"/>
        <w:jc w:val="both"/>
        <w:rPr>
          <w:sz w:val="24"/>
          <w:szCs w:val="24"/>
        </w:rPr>
      </w:pPr>
      <w:r>
        <w:rPr>
          <w:sz w:val="24"/>
          <w:szCs w:val="24"/>
        </w:rPr>
        <w:t>Nadalje stečajni</w:t>
      </w:r>
      <w:r w:rsidR="00DA4C22">
        <w:rPr>
          <w:sz w:val="24"/>
          <w:szCs w:val="24"/>
        </w:rPr>
        <w:t xml:space="preserve"> upravitelj dijeli mišljenje punomoćnika radnika da je uknjižba založnog prava gospodina Mulyaka </w:t>
      </w:r>
      <w:r>
        <w:rPr>
          <w:sz w:val="24"/>
          <w:szCs w:val="24"/>
        </w:rPr>
        <w:t>pobijana</w:t>
      </w:r>
      <w:r w:rsidR="00DA4C22">
        <w:rPr>
          <w:sz w:val="24"/>
          <w:szCs w:val="24"/>
        </w:rPr>
        <w:t xml:space="preserve"> pravna radnja slijedom čega predlaže da mu skupština odobri podnošenje tužbe radi pobijanja ali ukazuje da sve dok je založno upravo kao takvo upisano da je gospodin Mulyak razlučni vjerovnik.</w:t>
      </w:r>
    </w:p>
    <w:p w:rsidRDefault="00DA4C22" w:rsidP="0012745C" w:rsidR="00DA4C22">
      <w:pPr>
        <w:ind w:firstLine="360"/>
        <w:jc w:val="both"/>
        <w:rPr>
          <w:sz w:val="24"/>
          <w:szCs w:val="24"/>
        </w:rPr>
      </w:pPr>
    </w:p>
    <w:p w:rsidRDefault="00C42576" w:rsidP="0012745C" w:rsidR="00DA4C22" w:rsidRPr="0012745C">
      <w:pPr>
        <w:ind w:firstLine="360"/>
        <w:jc w:val="both"/>
        <w:rPr>
          <w:sz w:val="24"/>
          <w:szCs w:val="24"/>
        </w:rPr>
      </w:pPr>
      <w:r>
        <w:rPr>
          <w:sz w:val="24"/>
          <w:szCs w:val="24"/>
        </w:rPr>
        <w:t>Nadalje, stečajni</w:t>
      </w:r>
      <w:r w:rsidR="00DA4C22">
        <w:rPr>
          <w:sz w:val="24"/>
          <w:szCs w:val="24"/>
        </w:rPr>
        <w:t xml:space="preserve"> upravitelj predla</w:t>
      </w:r>
      <w:r>
        <w:rPr>
          <w:sz w:val="24"/>
          <w:szCs w:val="24"/>
        </w:rPr>
        <w:t>že a obzirom da je sa gospodinom</w:t>
      </w:r>
      <w:r w:rsidR="00DA4C22">
        <w:rPr>
          <w:sz w:val="24"/>
          <w:szCs w:val="24"/>
        </w:rPr>
        <w:t xml:space="preserve"> Salo m bio u kontaktu i da zna o njegovim navodima da postoje dva potencijalna kupca bilo same nekretnine dužnika a moguće čak i cijelog postrojenja kao i </w:t>
      </w:r>
      <w:r>
        <w:rPr>
          <w:sz w:val="24"/>
          <w:szCs w:val="24"/>
        </w:rPr>
        <w:t>obzirom</w:t>
      </w:r>
      <w:r w:rsidR="00DA4C22">
        <w:rPr>
          <w:sz w:val="24"/>
          <w:szCs w:val="24"/>
        </w:rPr>
        <w:t xml:space="preserve"> na to da je čak bilo riječ o izradi stečajnog plana da se pričeka sa prodajom nekretnine po odredbi čl. 247. Stečajnog zakona budući da</w:t>
      </w:r>
      <w:r>
        <w:rPr>
          <w:sz w:val="24"/>
          <w:szCs w:val="24"/>
        </w:rPr>
        <w:t xml:space="preserve"> je moguće da će</w:t>
      </w:r>
      <w:r w:rsidR="00DA4C22">
        <w:rPr>
          <w:sz w:val="24"/>
          <w:szCs w:val="24"/>
        </w:rPr>
        <w:t xml:space="preserve"> tada nekretnine biti prodana po znatno nižem iznosi u upitno je hoće li vjerovnici biti namireni</w:t>
      </w:r>
      <w:r>
        <w:rPr>
          <w:sz w:val="24"/>
          <w:szCs w:val="24"/>
        </w:rPr>
        <w:t xml:space="preserve">, predlaže odgodu odluke o prodaji po čl. 247. Za par mjeseci dok nastupi sa potencijalnim kupcima u kontakt i dok ne bude eventualno bilo moguće sastaviti stečajni plan. </w:t>
      </w:r>
    </w:p>
    <w:p w:rsidRDefault="009422FC" w:rsidP="009422FC" w:rsidR="009422FC">
      <w:pPr>
        <w:jc w:val="both"/>
        <w:rPr>
          <w:bCs/>
          <w:sz w:val="24"/>
          <w:szCs w:val="24"/>
        </w:rPr>
      </w:pPr>
    </w:p>
    <w:p w:rsidRDefault="00356939" w:rsidP="009422FC" w:rsidR="00356939">
      <w:pPr>
        <w:jc w:val="both"/>
        <w:rPr>
          <w:bCs/>
          <w:sz w:val="24"/>
          <w:szCs w:val="24"/>
        </w:rPr>
      </w:pPr>
      <w:r>
        <w:rPr>
          <w:bCs/>
          <w:sz w:val="24"/>
          <w:szCs w:val="24"/>
        </w:rPr>
        <w:tab/>
        <w:t>Punomoćnik radnika Tomislav Konfora navodi</w:t>
      </w:r>
      <w:r w:rsidR="00C42576">
        <w:rPr>
          <w:bCs/>
          <w:sz w:val="24"/>
          <w:szCs w:val="24"/>
        </w:rPr>
        <w:t xml:space="preserve"> da je suglasan s time da se pokuša naći ozbiljan kupac pa da se u tom pogledu pričeka sa prodajom nekretnine međutim predlaže da se danas donese odluka o pobijanju pravne radnje u odnosu na upis založnog prava gospodina Mulyaka. </w:t>
      </w:r>
    </w:p>
    <w:p w:rsidRDefault="00F57D96" w:rsidP="009422FC" w:rsidR="00F57D96">
      <w:pPr>
        <w:jc w:val="both"/>
        <w:rPr>
          <w:bCs/>
          <w:sz w:val="24"/>
          <w:szCs w:val="24"/>
        </w:rPr>
      </w:pPr>
    </w:p>
    <w:p w:rsidRDefault="00F57D96" w:rsidP="00F57D96" w:rsidR="00F57D96">
      <w:pPr>
        <w:ind w:firstLine="720"/>
        <w:jc w:val="both"/>
        <w:rPr>
          <w:bCs/>
          <w:sz w:val="24"/>
          <w:szCs w:val="24"/>
        </w:rPr>
      </w:pPr>
      <w:r>
        <w:rPr>
          <w:bCs/>
          <w:sz w:val="24"/>
          <w:szCs w:val="24"/>
        </w:rPr>
        <w:t xml:space="preserve">Stečajni upravitelj nadalje dodaje a u odnosu na osobno vozilo marke Peugeot 1992. godine da ne zna gdje je to vozila i da nije u njegovom posjedu pa iz komunikacije sa bivšim zz dužnika proizlazi da ni oni ne znaju gdje je vozilo, pa predlaže na starost vozila otpisati vozilo s popisa imovine dužnika. </w:t>
      </w:r>
    </w:p>
    <w:p w:rsidRDefault="00356939" w:rsidP="009422FC" w:rsidR="00356939" w:rsidRPr="00AF4CAA">
      <w:pPr>
        <w:jc w:val="both"/>
        <w:rPr>
          <w:sz w:val="24"/>
          <w:szCs w:val="24"/>
        </w:rPr>
      </w:pPr>
    </w:p>
    <w:p w:rsidRDefault="009422FC" w:rsidP="009422FC" w:rsidR="009422FC" w:rsidRPr="00AF4CAA">
      <w:pPr>
        <w:ind w:firstLine="720"/>
        <w:jc w:val="both"/>
        <w:rPr>
          <w:sz w:val="24"/>
          <w:szCs w:val="24"/>
        </w:rPr>
      </w:pPr>
      <w:r w:rsidRPr="00AF4CAA">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Default="009422FC" w:rsidP="009422FC" w:rsidR="009422FC" w:rsidRPr="00AF4CAA">
      <w:pPr>
        <w:ind w:firstLine="720"/>
        <w:jc w:val="both"/>
        <w:rPr>
          <w:sz w:val="24"/>
          <w:szCs w:val="24"/>
        </w:rPr>
      </w:pPr>
    </w:p>
    <w:p w:rsidRDefault="009422FC" w:rsidP="009422FC" w:rsidR="009422FC" w:rsidRPr="00AF4CAA">
      <w:pPr>
        <w:ind w:firstLine="720"/>
        <w:jc w:val="both"/>
        <w:rPr>
          <w:sz w:val="24"/>
          <w:szCs w:val="24"/>
        </w:rPr>
      </w:pPr>
      <w:r w:rsidRPr="00AF4CAA">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Default="009422FC" w:rsidP="009422FC" w:rsidR="009422FC" w:rsidRPr="00AF4CAA">
      <w:pPr>
        <w:ind w:firstLine="720"/>
        <w:jc w:val="both"/>
        <w:rPr>
          <w:sz w:val="24"/>
          <w:szCs w:val="24"/>
        </w:rPr>
      </w:pPr>
    </w:p>
    <w:p w:rsidRDefault="009422FC" w:rsidP="009422FC" w:rsidR="009422FC" w:rsidRPr="00AF4CAA">
      <w:pPr>
        <w:ind w:firstLine="720"/>
        <w:jc w:val="both"/>
        <w:rPr>
          <w:sz w:val="24"/>
          <w:szCs w:val="24"/>
        </w:rPr>
      </w:pPr>
      <w:r w:rsidRPr="00AF4CAA">
        <w:rPr>
          <w:sz w:val="24"/>
          <w:szCs w:val="24"/>
        </w:rPr>
        <w:t xml:space="preserve">Sudac obavještava vjerovnike kako će se glasovati dizanjem ruke. Nakon glasovanja  sudac će objaviti rezultate glasovanja. </w:t>
      </w:r>
    </w:p>
    <w:p w:rsidRDefault="009422FC" w:rsidP="009422FC" w:rsidR="009422FC" w:rsidRPr="00AF4CAA">
      <w:pPr>
        <w:jc w:val="both"/>
        <w:rPr>
          <w:bCs/>
          <w:sz w:val="24"/>
          <w:szCs w:val="24"/>
        </w:rPr>
      </w:pPr>
    </w:p>
    <w:p w:rsidRDefault="009422FC" w:rsidP="009422FC" w:rsidR="009422FC" w:rsidRPr="00AF4CAA">
      <w:pPr>
        <w:ind w:firstLine="720"/>
        <w:jc w:val="both"/>
        <w:rPr>
          <w:bCs/>
          <w:sz w:val="24"/>
          <w:szCs w:val="24"/>
        </w:rPr>
      </w:pPr>
      <w:r w:rsidRPr="00AF4CAA">
        <w:rPr>
          <w:bCs/>
          <w:sz w:val="24"/>
          <w:szCs w:val="24"/>
        </w:rPr>
        <w:t>Sudac utvrđuje da je na ročištu nazočno</w:t>
      </w:r>
      <w:r w:rsidRPr="004B7CB4">
        <w:rPr>
          <w:bCs/>
          <w:sz w:val="24"/>
          <w:szCs w:val="24"/>
        </w:rPr>
        <w:t xml:space="preserve"> </w:t>
      </w:r>
      <w:r w:rsidR="004B7CB4" w:rsidRPr="004B7CB4">
        <w:rPr>
          <w:bCs/>
          <w:sz w:val="24"/>
          <w:szCs w:val="24"/>
        </w:rPr>
        <w:t>9</w:t>
      </w:r>
      <w:r w:rsidRPr="004B7CB4">
        <w:rPr>
          <w:bCs/>
          <w:sz w:val="24"/>
          <w:szCs w:val="24"/>
        </w:rPr>
        <w:t xml:space="preserve"> </w:t>
      </w:r>
      <w:r w:rsidRPr="00AF4CAA">
        <w:rPr>
          <w:bCs/>
          <w:sz w:val="24"/>
          <w:szCs w:val="24"/>
        </w:rPr>
        <w:t>vjerovnika koji imaju pravo glasa i donošenja odluka i to:</w:t>
      </w:r>
    </w:p>
    <w:p w:rsidRDefault="009422FC" w:rsidP="009422FC" w:rsidR="009422FC" w:rsidRPr="00AF4CAA">
      <w:pPr>
        <w:ind w:firstLine="720"/>
        <w:jc w:val="both"/>
        <w:rPr>
          <w:bCs/>
          <w:sz w:val="24"/>
          <w:szCs w:val="24"/>
        </w:rPr>
      </w:pPr>
    </w:p>
    <w:p w:rsidRDefault="004B7CB4" w:rsidP="004B7CB4" w:rsidR="009422FC" w:rsidRPr="004B7CB4">
      <w:pPr>
        <w:pStyle w:val="Odlomakpopisa"/>
        <w:numPr>
          <w:ilvl w:val="0"/>
          <w:numId w:val="23"/>
        </w:numPr>
        <w:jc w:val="both"/>
        <w:rPr>
          <w:rFonts w:hAnsi="Times New Roman" w:ascii="Times New Roman"/>
          <w:bCs/>
          <w:sz w:val="24"/>
          <w:szCs w:val="24"/>
        </w:rPr>
      </w:pPr>
      <w:r w:rsidRPr="004B7CB4">
        <w:rPr>
          <w:rFonts w:hAnsi="Times New Roman" w:ascii="Times New Roman"/>
          <w:sz w:val="24"/>
          <w:szCs w:val="24"/>
        </w:rPr>
        <w:t xml:space="preserve">Gašparac Željko, Grđan Zvonko, Modrić Božo, Novak Nenad, Samaržija Krešimir, Stipković Darko, punomoćnik Tomislav Konforta </w:t>
      </w:r>
    </w:p>
    <w:p w:rsidRDefault="004B7CB4" w:rsidP="004B7CB4" w:rsidR="004B7CB4" w:rsidRPr="004B7CB4">
      <w:pPr>
        <w:pStyle w:val="Odlomakpopisa"/>
        <w:numPr>
          <w:ilvl w:val="0"/>
          <w:numId w:val="23"/>
        </w:numPr>
        <w:jc w:val="both"/>
        <w:rPr>
          <w:rFonts w:hAnsi="Times New Roman" w:ascii="Times New Roman"/>
          <w:sz w:val="24"/>
          <w:szCs w:val="24"/>
        </w:rPr>
      </w:pPr>
      <w:r w:rsidRPr="004B7CB4">
        <w:rPr>
          <w:rFonts w:hAnsi="Times New Roman" w:ascii="Times New Roman"/>
          <w:sz w:val="24"/>
          <w:szCs w:val="24"/>
        </w:rPr>
        <w:t>Vladimir Mulyak, odvjetnici Damir Pokupec u zamjeni za odvj. Ivana Boričevića po punomoći u spisu</w:t>
      </w:r>
    </w:p>
    <w:p w:rsidRDefault="004B7CB4" w:rsidP="004B7CB4" w:rsidR="004B7CB4" w:rsidRPr="004B7CB4">
      <w:pPr>
        <w:pStyle w:val="Odlomakpopisa"/>
        <w:numPr>
          <w:ilvl w:val="0"/>
          <w:numId w:val="23"/>
        </w:numPr>
        <w:jc w:val="both"/>
        <w:rPr>
          <w:rFonts w:hAnsi="Times New Roman" w:ascii="Times New Roman"/>
          <w:bCs/>
          <w:sz w:val="24"/>
          <w:szCs w:val="24"/>
        </w:rPr>
      </w:pPr>
      <w:r w:rsidRPr="004B7CB4">
        <w:rPr>
          <w:rFonts w:hAnsi="Times New Roman" w:ascii="Times New Roman"/>
          <w:bCs/>
          <w:sz w:val="24"/>
          <w:szCs w:val="24"/>
        </w:rPr>
        <w:t xml:space="preserve">Vladimir Bezruk po punomoćniku Sergeyu Salo </w:t>
      </w:r>
    </w:p>
    <w:p w:rsidRDefault="004B7CB4" w:rsidP="004B7CB4" w:rsidR="004B7CB4" w:rsidRPr="004B7CB4">
      <w:pPr>
        <w:pStyle w:val="Odlomakpopisa"/>
        <w:numPr>
          <w:ilvl w:val="0"/>
          <w:numId w:val="23"/>
        </w:numPr>
        <w:jc w:val="both"/>
        <w:rPr>
          <w:rFonts w:hAnsi="Times New Roman" w:ascii="Times New Roman"/>
          <w:bCs/>
          <w:sz w:val="24"/>
          <w:szCs w:val="24"/>
        </w:rPr>
      </w:pPr>
      <w:r w:rsidRPr="004B7CB4">
        <w:rPr>
          <w:rFonts w:hAnsi="Times New Roman" w:ascii="Times New Roman"/>
          <w:bCs/>
          <w:sz w:val="24"/>
          <w:szCs w:val="24"/>
        </w:rPr>
        <w:t>Jasmina Salo po punomoćniku Sergeyu Salo</w:t>
      </w:r>
    </w:p>
    <w:p w:rsidRDefault="009422FC" w:rsidP="009422FC" w:rsidR="009422FC" w:rsidRPr="00AF4CAA">
      <w:pPr>
        <w:jc w:val="both"/>
        <w:rPr>
          <w:bCs/>
          <w:sz w:val="24"/>
          <w:szCs w:val="24"/>
        </w:rPr>
      </w:pPr>
    </w:p>
    <w:p w:rsidRDefault="009422FC" w:rsidP="009422FC" w:rsidR="009422FC" w:rsidRPr="00AF4CAA">
      <w:pPr>
        <w:jc w:val="both"/>
        <w:rPr>
          <w:bCs/>
          <w:sz w:val="24"/>
          <w:szCs w:val="24"/>
        </w:rPr>
      </w:pPr>
      <w:r w:rsidRPr="00AF4CAA">
        <w:rPr>
          <w:bCs/>
          <w:sz w:val="24"/>
          <w:szCs w:val="24"/>
        </w:rPr>
        <w:tab/>
        <w:t xml:space="preserve">Stečajni vjerovnici donose </w:t>
      </w:r>
      <w:r w:rsidR="005D6400">
        <w:rPr>
          <w:bCs/>
          <w:sz w:val="24"/>
          <w:szCs w:val="24"/>
        </w:rPr>
        <w:t xml:space="preserve">jednoglasno </w:t>
      </w:r>
      <w:r w:rsidRPr="00AF4CAA">
        <w:rPr>
          <w:bCs/>
          <w:sz w:val="24"/>
          <w:szCs w:val="24"/>
        </w:rPr>
        <w:t>sljedeće:</w:t>
      </w:r>
    </w:p>
    <w:p w:rsidRDefault="009422FC" w:rsidP="009422FC" w:rsidR="009422FC" w:rsidRPr="00AF4CAA">
      <w:pPr>
        <w:ind w:firstLine="720"/>
        <w:jc w:val="both"/>
        <w:rPr>
          <w:bCs/>
          <w:sz w:val="24"/>
          <w:szCs w:val="24"/>
        </w:rPr>
      </w:pPr>
      <w:r w:rsidRPr="00AF4CAA">
        <w:rPr>
          <w:bCs/>
          <w:sz w:val="24"/>
          <w:szCs w:val="24"/>
        </w:rPr>
        <w:t xml:space="preserve"> </w:t>
      </w:r>
    </w:p>
    <w:p w:rsidRDefault="009422FC" w:rsidP="009422FC" w:rsidR="009422FC" w:rsidRPr="00AF4CAA">
      <w:pPr>
        <w:jc w:val="center"/>
        <w:rPr>
          <w:bCs/>
          <w:sz w:val="24"/>
          <w:szCs w:val="24"/>
        </w:rPr>
      </w:pPr>
      <w:r w:rsidRPr="00AF4CAA">
        <w:rPr>
          <w:bCs/>
          <w:sz w:val="24"/>
          <w:szCs w:val="24"/>
        </w:rPr>
        <w:t xml:space="preserve">O D L U K E </w:t>
      </w:r>
    </w:p>
    <w:p w:rsidRDefault="009422FC" w:rsidP="009422FC" w:rsidR="009422FC" w:rsidRPr="00AF4CAA">
      <w:pPr>
        <w:tabs>
          <w:tab w:pos="4716" w:val="center"/>
          <w:tab w:pos="9072" w:val="right"/>
        </w:tabs>
        <w:ind w:firstLine="360"/>
        <w:rPr>
          <w:b/>
          <w:sz w:val="24"/>
          <w:szCs w:val="24"/>
        </w:rPr>
      </w:pPr>
    </w:p>
    <w:p w:rsidRDefault="009422FC" w:rsidP="00F57D96" w:rsidR="009422FC" w:rsidRPr="00F57D96">
      <w:pPr>
        <w:pStyle w:val="Odlomakpopisa"/>
        <w:ind w:left="0"/>
        <w:jc w:val="both"/>
        <w:rPr>
          <w:rFonts w:hAnsi="Times New Roman" w:ascii="Times New Roman"/>
          <w:sz w:val="24"/>
          <w:szCs w:val="24"/>
        </w:rPr>
      </w:pPr>
      <w:r w:rsidRPr="00AF4CAA">
        <w:rPr>
          <w:rFonts w:hAnsi="Times New Roman" w:ascii="Times New Roman"/>
          <w:sz w:val="24"/>
          <w:szCs w:val="24"/>
        </w:rPr>
        <w:t xml:space="preserve">1. </w:t>
      </w:r>
      <w:r w:rsidR="00F57D96">
        <w:rPr>
          <w:rFonts w:hAnsi="Times New Roman" w:ascii="Times New Roman"/>
          <w:sz w:val="24"/>
          <w:szCs w:val="24"/>
        </w:rPr>
        <w:t xml:space="preserve"> </w:t>
      </w:r>
      <w:r w:rsidRPr="00AF4CAA">
        <w:rPr>
          <w:rFonts w:hAnsi="Times New Roman" w:ascii="Times New Roman"/>
          <w:sz w:val="24"/>
          <w:szCs w:val="24"/>
        </w:rPr>
        <w:t>prihvaća se izvješće stečajnog upravitelja o tijeku stečajnog postupka i stanju stečajne mase u odnosu na imovinu dužnika, obveze dužnika, te financijsko izvješće vezano uz prihode u dosadašnjem tijeku postupka, podmirene troškove, za dospjele, a nepodmirene troškove u dosadašnjem tijeku postupka, te planirane troškove za naredno šestomjesečno razdoblje kao i u od</w:t>
      </w:r>
      <w:r w:rsidR="005D6400">
        <w:rPr>
          <w:rFonts w:hAnsi="Times New Roman" w:ascii="Times New Roman"/>
          <w:sz w:val="24"/>
          <w:szCs w:val="24"/>
        </w:rPr>
        <w:t>nosu na stanje pravnih predmeta.</w:t>
      </w:r>
    </w:p>
    <w:p w:rsidRDefault="009422FC" w:rsidP="009422FC" w:rsidR="005D6400">
      <w:pPr>
        <w:spacing w:lineRule="auto" w:line="276"/>
        <w:jc w:val="both"/>
        <w:rPr>
          <w:sz w:val="24"/>
          <w:szCs w:val="24"/>
        </w:rPr>
      </w:pPr>
      <w:r w:rsidRPr="00AF4CAA">
        <w:rPr>
          <w:sz w:val="24"/>
          <w:szCs w:val="24"/>
        </w:rPr>
        <w:t xml:space="preserve">2. </w:t>
      </w:r>
      <w:r w:rsidR="00F57D96">
        <w:rPr>
          <w:sz w:val="24"/>
          <w:szCs w:val="24"/>
        </w:rPr>
        <w:t xml:space="preserve">  </w:t>
      </w:r>
      <w:r w:rsidR="005D6400">
        <w:rPr>
          <w:sz w:val="24"/>
          <w:szCs w:val="24"/>
        </w:rPr>
        <w:t xml:space="preserve">poslovanje </w:t>
      </w:r>
      <w:r w:rsidR="00B2050A">
        <w:rPr>
          <w:sz w:val="24"/>
          <w:szCs w:val="24"/>
        </w:rPr>
        <w:t xml:space="preserve">stečajnog </w:t>
      </w:r>
      <w:r w:rsidR="005D6400">
        <w:rPr>
          <w:sz w:val="24"/>
          <w:szCs w:val="24"/>
        </w:rPr>
        <w:t>dužnika se obustavlja.</w:t>
      </w:r>
    </w:p>
    <w:p w:rsidRDefault="005D6400" w:rsidP="009422FC" w:rsidR="005D6400">
      <w:pPr>
        <w:spacing w:lineRule="auto" w:line="276"/>
        <w:jc w:val="both"/>
        <w:rPr>
          <w:sz w:val="24"/>
          <w:szCs w:val="24"/>
        </w:rPr>
      </w:pPr>
    </w:p>
    <w:p w:rsidRDefault="005D6400" w:rsidP="009422FC" w:rsidR="009422FC">
      <w:pPr>
        <w:spacing w:lineRule="auto" w:line="276"/>
        <w:jc w:val="both"/>
        <w:rPr>
          <w:sz w:val="24"/>
          <w:szCs w:val="24"/>
        </w:rPr>
      </w:pPr>
      <w:r>
        <w:rPr>
          <w:sz w:val="24"/>
          <w:szCs w:val="24"/>
        </w:rPr>
        <w:t xml:space="preserve">3. </w:t>
      </w:r>
      <w:r w:rsidRPr="00AF4CAA">
        <w:rPr>
          <w:sz w:val="24"/>
          <w:szCs w:val="24"/>
        </w:rPr>
        <w:t xml:space="preserve"> </w:t>
      </w:r>
      <w:r w:rsidR="00F57D96">
        <w:rPr>
          <w:sz w:val="24"/>
          <w:szCs w:val="24"/>
        </w:rPr>
        <w:t>odobrava se stečajnom upravitelju ugovor koji je sklopio sa zaštitarskom službom Mediteran Security  d.o.o. dana 1. lipnja 2019. te mu se daje odobrenje da po isteku ugovora sklopi novi ugovor s istom tvrtkom i pod istim uvjetima na vrijeme od daljnjih tri mjeseca te da svaka tri mjeseca obnavlja sklopljeni ugovor sve do prodaje imovine dužnika.</w:t>
      </w:r>
    </w:p>
    <w:p w:rsidRDefault="00F57D96" w:rsidP="009422FC" w:rsidR="00F57D96" w:rsidRPr="00AF4CAA">
      <w:pPr>
        <w:spacing w:lineRule="auto" w:line="276"/>
        <w:jc w:val="both"/>
        <w:rPr>
          <w:sz w:val="24"/>
          <w:szCs w:val="24"/>
        </w:rPr>
      </w:pPr>
    </w:p>
    <w:p w:rsidRDefault="005D6400" w:rsidP="009422FC" w:rsidR="005D6400">
      <w:pPr>
        <w:spacing w:lineRule="auto" w:line="276"/>
        <w:jc w:val="both"/>
        <w:rPr>
          <w:sz w:val="24"/>
          <w:szCs w:val="24"/>
        </w:rPr>
      </w:pPr>
      <w:r>
        <w:rPr>
          <w:sz w:val="24"/>
          <w:szCs w:val="24"/>
        </w:rPr>
        <w:t>4</w:t>
      </w:r>
      <w:r w:rsidR="009422FC" w:rsidRPr="00AF4CAA">
        <w:rPr>
          <w:sz w:val="24"/>
          <w:szCs w:val="24"/>
        </w:rPr>
        <w:t>.</w:t>
      </w:r>
      <w:r>
        <w:rPr>
          <w:sz w:val="24"/>
          <w:szCs w:val="24"/>
        </w:rPr>
        <w:t xml:space="preserve"> odgađa se donošenje odluke o prodaji nekretnine dužnika po čl. 247. Stečajnog zakona na vrijeme od 3 mjeseca radi pokušaja sačinjavanja stečajnog plana. </w:t>
      </w:r>
      <w:r w:rsidR="009422FC" w:rsidRPr="00AF4CAA">
        <w:rPr>
          <w:sz w:val="24"/>
          <w:szCs w:val="24"/>
        </w:rPr>
        <w:t xml:space="preserve"> </w:t>
      </w:r>
    </w:p>
    <w:p w:rsidRDefault="00F57D96" w:rsidP="009422FC" w:rsidR="00F57D96">
      <w:pPr>
        <w:spacing w:lineRule="auto" w:line="276"/>
        <w:jc w:val="both"/>
        <w:rPr>
          <w:sz w:val="24"/>
          <w:szCs w:val="24"/>
        </w:rPr>
      </w:pPr>
    </w:p>
    <w:p w:rsidRDefault="00F57D96" w:rsidP="009422FC" w:rsidR="00F57D96">
      <w:pPr>
        <w:spacing w:lineRule="auto" w:line="276"/>
        <w:jc w:val="both"/>
        <w:rPr>
          <w:sz w:val="24"/>
          <w:szCs w:val="24"/>
        </w:rPr>
      </w:pPr>
      <w:r>
        <w:rPr>
          <w:sz w:val="24"/>
          <w:szCs w:val="24"/>
        </w:rPr>
        <w:t xml:space="preserve">5. daje se odobrenje stečajnom upravitelj otpisati iz imovine dužnika osobno vozilo marke Peugeot 1992. godište. </w:t>
      </w:r>
    </w:p>
    <w:p w:rsidRDefault="00F57D96" w:rsidP="009422FC" w:rsidR="00F57D96">
      <w:pPr>
        <w:spacing w:lineRule="auto" w:line="276"/>
        <w:jc w:val="both"/>
        <w:rPr>
          <w:sz w:val="24"/>
          <w:szCs w:val="24"/>
        </w:rPr>
      </w:pPr>
    </w:p>
    <w:p w:rsidRDefault="00F57D96" w:rsidP="00F57D96" w:rsidR="00F57D96" w:rsidRPr="00AF4CAA">
      <w:pPr>
        <w:spacing w:lineRule="auto" w:line="276"/>
        <w:jc w:val="both"/>
        <w:rPr>
          <w:sz w:val="24"/>
          <w:szCs w:val="24"/>
        </w:rPr>
      </w:pPr>
      <w:r>
        <w:rPr>
          <w:sz w:val="24"/>
          <w:szCs w:val="24"/>
        </w:rPr>
        <w:t>6. D</w:t>
      </w:r>
      <w:r w:rsidRPr="00AF4CAA">
        <w:rPr>
          <w:sz w:val="24"/>
          <w:szCs w:val="24"/>
        </w:rPr>
        <w:t>aje se suglasnost stečajnom upravitelju</w:t>
      </w:r>
      <w:r>
        <w:rPr>
          <w:sz w:val="24"/>
          <w:szCs w:val="24"/>
        </w:rPr>
        <w:t xml:space="preserve"> </w:t>
      </w:r>
      <w:r w:rsidRPr="00AF4CAA">
        <w:rPr>
          <w:sz w:val="24"/>
          <w:szCs w:val="24"/>
        </w:rPr>
        <w:t xml:space="preserve"> ovlasti</w:t>
      </w:r>
      <w:r>
        <w:rPr>
          <w:sz w:val="24"/>
          <w:szCs w:val="24"/>
        </w:rPr>
        <w:t>ti</w:t>
      </w:r>
      <w:r w:rsidRPr="00AF4CAA">
        <w:rPr>
          <w:sz w:val="24"/>
          <w:szCs w:val="24"/>
        </w:rPr>
        <w:t xml:space="preserve"> odvjetnika</w:t>
      </w:r>
      <w:r>
        <w:rPr>
          <w:sz w:val="24"/>
          <w:szCs w:val="24"/>
        </w:rPr>
        <w:t xml:space="preserve"> za</w:t>
      </w:r>
      <w:r w:rsidRPr="00AF4CAA">
        <w:rPr>
          <w:sz w:val="24"/>
          <w:szCs w:val="24"/>
        </w:rPr>
        <w:t xml:space="preserve"> zastupanju u </w:t>
      </w:r>
      <w:r>
        <w:rPr>
          <w:sz w:val="24"/>
          <w:szCs w:val="24"/>
        </w:rPr>
        <w:t xml:space="preserve">tekućim pravnim </w:t>
      </w:r>
      <w:r w:rsidRPr="00AF4CAA">
        <w:rPr>
          <w:sz w:val="24"/>
          <w:szCs w:val="24"/>
        </w:rPr>
        <w:t xml:space="preserve">sporovima, </w:t>
      </w:r>
      <w:r w:rsidR="002A42E1">
        <w:rPr>
          <w:sz w:val="24"/>
          <w:szCs w:val="24"/>
        </w:rPr>
        <w:t xml:space="preserve">kao i u sporovima koje moguće budu pokrenuti protiv stečajnog dužnika </w:t>
      </w:r>
      <w:r w:rsidRPr="00AF4CAA">
        <w:rPr>
          <w:sz w:val="24"/>
          <w:szCs w:val="24"/>
        </w:rPr>
        <w:t>na način da će stečajni upravitelj pokušati ovlastiti odvjetnika koje će se naplatiti po eventualnom uspjehu u sporu.</w:t>
      </w:r>
    </w:p>
    <w:p w:rsidRDefault="005D6400" w:rsidP="009422FC" w:rsidR="005D6400">
      <w:pPr>
        <w:spacing w:lineRule="auto" w:line="276"/>
        <w:jc w:val="both"/>
        <w:rPr>
          <w:sz w:val="24"/>
          <w:szCs w:val="24"/>
        </w:rPr>
      </w:pPr>
    </w:p>
    <w:p w:rsidRDefault="005D6400" w:rsidP="005D6400" w:rsidR="005D6400">
      <w:pPr>
        <w:jc w:val="both"/>
        <w:rPr>
          <w:sz w:val="24"/>
          <w:szCs w:val="24"/>
        </w:rPr>
      </w:pPr>
      <w:r w:rsidRPr="005D6400">
        <w:rPr>
          <w:sz w:val="24"/>
          <w:szCs w:val="24"/>
        </w:rPr>
        <w:t xml:space="preserve">Prelazi se na donošenje odluke radi pobijanja pravne radnje Vladimira Mulyaka i to sporazuma o osiguranju novčane tražbine od 15.11.2018. solemniziranog kod javnog bilježnika Tihane Sudar pod brojem Ov-12060/18. </w:t>
      </w:r>
      <w:r w:rsidR="00F57D96">
        <w:rPr>
          <w:sz w:val="24"/>
          <w:szCs w:val="24"/>
        </w:rPr>
        <w:t xml:space="preserve">Punomoćnik radnika navodi da je taj ugovor sklopljen sa samim sobom budući da je Vladimir Mulayak s jedne strane zajmodavac a s druge strane direktor zajmoprimaca. </w:t>
      </w:r>
    </w:p>
    <w:p w:rsidRDefault="00F57D96" w:rsidP="005D6400" w:rsidR="00F57D96">
      <w:pPr>
        <w:jc w:val="both"/>
        <w:rPr>
          <w:sz w:val="24"/>
          <w:szCs w:val="24"/>
        </w:rPr>
      </w:pPr>
    </w:p>
    <w:p w:rsidRDefault="00F57D96" w:rsidP="005D6400" w:rsidR="00F57D96">
      <w:pPr>
        <w:jc w:val="both"/>
        <w:rPr>
          <w:sz w:val="24"/>
          <w:szCs w:val="24"/>
        </w:rPr>
      </w:pPr>
      <w:r>
        <w:rPr>
          <w:sz w:val="24"/>
          <w:szCs w:val="24"/>
        </w:rPr>
        <w:t xml:space="preserve">Pun. Vladimira Mulyaka navodi da je to netočno obzirom za isto postoji suglasnost skupštine. </w:t>
      </w:r>
    </w:p>
    <w:p w:rsidRDefault="005D6400" w:rsidP="005D6400" w:rsidR="005D6400" w:rsidRPr="005D6400">
      <w:pPr>
        <w:jc w:val="both"/>
        <w:rPr>
          <w:bCs/>
          <w:sz w:val="24"/>
          <w:szCs w:val="24"/>
        </w:rPr>
      </w:pPr>
    </w:p>
    <w:p w:rsidRDefault="005D6400" w:rsidP="005D6400" w:rsidR="005D6400">
      <w:pPr>
        <w:jc w:val="both"/>
        <w:rPr>
          <w:bCs/>
          <w:sz w:val="24"/>
          <w:szCs w:val="24"/>
        </w:rPr>
      </w:pPr>
      <w:r w:rsidRPr="005D6400">
        <w:rPr>
          <w:sz w:val="24"/>
          <w:szCs w:val="24"/>
        </w:rPr>
        <w:t xml:space="preserve">U dijelu donošenje odluke sudjeluju sijedeći članovi skupštine  Gašparac Željko, Grđan Zvonko, Modrić Božo, Novak Nenad, Samaržija Krešimir, Stipković Darko, punomoćnik Tomislav Konforta </w:t>
      </w:r>
      <w:r w:rsidRPr="005D6400">
        <w:rPr>
          <w:bCs/>
          <w:sz w:val="24"/>
          <w:szCs w:val="24"/>
        </w:rPr>
        <w:t>Vladimir Bezruk po punomoćniku Sergeyu Salo Jasmina Salo po punomoćniku Sergeyu Salo</w:t>
      </w:r>
      <w:r>
        <w:rPr>
          <w:bCs/>
          <w:sz w:val="24"/>
          <w:szCs w:val="24"/>
        </w:rPr>
        <w:t>.</w:t>
      </w:r>
    </w:p>
    <w:p w:rsidRDefault="005D6400" w:rsidP="005D6400" w:rsidR="005D6400">
      <w:pPr>
        <w:jc w:val="both"/>
        <w:rPr>
          <w:bCs/>
          <w:sz w:val="24"/>
          <w:szCs w:val="24"/>
        </w:rPr>
      </w:pPr>
    </w:p>
    <w:p w:rsidRDefault="005D6400" w:rsidP="00B2050A" w:rsidR="00B2050A">
      <w:pPr>
        <w:jc w:val="both"/>
        <w:rPr>
          <w:bCs/>
          <w:sz w:val="24"/>
          <w:szCs w:val="24"/>
        </w:rPr>
      </w:pPr>
      <w:r w:rsidRPr="00B2050A">
        <w:rPr>
          <w:bCs/>
          <w:sz w:val="24"/>
          <w:szCs w:val="24"/>
        </w:rPr>
        <w:t>Članovi skupštine jednoglasno donose slijedeću odluku</w:t>
      </w:r>
      <w:r w:rsidR="00B2050A" w:rsidRPr="00B2050A">
        <w:rPr>
          <w:bCs/>
          <w:sz w:val="24"/>
          <w:szCs w:val="24"/>
        </w:rPr>
        <w:t xml:space="preserve"> </w:t>
      </w:r>
    </w:p>
    <w:p w:rsidRDefault="00B2050A" w:rsidP="00B2050A" w:rsidR="00B2050A" w:rsidRPr="00B2050A">
      <w:pPr>
        <w:jc w:val="both"/>
        <w:rPr>
          <w:bCs/>
          <w:sz w:val="24"/>
          <w:szCs w:val="24"/>
        </w:rPr>
      </w:pPr>
    </w:p>
    <w:p w:rsidRDefault="00B2050A" w:rsidP="00B2050A" w:rsidR="005D6400" w:rsidRPr="00B2050A">
      <w:pPr>
        <w:jc w:val="both"/>
        <w:rPr>
          <w:sz w:val="24"/>
          <w:szCs w:val="24"/>
        </w:rPr>
      </w:pPr>
      <w:r w:rsidRPr="00B2050A">
        <w:rPr>
          <w:bCs/>
          <w:sz w:val="24"/>
          <w:szCs w:val="24"/>
        </w:rPr>
        <w:t>7.</w:t>
      </w:r>
      <w:r>
        <w:rPr>
          <w:bCs/>
          <w:sz w:val="24"/>
          <w:szCs w:val="24"/>
        </w:rPr>
        <w:t xml:space="preserve"> D</w:t>
      </w:r>
      <w:r w:rsidR="005D6400" w:rsidRPr="00B2050A">
        <w:rPr>
          <w:bCs/>
          <w:sz w:val="24"/>
          <w:szCs w:val="24"/>
        </w:rPr>
        <w:t xml:space="preserve">aje se suglasnost stečajnom upravitelju za podnošenje tužbe radi pobijanja pravne radnje </w:t>
      </w:r>
      <w:r w:rsidR="005D6400" w:rsidRPr="00B2050A">
        <w:rPr>
          <w:sz w:val="24"/>
          <w:szCs w:val="24"/>
        </w:rPr>
        <w:t xml:space="preserve">Vladimira Mulyaka i to sporazuma o osiguranju novčane tražbine od 15.11.2018. solemniziranog kod javnog bilježnika Tihane Sudar pod brojem Ov-12060/18. </w:t>
      </w:r>
    </w:p>
    <w:p w:rsidRDefault="005D6400" w:rsidP="005D6400" w:rsidR="005D6400">
      <w:pPr>
        <w:jc w:val="both"/>
        <w:rPr>
          <w:sz w:val="24"/>
          <w:szCs w:val="24"/>
        </w:rPr>
      </w:pPr>
    </w:p>
    <w:p w:rsidRDefault="00F57D96" w:rsidP="00F57D96" w:rsidR="009422FC" w:rsidRPr="00F57D96">
      <w:pPr>
        <w:jc w:val="both"/>
        <w:rPr>
          <w:sz w:val="24"/>
          <w:szCs w:val="24"/>
        </w:rPr>
      </w:pPr>
      <w:r>
        <w:rPr>
          <w:sz w:val="24"/>
          <w:szCs w:val="24"/>
        </w:rPr>
        <w:t xml:space="preserve">8. </w:t>
      </w:r>
      <w:r w:rsidR="005D6400" w:rsidRPr="00F57D96">
        <w:rPr>
          <w:sz w:val="24"/>
          <w:szCs w:val="24"/>
        </w:rPr>
        <w:t>D</w:t>
      </w:r>
      <w:r w:rsidR="009422FC" w:rsidRPr="00F57D96">
        <w:rPr>
          <w:sz w:val="24"/>
          <w:szCs w:val="24"/>
        </w:rPr>
        <w:t>aje se suglasnost stečajnom upravitelju da</w:t>
      </w:r>
      <w:r w:rsidR="005D6400" w:rsidRPr="00F57D96">
        <w:rPr>
          <w:sz w:val="24"/>
          <w:szCs w:val="24"/>
        </w:rPr>
        <w:t xml:space="preserve"> u svrhu pokretanja prethodno navedenog </w:t>
      </w:r>
      <w:r w:rsidR="00B2050A">
        <w:rPr>
          <w:sz w:val="24"/>
          <w:szCs w:val="24"/>
        </w:rPr>
        <w:t>postupka</w:t>
      </w:r>
      <w:r w:rsidR="005D6400" w:rsidRPr="00F57D96">
        <w:rPr>
          <w:sz w:val="24"/>
          <w:szCs w:val="24"/>
        </w:rPr>
        <w:t xml:space="preserve"> </w:t>
      </w:r>
      <w:r w:rsidR="009422FC" w:rsidRPr="00F57D96">
        <w:rPr>
          <w:sz w:val="24"/>
          <w:szCs w:val="24"/>
        </w:rPr>
        <w:t>ovlasti odvjetnika u zastupanju u pravnim sporovima, na način da će stečajni upravitelj pokušati ovlastiti odvjetnika koje će se naplatiti po eventualnom uspjehu u sporu.</w:t>
      </w:r>
    </w:p>
    <w:p w:rsidRDefault="009422FC" w:rsidP="00F57D96" w:rsidR="009422FC" w:rsidRPr="00AF4CAA">
      <w:pPr>
        <w:jc w:val="both"/>
        <w:rPr>
          <w:bCs/>
          <w:sz w:val="24"/>
          <w:szCs w:val="24"/>
        </w:rPr>
      </w:pPr>
    </w:p>
    <w:p w:rsidRDefault="009422FC" w:rsidP="00F57D96" w:rsidR="009422FC" w:rsidRPr="00AF4CAA">
      <w:pPr>
        <w:jc w:val="center"/>
        <w:rPr>
          <w:bCs/>
          <w:sz w:val="24"/>
          <w:szCs w:val="24"/>
        </w:rPr>
      </w:pPr>
      <w:r w:rsidRPr="00AF4CAA">
        <w:rPr>
          <w:bCs/>
          <w:sz w:val="24"/>
          <w:szCs w:val="24"/>
        </w:rPr>
        <w:t>Dovršeno u</w:t>
      </w:r>
      <w:r w:rsidR="00F57D96">
        <w:rPr>
          <w:bCs/>
          <w:sz w:val="24"/>
          <w:szCs w:val="24"/>
        </w:rPr>
        <w:t xml:space="preserve"> 1</w:t>
      </w:r>
      <w:r w:rsidR="00654C9E">
        <w:rPr>
          <w:bCs/>
          <w:sz w:val="24"/>
          <w:szCs w:val="24"/>
        </w:rPr>
        <w:t>2,1</w:t>
      </w:r>
      <w:r w:rsidR="00B2050A">
        <w:rPr>
          <w:bCs/>
          <w:sz w:val="24"/>
          <w:szCs w:val="24"/>
        </w:rPr>
        <w:t>2</w:t>
      </w:r>
      <w:r w:rsidR="005D6400">
        <w:rPr>
          <w:bCs/>
          <w:color w:val="FF0000"/>
          <w:sz w:val="24"/>
          <w:szCs w:val="24"/>
        </w:rPr>
        <w:t xml:space="preserve"> </w:t>
      </w:r>
      <w:r w:rsidRPr="00AF4CAA">
        <w:rPr>
          <w:bCs/>
          <w:sz w:val="24"/>
          <w:szCs w:val="24"/>
        </w:rPr>
        <w:t xml:space="preserve"> sati.</w:t>
      </w:r>
    </w:p>
    <w:p w:rsidRDefault="009422FC" w:rsidP="009422FC" w:rsidR="009422FC" w:rsidRPr="00AF4CAA">
      <w:pPr>
        <w:jc w:val="center"/>
        <w:rPr>
          <w:bCs/>
          <w:sz w:val="24"/>
          <w:szCs w:val="24"/>
        </w:rPr>
      </w:pPr>
    </w:p>
    <w:p w:rsidRDefault="009422FC" w:rsidP="00F57D96" w:rsidR="009422FC" w:rsidRPr="00AF4CAA">
      <w:pPr>
        <w:jc w:val="center"/>
        <w:rPr>
          <w:bCs/>
          <w:sz w:val="24"/>
          <w:szCs w:val="24"/>
        </w:rPr>
      </w:pPr>
      <w:r w:rsidRPr="00AF4CAA">
        <w:rPr>
          <w:bCs/>
          <w:sz w:val="24"/>
          <w:szCs w:val="24"/>
        </w:rPr>
        <w:t>Sudac</w:t>
      </w:r>
    </w:p>
    <w:p w:rsidRDefault="009422FC" w:rsidP="009422FC" w:rsidR="009422FC" w:rsidRPr="00AF4CAA">
      <w:pPr>
        <w:jc w:val="center"/>
        <w:rPr>
          <w:bCs/>
          <w:sz w:val="24"/>
          <w:szCs w:val="24"/>
        </w:rPr>
      </w:pPr>
    </w:p>
    <w:p w:rsidRDefault="009422FC" w:rsidP="009422FC" w:rsidR="009422FC" w:rsidRPr="00AF4CAA">
      <w:pPr>
        <w:jc w:val="center"/>
        <w:rPr>
          <w:bCs/>
          <w:sz w:val="24"/>
          <w:szCs w:val="24"/>
        </w:rPr>
      </w:pPr>
      <w:r w:rsidRPr="00AF4CAA">
        <w:rPr>
          <w:bCs/>
          <w:sz w:val="24"/>
          <w:szCs w:val="24"/>
        </w:rPr>
        <w:t>Zapisničar</w:t>
      </w:r>
    </w:p>
    <w:p w:rsidRDefault="009422FC" w:rsidP="009422FC" w:rsidR="009422FC" w:rsidRPr="00AF4CAA">
      <w:pPr>
        <w:jc w:val="both"/>
        <w:rPr>
          <w:bCs/>
          <w:sz w:val="24"/>
          <w:szCs w:val="24"/>
        </w:rPr>
      </w:pPr>
      <w:r w:rsidRPr="00AF4CAA">
        <w:rPr>
          <w:bCs/>
          <w:sz w:val="24"/>
          <w:szCs w:val="24"/>
        </w:rPr>
        <w:t>Stečajni upravitelj</w:t>
      </w:r>
      <w:r w:rsidRPr="00AF4CAA">
        <w:rPr>
          <w:bCs/>
          <w:sz w:val="24"/>
          <w:szCs w:val="24"/>
        </w:rPr>
        <w:tab/>
      </w:r>
      <w:r w:rsidRPr="00AF4CAA">
        <w:rPr>
          <w:bCs/>
          <w:sz w:val="24"/>
          <w:szCs w:val="24"/>
        </w:rPr>
        <w:tab/>
      </w:r>
      <w:r w:rsidRPr="00AF4CAA">
        <w:rPr>
          <w:bCs/>
          <w:sz w:val="24"/>
          <w:szCs w:val="24"/>
        </w:rPr>
        <w:tab/>
      </w:r>
      <w:r w:rsidRPr="00AF4CAA">
        <w:rPr>
          <w:bCs/>
          <w:sz w:val="24"/>
          <w:szCs w:val="24"/>
        </w:rPr>
        <w:tab/>
      </w:r>
      <w:r w:rsidRPr="00AF4CAA">
        <w:rPr>
          <w:bCs/>
          <w:sz w:val="24"/>
          <w:szCs w:val="24"/>
        </w:rPr>
        <w:tab/>
      </w:r>
      <w:r w:rsidRPr="00AF4CAA">
        <w:rPr>
          <w:bCs/>
          <w:sz w:val="24"/>
          <w:szCs w:val="24"/>
        </w:rPr>
        <w:tab/>
      </w:r>
      <w:r w:rsidRPr="00AF4CAA">
        <w:rPr>
          <w:bCs/>
          <w:sz w:val="24"/>
          <w:szCs w:val="24"/>
        </w:rPr>
        <w:tab/>
        <w:t xml:space="preserve">  </w:t>
      </w:r>
    </w:p>
    <w:p w:rsidRDefault="009422FC" w:rsidP="009422FC" w:rsidR="009422FC" w:rsidRPr="00AF4CAA">
      <w:pPr>
        <w:jc w:val="right"/>
        <w:rPr>
          <w:bCs/>
          <w:sz w:val="24"/>
          <w:szCs w:val="24"/>
        </w:rPr>
      </w:pPr>
    </w:p>
    <w:p w:rsidRDefault="004A38B4" w:rsidP="00853FF6" w:rsidR="004A38B4" w:rsidRPr="00DC17B8">
      <w:pPr>
        <w:jc w:val="center"/>
        <w:rPr>
          <w:bCs/>
          <w:sz w:val="24"/>
          <w:szCs w:val="24"/>
        </w:rPr>
      </w:pPr>
    </w:p>
    <w:p w:rsidRDefault="00037E28" w:rsidP="00F57D96" w:rsidR="003E49B9" w:rsidRPr="00DC17B8">
      <w:pPr>
        <w:jc w:val="both"/>
        <w:rPr>
          <w:bCs/>
          <w:sz w:val="24"/>
          <w:szCs w:val="24"/>
        </w:rPr>
      </w:pPr>
      <w:r w:rsidRPr="00DC17B8">
        <w:rPr>
          <w:bCs/>
          <w:sz w:val="24"/>
          <w:szCs w:val="24"/>
        </w:rPr>
        <w:tab/>
      </w:r>
      <w:r w:rsidRPr="00DC17B8">
        <w:rPr>
          <w:bCs/>
          <w:sz w:val="24"/>
          <w:szCs w:val="24"/>
        </w:rPr>
        <w:tab/>
      </w:r>
      <w:r w:rsidRPr="00DC17B8">
        <w:rPr>
          <w:bCs/>
          <w:sz w:val="24"/>
          <w:szCs w:val="24"/>
        </w:rPr>
        <w:tab/>
        <w:t xml:space="preserve">  </w:t>
      </w:r>
    </w:p>
    <w:p w:rsidRDefault="00037E28" w:rsidP="003E49B9" w:rsidR="00853FF6" w:rsidRPr="00AF4CAA">
      <w:pPr>
        <w:jc w:val="right"/>
        <w:rPr>
          <w:bCs/>
          <w:sz w:val="24"/>
          <w:szCs w:val="24"/>
        </w:rPr>
      </w:pPr>
      <w:r w:rsidRPr="00DC17B8">
        <w:rPr>
          <w:bCs/>
          <w:sz w:val="24"/>
          <w:szCs w:val="24"/>
        </w:rPr>
        <w:t xml:space="preserve"> </w:t>
      </w:r>
      <w:r w:rsidR="00853FF6" w:rsidRPr="00DC17B8">
        <w:rPr>
          <w:bCs/>
          <w:sz w:val="24"/>
          <w:szCs w:val="24"/>
        </w:rPr>
        <w:t>Stečajni vjerovnici</w:t>
      </w:r>
    </w:p>
    <w:sectPr w:rsidSect="00D81A44" w:rsidR="00853FF6" w:rsidRPr="00AF4CAA">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49B9" w:rsidR="003E49B9">
      <w:r>
        <w:separator/>
      </w:r>
    </w:p>
  </w:endnote>
  <w:endnote w:id="0" w:type="continuationSeparator">
    <w:p w:rsidRDefault="003E49B9" w:rsidR="003E49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49B9" w:rsidR="003E49B9">
      <w:r>
        <w:separator/>
      </w:r>
    </w:p>
  </w:footnote>
  <w:footnote w:id="0" w:type="continuationSeparator">
    <w:p w:rsidRDefault="003E49B9" w:rsidR="003E49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191" w:rsidP="00D81A44" w:rsidR="003E49B9">
    <w:pPr>
      <w:pStyle w:val="Zaglavlje"/>
      <w:framePr w:y="1" w:xAlign="center" w:vAnchor="text" w:hAnchor="margin" w:wrap="around"/>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Default="003E49B9" w:rsidR="003E49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191" w:rsidP="00D81A44" w:rsidR="003E49B9">
    <w:pPr>
      <w:pStyle w:val="Zaglavlje"/>
      <w:framePr w:y="1" w:xAlign="center" w:vAnchor="text" w:hAnchor="margin" w:wrap="around"/>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CC49F8">
      <w:rPr>
        <w:rStyle w:val="Brojstranice"/>
        <w:noProof/>
      </w:rPr>
      <w:t>13</w:t>
    </w:r>
    <w:r>
      <w:rPr>
        <w:rStyle w:val="Brojstranice"/>
      </w:rPr>
      <w:fldChar w:fldCharType="end"/>
    </w:r>
  </w:p>
  <w:p w:rsidRDefault="00651434" w:rsidP="00AA1621" w:rsidR="003E49B9" w:rsidRPr="00AF4CAA">
    <w:pPr>
      <w:pStyle w:val="Zaglavlje"/>
      <w:jc w:val="right"/>
      <w:rPr>
        <w:sz w:val="24"/>
        <w:szCs w:val="24"/>
      </w:rPr>
    </w:pPr>
    <w:r>
      <w:rPr>
        <w:bCs/>
        <w:sz w:val="22"/>
        <w:szCs w:val="22"/>
      </w:rPr>
      <w:tab/>
    </w:r>
    <w:r>
      <w:rPr>
        <w:bCs/>
        <w:sz w:val="22"/>
        <w:szCs w:val="22"/>
      </w:rPr>
      <w:tab/>
    </w:r>
    <w:r w:rsidR="00AF47E8" w:rsidRPr="00AF4CAA">
      <w:rPr>
        <w:bCs/>
        <w:sz w:val="24"/>
        <w:szCs w:val="24"/>
      </w:rPr>
      <w:t>46</w:t>
    </w:r>
    <w:r w:rsidR="0064196D" w:rsidRPr="00AF4CAA">
      <w:rPr>
        <w:bCs/>
        <w:sz w:val="24"/>
        <w:szCs w:val="24"/>
      </w:rPr>
      <w:t>. St-</w:t>
    </w:r>
    <w:r w:rsidR="00AF47E8" w:rsidRPr="00AF4CAA">
      <w:rPr>
        <w:bCs/>
        <w:sz w:val="24"/>
        <w:szCs w:val="24"/>
      </w:rPr>
      <w:t>2899</w:t>
    </w:r>
    <w:r w:rsidR="004E4004" w:rsidRPr="00AF4CAA">
      <w:rPr>
        <w:bCs/>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531711"/>
    <w:multiLevelType w:val="hybridMultilevel"/>
    <w:tmpl w:val="D962045A"/>
    <w:lvl w:tplc="59BAAE82"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E5E6916"/>
    <w:multiLevelType w:val="hybridMultilevel"/>
    <w:tmpl w:val="25626FFE"/>
    <w:lvl w:tplc="8E4A188C"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BEE2F47"/>
    <w:multiLevelType w:val="hybridMultilevel"/>
    <w:tmpl w:val="4266BF08"/>
    <w:lvl w:tplc="62802CF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25312FD"/>
    <w:multiLevelType w:val="hybridMultilevel"/>
    <w:tmpl w:val="889C6114"/>
    <w:lvl w:tplc="431E2248" w:ilvl="0">
      <w:start w:val="46"/>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6C8742A"/>
    <w:multiLevelType w:val="hybridMultilevel"/>
    <w:tmpl w:val="72AE21D0"/>
    <w:lvl w:tplc="9F12FD0C" w:ilvl="0">
      <w:start w:val="4"/>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832461A"/>
    <w:multiLevelType w:val="hybridMultilevel"/>
    <w:tmpl w:val="3B9299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8">
    <w:nsid w:val="308C1514"/>
    <w:multiLevelType w:val="hybridMultilevel"/>
    <w:tmpl w:val="A7608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13049D0"/>
    <w:multiLevelType w:val="hybridMultilevel"/>
    <w:tmpl w:val="DD7462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CEC6A77"/>
    <w:multiLevelType w:val="hybridMultilevel"/>
    <w:tmpl w:val="C08C6E9C"/>
    <w:lvl w:tplc="C238690C"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335B6E"/>
    <w:multiLevelType w:val="hybridMultilevel"/>
    <w:tmpl w:val="69BA9D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7E14C8"/>
    <w:multiLevelType w:val="hybridMultilevel"/>
    <w:tmpl w:val="EFA09344"/>
    <w:lvl w:tplc="1C100576" w:ilvl="0">
      <w:start w:val="12"/>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0AB2A87"/>
    <w:multiLevelType w:val="hybridMultilevel"/>
    <w:tmpl w:val="C492BD46"/>
    <w:lvl w:tplc="A95A7366"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06756E"/>
    <w:multiLevelType w:val="hybridMultilevel"/>
    <w:tmpl w:val="4ED0D2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8E92DC0"/>
    <w:multiLevelType w:val="hybridMultilevel"/>
    <w:tmpl w:val="CE646132"/>
    <w:lvl w:tplc="F45C037A" w:ilvl="0">
      <w:start w:val="1"/>
      <w:numFmt w:val="bullet"/>
      <w:lvlText w:val=""/>
      <w:lvlJc w:val="left"/>
      <w:pPr>
        <w:ind w:hanging="360" w:left="720"/>
      </w:pPr>
      <w:rPr>
        <w:rFonts w:cs="Times New Roman" w:eastAsia="Times New Roman"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E651B42"/>
    <w:multiLevelType w:val="hybridMultilevel"/>
    <w:tmpl w:val="87F09496"/>
    <w:lvl w:tplc="AFFE4392"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5EAA5EDC"/>
    <w:multiLevelType w:val="hybridMultilevel"/>
    <w:tmpl w:val="780CC20A"/>
    <w:lvl w:tplc="AA144B3E" w:ilvl="0">
      <w:start w:val="5"/>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5F8D7C28"/>
    <w:multiLevelType w:val="hybridMultilevel"/>
    <w:tmpl w:val="4BF8CA32"/>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67907DE"/>
    <w:multiLevelType w:val="hybridMultilevel"/>
    <w:tmpl w:val="1AC07AF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05C3D77"/>
    <w:multiLevelType w:val="hybridMultilevel"/>
    <w:tmpl w:val="714CF4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80C386D"/>
    <w:multiLevelType w:val="hybridMultilevel"/>
    <w:tmpl w:val="3B9299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9B26FF2"/>
    <w:multiLevelType w:val="hybridMultilevel"/>
    <w:tmpl w:val="67A491AA"/>
    <w:lvl w:tplc="A3601196" w:ilvl="0">
      <w:start w:val="1"/>
      <w:numFmt w:val="decimal"/>
      <w:lvlText w:val="%1."/>
      <w:lvlJc w:val="left"/>
      <w:pPr>
        <w:ind w:hanging="360" w:left="644"/>
      </w:pPr>
      <w:rPr>
        <w:rFonts w:cs="Times New Roman" w:hAnsi="Times New Roman" w:ascii="Times New Roman"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4">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4"/>
  </w:num>
  <w:num w:numId="2">
    <w:abstractNumId w:val="13"/>
  </w:num>
  <w:num w:numId="3">
    <w:abstractNumId w:val="18"/>
  </w:num>
  <w:num w:numId="4">
    <w:abstractNumId w:val="23"/>
  </w:num>
  <w:num w:numId="5">
    <w:abstractNumId w:val="1"/>
  </w:num>
  <w:num w:numId="6">
    <w:abstractNumId w:val="0"/>
  </w:num>
  <w:num w:numId="7">
    <w:abstractNumId w:val="7"/>
  </w:num>
  <w:num w:numId="8">
    <w:abstractNumId w:val="2"/>
  </w:num>
  <w:num w:numId="9">
    <w:abstractNumId w:val="20"/>
  </w:num>
  <w:num w:numId="10">
    <w:abstractNumId w:val="12"/>
  </w:num>
  <w:num w:numId="11">
    <w:abstractNumId w:val="5"/>
  </w:num>
  <w:num w:numId="12">
    <w:abstractNumId w:val="1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4"/>
  </w:num>
  <w:num w:numId="17">
    <w:abstractNumId w:val="10"/>
  </w:num>
  <w:num w:numId="18">
    <w:abstractNumId w:val="8"/>
  </w:num>
  <w:num w:numId="19">
    <w:abstractNumId w:val="19"/>
  </w:num>
  <w:num w:numId="20">
    <w:abstractNumId w:val="6"/>
  </w:num>
  <w:num w:numId="21">
    <w:abstractNumId w:val="22"/>
  </w:num>
  <w:num w:numId="22">
    <w:abstractNumId w:val="15"/>
  </w:num>
  <w:num w:numId="23">
    <w:abstractNumId w:val="3"/>
  </w:num>
  <w:num w:numId="24">
    <w:abstractNumId w:val="21"/>
  </w:num>
  <w:num w:numId="25">
    <w:abstractNumId w:val="14"/>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62D6"/>
    <w:rsid w:val="00011BA0"/>
    <w:rsid w:val="000144D2"/>
    <w:rsid w:val="0001643C"/>
    <w:rsid w:val="0001698E"/>
    <w:rsid w:val="000232A5"/>
    <w:rsid w:val="00027B30"/>
    <w:rsid w:val="00037E28"/>
    <w:rsid w:val="0004539A"/>
    <w:rsid w:val="000553C6"/>
    <w:rsid w:val="00056C8A"/>
    <w:rsid w:val="0006081E"/>
    <w:rsid w:val="00064134"/>
    <w:rsid w:val="00064D54"/>
    <w:rsid w:val="0007058D"/>
    <w:rsid w:val="00077929"/>
    <w:rsid w:val="00081274"/>
    <w:rsid w:val="00086FC1"/>
    <w:rsid w:val="00096978"/>
    <w:rsid w:val="000A3575"/>
    <w:rsid w:val="000B3B1B"/>
    <w:rsid w:val="000B796B"/>
    <w:rsid w:val="000C753A"/>
    <w:rsid w:val="000D28B2"/>
    <w:rsid w:val="000D7DFE"/>
    <w:rsid w:val="000E1538"/>
    <w:rsid w:val="000E3266"/>
    <w:rsid w:val="000E7ADD"/>
    <w:rsid w:val="000F0EBC"/>
    <w:rsid w:val="000F1C78"/>
    <w:rsid w:val="000F6F82"/>
    <w:rsid w:val="001001FB"/>
    <w:rsid w:val="00103804"/>
    <w:rsid w:val="0010502C"/>
    <w:rsid w:val="0010553E"/>
    <w:rsid w:val="00107F5E"/>
    <w:rsid w:val="0011067C"/>
    <w:rsid w:val="0011161B"/>
    <w:rsid w:val="001139BC"/>
    <w:rsid w:val="00115992"/>
    <w:rsid w:val="00117D8C"/>
    <w:rsid w:val="00126497"/>
    <w:rsid w:val="0012745C"/>
    <w:rsid w:val="00127F65"/>
    <w:rsid w:val="001314BD"/>
    <w:rsid w:val="00134D09"/>
    <w:rsid w:val="00135DA5"/>
    <w:rsid w:val="00150D16"/>
    <w:rsid w:val="00155D26"/>
    <w:rsid w:val="00175846"/>
    <w:rsid w:val="00182244"/>
    <w:rsid w:val="0018330E"/>
    <w:rsid w:val="00191219"/>
    <w:rsid w:val="00192476"/>
    <w:rsid w:val="00192F02"/>
    <w:rsid w:val="001A16C9"/>
    <w:rsid w:val="001A33C2"/>
    <w:rsid w:val="001B1357"/>
    <w:rsid w:val="001B2756"/>
    <w:rsid w:val="001B2FB3"/>
    <w:rsid w:val="001B6E33"/>
    <w:rsid w:val="001B7A0E"/>
    <w:rsid w:val="001C479F"/>
    <w:rsid w:val="001C4906"/>
    <w:rsid w:val="001C50EF"/>
    <w:rsid w:val="001D0D42"/>
    <w:rsid w:val="001E1576"/>
    <w:rsid w:val="001E17DE"/>
    <w:rsid w:val="001E1FBD"/>
    <w:rsid w:val="001F34B5"/>
    <w:rsid w:val="002106B6"/>
    <w:rsid w:val="00217B3D"/>
    <w:rsid w:val="00221B10"/>
    <w:rsid w:val="00226E6C"/>
    <w:rsid w:val="00237320"/>
    <w:rsid w:val="00240B29"/>
    <w:rsid w:val="00244BB6"/>
    <w:rsid w:val="002505ED"/>
    <w:rsid w:val="00271ADD"/>
    <w:rsid w:val="0027653E"/>
    <w:rsid w:val="002A42E1"/>
    <w:rsid w:val="002A6ACD"/>
    <w:rsid w:val="002A6D1A"/>
    <w:rsid w:val="002B1350"/>
    <w:rsid w:val="002B262D"/>
    <w:rsid w:val="002C04C6"/>
    <w:rsid w:val="002D3EE7"/>
    <w:rsid w:val="002E59B3"/>
    <w:rsid w:val="002F1C90"/>
    <w:rsid w:val="003039DD"/>
    <w:rsid w:val="00316A33"/>
    <w:rsid w:val="0032019A"/>
    <w:rsid w:val="003216AA"/>
    <w:rsid w:val="00322042"/>
    <w:rsid w:val="0032744A"/>
    <w:rsid w:val="003311DA"/>
    <w:rsid w:val="00331F95"/>
    <w:rsid w:val="003378F8"/>
    <w:rsid w:val="003408B0"/>
    <w:rsid w:val="00341610"/>
    <w:rsid w:val="00342CA2"/>
    <w:rsid w:val="00356939"/>
    <w:rsid w:val="00385DE7"/>
    <w:rsid w:val="00387E9A"/>
    <w:rsid w:val="00390E57"/>
    <w:rsid w:val="003919FF"/>
    <w:rsid w:val="00396443"/>
    <w:rsid w:val="003A1613"/>
    <w:rsid w:val="003A5728"/>
    <w:rsid w:val="003A6002"/>
    <w:rsid w:val="003B020D"/>
    <w:rsid w:val="003C65CD"/>
    <w:rsid w:val="003C6A5D"/>
    <w:rsid w:val="003E1FDA"/>
    <w:rsid w:val="003E49B9"/>
    <w:rsid w:val="003E4BFA"/>
    <w:rsid w:val="003E5674"/>
    <w:rsid w:val="003F00DA"/>
    <w:rsid w:val="003F01CF"/>
    <w:rsid w:val="003F4A7C"/>
    <w:rsid w:val="003F54C1"/>
    <w:rsid w:val="00410609"/>
    <w:rsid w:val="00413DAB"/>
    <w:rsid w:val="00427B12"/>
    <w:rsid w:val="00427BF5"/>
    <w:rsid w:val="00446C91"/>
    <w:rsid w:val="00456F28"/>
    <w:rsid w:val="0046060C"/>
    <w:rsid w:val="004608A0"/>
    <w:rsid w:val="00461ECA"/>
    <w:rsid w:val="004642DE"/>
    <w:rsid w:val="00464E3A"/>
    <w:rsid w:val="0046757C"/>
    <w:rsid w:val="004718C3"/>
    <w:rsid w:val="00477293"/>
    <w:rsid w:val="00480A89"/>
    <w:rsid w:val="004843E5"/>
    <w:rsid w:val="00487031"/>
    <w:rsid w:val="0049076A"/>
    <w:rsid w:val="004A38B4"/>
    <w:rsid w:val="004B003E"/>
    <w:rsid w:val="004B35A8"/>
    <w:rsid w:val="004B7CB4"/>
    <w:rsid w:val="004C088A"/>
    <w:rsid w:val="004D7795"/>
    <w:rsid w:val="004E0DCB"/>
    <w:rsid w:val="004E3BB6"/>
    <w:rsid w:val="004E4004"/>
    <w:rsid w:val="004F4DF8"/>
    <w:rsid w:val="004F7191"/>
    <w:rsid w:val="00502A7F"/>
    <w:rsid w:val="00507252"/>
    <w:rsid w:val="0051244E"/>
    <w:rsid w:val="00515C65"/>
    <w:rsid w:val="0052515C"/>
    <w:rsid w:val="0053166F"/>
    <w:rsid w:val="00531CF3"/>
    <w:rsid w:val="00536010"/>
    <w:rsid w:val="00540890"/>
    <w:rsid w:val="00541729"/>
    <w:rsid w:val="005501AB"/>
    <w:rsid w:val="00552DB1"/>
    <w:rsid w:val="0055503A"/>
    <w:rsid w:val="005568C5"/>
    <w:rsid w:val="00567070"/>
    <w:rsid w:val="00567D0C"/>
    <w:rsid w:val="00576140"/>
    <w:rsid w:val="00577C20"/>
    <w:rsid w:val="005924E0"/>
    <w:rsid w:val="005A1B42"/>
    <w:rsid w:val="005A5AD4"/>
    <w:rsid w:val="005B6AEF"/>
    <w:rsid w:val="005D6400"/>
    <w:rsid w:val="005E4D8C"/>
    <w:rsid w:val="005E5D9C"/>
    <w:rsid w:val="00611B77"/>
    <w:rsid w:val="006165AE"/>
    <w:rsid w:val="00623BBA"/>
    <w:rsid w:val="00630059"/>
    <w:rsid w:val="00631C0B"/>
    <w:rsid w:val="00632F42"/>
    <w:rsid w:val="00634789"/>
    <w:rsid w:val="00636A2A"/>
    <w:rsid w:val="00640018"/>
    <w:rsid w:val="0064196D"/>
    <w:rsid w:val="006471B8"/>
    <w:rsid w:val="00650286"/>
    <w:rsid w:val="00651434"/>
    <w:rsid w:val="006528D4"/>
    <w:rsid w:val="00654C9E"/>
    <w:rsid w:val="006607A1"/>
    <w:rsid w:val="00663853"/>
    <w:rsid w:val="006640D9"/>
    <w:rsid w:val="00671107"/>
    <w:rsid w:val="006719B1"/>
    <w:rsid w:val="00684164"/>
    <w:rsid w:val="0069544C"/>
    <w:rsid w:val="006A4FAF"/>
    <w:rsid w:val="006A7BCB"/>
    <w:rsid w:val="006B0CE1"/>
    <w:rsid w:val="006C47AB"/>
    <w:rsid w:val="006E0F38"/>
    <w:rsid w:val="006F2F2E"/>
    <w:rsid w:val="006F3E6F"/>
    <w:rsid w:val="0070654E"/>
    <w:rsid w:val="0071313D"/>
    <w:rsid w:val="00715157"/>
    <w:rsid w:val="0071633C"/>
    <w:rsid w:val="007258DD"/>
    <w:rsid w:val="007265E7"/>
    <w:rsid w:val="00733A1C"/>
    <w:rsid w:val="00736E2D"/>
    <w:rsid w:val="00742688"/>
    <w:rsid w:val="00752DB8"/>
    <w:rsid w:val="00753FA5"/>
    <w:rsid w:val="0075543A"/>
    <w:rsid w:val="00756047"/>
    <w:rsid w:val="0076080B"/>
    <w:rsid w:val="007657B8"/>
    <w:rsid w:val="00766E12"/>
    <w:rsid w:val="0077792F"/>
    <w:rsid w:val="0078250E"/>
    <w:rsid w:val="007937E8"/>
    <w:rsid w:val="007B3374"/>
    <w:rsid w:val="007C305A"/>
    <w:rsid w:val="007D2A47"/>
    <w:rsid w:val="007E4CC1"/>
    <w:rsid w:val="007F34F0"/>
    <w:rsid w:val="007F72CE"/>
    <w:rsid w:val="00800080"/>
    <w:rsid w:val="0082501F"/>
    <w:rsid w:val="0083259F"/>
    <w:rsid w:val="00843640"/>
    <w:rsid w:val="00853FF6"/>
    <w:rsid w:val="00860BCD"/>
    <w:rsid w:val="0086261A"/>
    <w:rsid w:val="008770DE"/>
    <w:rsid w:val="00884ADB"/>
    <w:rsid w:val="008A286D"/>
    <w:rsid w:val="008B25B6"/>
    <w:rsid w:val="008B7B64"/>
    <w:rsid w:val="008C2E15"/>
    <w:rsid w:val="008D6A10"/>
    <w:rsid w:val="008F2000"/>
    <w:rsid w:val="008F276F"/>
    <w:rsid w:val="008F629C"/>
    <w:rsid w:val="00902467"/>
    <w:rsid w:val="0090304A"/>
    <w:rsid w:val="00903627"/>
    <w:rsid w:val="0091399E"/>
    <w:rsid w:val="00935ABA"/>
    <w:rsid w:val="00935FF2"/>
    <w:rsid w:val="009422FC"/>
    <w:rsid w:val="00950CAB"/>
    <w:rsid w:val="00952ED3"/>
    <w:rsid w:val="00954EEB"/>
    <w:rsid w:val="009574C6"/>
    <w:rsid w:val="0096064B"/>
    <w:rsid w:val="00963263"/>
    <w:rsid w:val="00967E1C"/>
    <w:rsid w:val="00970469"/>
    <w:rsid w:val="00971100"/>
    <w:rsid w:val="00976B73"/>
    <w:rsid w:val="009857F6"/>
    <w:rsid w:val="009874FB"/>
    <w:rsid w:val="00991E2D"/>
    <w:rsid w:val="00995029"/>
    <w:rsid w:val="009A16CE"/>
    <w:rsid w:val="009A4549"/>
    <w:rsid w:val="009B1B66"/>
    <w:rsid w:val="009B3177"/>
    <w:rsid w:val="009B4223"/>
    <w:rsid w:val="009C4493"/>
    <w:rsid w:val="009C65DC"/>
    <w:rsid w:val="009C7DA4"/>
    <w:rsid w:val="009E0988"/>
    <w:rsid w:val="009F3B2D"/>
    <w:rsid w:val="00A00232"/>
    <w:rsid w:val="00A0229C"/>
    <w:rsid w:val="00A04A7E"/>
    <w:rsid w:val="00A05284"/>
    <w:rsid w:val="00A100DB"/>
    <w:rsid w:val="00A170F3"/>
    <w:rsid w:val="00A173D3"/>
    <w:rsid w:val="00A325D0"/>
    <w:rsid w:val="00A36CB7"/>
    <w:rsid w:val="00A42A19"/>
    <w:rsid w:val="00A50A56"/>
    <w:rsid w:val="00A61BA8"/>
    <w:rsid w:val="00A62D78"/>
    <w:rsid w:val="00A63425"/>
    <w:rsid w:val="00A661F9"/>
    <w:rsid w:val="00A66749"/>
    <w:rsid w:val="00A721A3"/>
    <w:rsid w:val="00A72C8B"/>
    <w:rsid w:val="00A741C4"/>
    <w:rsid w:val="00A803CD"/>
    <w:rsid w:val="00A80F37"/>
    <w:rsid w:val="00A82AF3"/>
    <w:rsid w:val="00A83C65"/>
    <w:rsid w:val="00A84154"/>
    <w:rsid w:val="00A956F1"/>
    <w:rsid w:val="00A95AC1"/>
    <w:rsid w:val="00AA0037"/>
    <w:rsid w:val="00AA1621"/>
    <w:rsid w:val="00AA6F70"/>
    <w:rsid w:val="00AB0A43"/>
    <w:rsid w:val="00AB50AD"/>
    <w:rsid w:val="00AD60F1"/>
    <w:rsid w:val="00AE029A"/>
    <w:rsid w:val="00AE17A8"/>
    <w:rsid w:val="00AE1F14"/>
    <w:rsid w:val="00AE3986"/>
    <w:rsid w:val="00AF0288"/>
    <w:rsid w:val="00AF470C"/>
    <w:rsid w:val="00AF47E8"/>
    <w:rsid w:val="00AF4CAA"/>
    <w:rsid w:val="00B0129A"/>
    <w:rsid w:val="00B054B7"/>
    <w:rsid w:val="00B2050A"/>
    <w:rsid w:val="00B20591"/>
    <w:rsid w:val="00B34BC4"/>
    <w:rsid w:val="00B3581E"/>
    <w:rsid w:val="00B3704A"/>
    <w:rsid w:val="00B409A9"/>
    <w:rsid w:val="00B418A2"/>
    <w:rsid w:val="00B47E22"/>
    <w:rsid w:val="00B67A87"/>
    <w:rsid w:val="00B72F7D"/>
    <w:rsid w:val="00B832CD"/>
    <w:rsid w:val="00B84F6E"/>
    <w:rsid w:val="00B97A43"/>
    <w:rsid w:val="00BA4CA1"/>
    <w:rsid w:val="00BA4F1D"/>
    <w:rsid w:val="00BA720D"/>
    <w:rsid w:val="00BB6FEA"/>
    <w:rsid w:val="00BB724E"/>
    <w:rsid w:val="00BB72D1"/>
    <w:rsid w:val="00BC267A"/>
    <w:rsid w:val="00BF67CD"/>
    <w:rsid w:val="00C00A09"/>
    <w:rsid w:val="00C00CB9"/>
    <w:rsid w:val="00C01153"/>
    <w:rsid w:val="00C07E81"/>
    <w:rsid w:val="00C10488"/>
    <w:rsid w:val="00C10BD0"/>
    <w:rsid w:val="00C137E7"/>
    <w:rsid w:val="00C16FA1"/>
    <w:rsid w:val="00C17518"/>
    <w:rsid w:val="00C27BE2"/>
    <w:rsid w:val="00C33711"/>
    <w:rsid w:val="00C365FE"/>
    <w:rsid w:val="00C36E7C"/>
    <w:rsid w:val="00C42576"/>
    <w:rsid w:val="00C43F60"/>
    <w:rsid w:val="00C51FFA"/>
    <w:rsid w:val="00C53191"/>
    <w:rsid w:val="00C5738C"/>
    <w:rsid w:val="00C62BA1"/>
    <w:rsid w:val="00C66564"/>
    <w:rsid w:val="00C66624"/>
    <w:rsid w:val="00C6781E"/>
    <w:rsid w:val="00C76C38"/>
    <w:rsid w:val="00C80C5F"/>
    <w:rsid w:val="00C84365"/>
    <w:rsid w:val="00C84918"/>
    <w:rsid w:val="00C96A33"/>
    <w:rsid w:val="00C97B33"/>
    <w:rsid w:val="00CA127D"/>
    <w:rsid w:val="00CA1B1B"/>
    <w:rsid w:val="00CA36BC"/>
    <w:rsid w:val="00CA654C"/>
    <w:rsid w:val="00CB1126"/>
    <w:rsid w:val="00CC043F"/>
    <w:rsid w:val="00CC49F8"/>
    <w:rsid w:val="00CC6233"/>
    <w:rsid w:val="00CD08D4"/>
    <w:rsid w:val="00CD665A"/>
    <w:rsid w:val="00CD6DA1"/>
    <w:rsid w:val="00CE0BA9"/>
    <w:rsid w:val="00CE18BE"/>
    <w:rsid w:val="00D02FBA"/>
    <w:rsid w:val="00D0477F"/>
    <w:rsid w:val="00D079BA"/>
    <w:rsid w:val="00D10138"/>
    <w:rsid w:val="00D139D8"/>
    <w:rsid w:val="00D161B7"/>
    <w:rsid w:val="00D228E9"/>
    <w:rsid w:val="00D2648E"/>
    <w:rsid w:val="00D30B3A"/>
    <w:rsid w:val="00D403FF"/>
    <w:rsid w:val="00D4581C"/>
    <w:rsid w:val="00D465EB"/>
    <w:rsid w:val="00D5235F"/>
    <w:rsid w:val="00D64163"/>
    <w:rsid w:val="00D648A2"/>
    <w:rsid w:val="00D81A44"/>
    <w:rsid w:val="00D833DB"/>
    <w:rsid w:val="00D87E28"/>
    <w:rsid w:val="00D936C5"/>
    <w:rsid w:val="00D9682F"/>
    <w:rsid w:val="00DA4C22"/>
    <w:rsid w:val="00DB1F86"/>
    <w:rsid w:val="00DB3BD0"/>
    <w:rsid w:val="00DB5D14"/>
    <w:rsid w:val="00DB73D0"/>
    <w:rsid w:val="00DC0874"/>
    <w:rsid w:val="00DC17B8"/>
    <w:rsid w:val="00DC454F"/>
    <w:rsid w:val="00DC6824"/>
    <w:rsid w:val="00DD1E94"/>
    <w:rsid w:val="00DD446A"/>
    <w:rsid w:val="00DE3C06"/>
    <w:rsid w:val="00DE42DD"/>
    <w:rsid w:val="00DE4305"/>
    <w:rsid w:val="00DF067D"/>
    <w:rsid w:val="00DF0F9D"/>
    <w:rsid w:val="00DF39D4"/>
    <w:rsid w:val="00DF5C9C"/>
    <w:rsid w:val="00DF6AA5"/>
    <w:rsid w:val="00E12247"/>
    <w:rsid w:val="00E151F7"/>
    <w:rsid w:val="00E2147D"/>
    <w:rsid w:val="00E21E10"/>
    <w:rsid w:val="00E248D8"/>
    <w:rsid w:val="00E32948"/>
    <w:rsid w:val="00E3323C"/>
    <w:rsid w:val="00E3359D"/>
    <w:rsid w:val="00E5533F"/>
    <w:rsid w:val="00E60601"/>
    <w:rsid w:val="00E609FF"/>
    <w:rsid w:val="00E80198"/>
    <w:rsid w:val="00E83264"/>
    <w:rsid w:val="00E87BD5"/>
    <w:rsid w:val="00E92205"/>
    <w:rsid w:val="00EA2D5B"/>
    <w:rsid w:val="00EA2F22"/>
    <w:rsid w:val="00EA41CA"/>
    <w:rsid w:val="00EA56D6"/>
    <w:rsid w:val="00EA6EF6"/>
    <w:rsid w:val="00EC3B1D"/>
    <w:rsid w:val="00EE2B60"/>
    <w:rsid w:val="00EE355E"/>
    <w:rsid w:val="00F0381D"/>
    <w:rsid w:val="00F04D43"/>
    <w:rsid w:val="00F114CD"/>
    <w:rsid w:val="00F12720"/>
    <w:rsid w:val="00F13B4F"/>
    <w:rsid w:val="00F13DB5"/>
    <w:rsid w:val="00F323F3"/>
    <w:rsid w:val="00F417DF"/>
    <w:rsid w:val="00F4289F"/>
    <w:rsid w:val="00F47CE6"/>
    <w:rsid w:val="00F51B78"/>
    <w:rsid w:val="00F51E4F"/>
    <w:rsid w:val="00F57D96"/>
    <w:rsid w:val="00F601DC"/>
    <w:rsid w:val="00F72112"/>
    <w:rsid w:val="00F764AF"/>
    <w:rsid w:val="00FA3461"/>
    <w:rsid w:val="00FC68D4"/>
    <w:rsid w:val="00FD76F3"/>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37588478">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14. lipnja 2019.</izvorni_sadrzaj>
    <derivirana_varijabla naziv="DomainObject.StvarniPocetakDatum_1">14. lipnja 2019.</derivirana_varijabla>
  </DomainObject.StvarniPocetakDatum>
  <DomainObject.StvarniZavrsetakDatum>
    <izvorni_sadrzaj>14. lipnja 2019.</izvorni_sadrzaj>
    <derivirana_varijabla naziv="DomainObject.StvarniZavrsetakDatum_1">14. lipnja 2019.</derivirana_varijabla>
  </DomainObject.StvarniZavrsetakDatum>
  <DomainObject.PlaniraniZavrsetakDatum>
    <izvorni_sadrzaj>14. lipnja 2019.</izvorni_sadrzaj>
    <derivirana_varijabla naziv="DomainObject.PlaniraniZavrsetakDatum_1">14. lipnja 2019.</derivirana_varijabla>
  </DomainObject.PlaniraniZavrsetakDatum>
  <DomainObject.PlaniraniPocetakDatum>
    <izvorni_sadrzaj>14. lipnja 2019.</izvorni_sadrzaj>
    <derivirana_varijabla naziv="DomainObject.PlaniraniPocetakDatum_1">14. lipnja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12:12</izvorni_sadrzaj>
    <derivirana_varijabla naziv="DomainObject.StvarniZavrsetakVrijeme_1">12:12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lipnja 2019.</izvorni_sadrzaj>
    <derivirana_varijabla naziv="DomainObject.Zapisnik.DatumKreiranja_1">14. lipnja 2019.</derivirana_varijabla>
  </DomainObject.Zapisnik.DatumKreiranja>
  <DomainObject.Zapisnik.ImovinskaKorist>
    <izvorni_sadrzaj/>
    <derivirana_varijabla naziv="DomainObject.Zapisnik.ImovinskaKorist_1"/>
  </DomainObject.Zapisnik.ImovinskaKorist>
  <DomainObject.Zapisnik.Oznaka>
    <izvorni_sadrzaj>St-2889/2018-49</izvorni_sadrzaj>
    <derivirana_varijabla naziv="DomainObject.Zapisnik.Oznaka_1">St-2889/2018-49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2889</izvorni_sadrzaj>
    <derivirana_varijabla naziv="DomainObject.Predmet.Broj_1">2889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St-2889/2018</izvorni_sadrzaj>
    <derivirana_varijabla naziv="DomainObject.Predmet.OznakaBroj_1">St-2889/2018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KOMICRO d.o.o.</izvorni_sadrzaj>
    <derivirana_varijabla naziv="DomainObject.Predmet.ProtustrankaFormated_1">  KOMICRO d.o.o.</derivirana_varijabla>
  </DomainObject.Predmet.ProtustrankaFormated>
  <DomainObject.Predmet.ProtustrankaFormatedOIB>
    <izvorni_sadrzaj>  KOMICRO d.o.o., OIB 89720022828</izvorni_sadrzaj>
    <derivirana_varijabla naziv="DomainObject.Predmet.ProtustrankaFormatedOIB_1">  KOMICRO d.o.o., OIB 89720022828</derivirana_varijabla>
  </DomainObject.Predmet.ProtustrankaFormatedOIB>
  <DomainObject.Predmet.ProtustrankaFormatedWithAdress>
    <izvorni_sadrzaj> KOMICRO d.o.o., Radnička cesta 173 L, 10000 Zagreb</izvorni_sadrzaj>
    <derivirana_varijabla naziv="DomainObject.Predmet.ProtustrankaFormatedWithAdress_1"> KOMICRO d.o.o., Radnička cesta 173 L, 10000 Zagreb</derivirana_varijabla>
  </DomainObject.Predmet.ProtustrankaFormatedWithAdress>
  <DomainObject.Predmet.ProtustrankaFormatedWithAdressOIB>
    <izvorni_sadrzaj> KOMICRO d.o.o., OIB 89720022828, Radnička cesta 173 L, 10000 Zagreb</izvorni_sadrzaj>
    <derivirana_varijabla naziv="DomainObject.Predmet.ProtustrankaFormatedWithAdressOIB_1"> KOMICRO d.o.o., OIB 89720022828, Radnička cesta 173 L, 10000 Zagreb</derivirana_varijabla>
  </DomainObject.Predmet.ProtustrankaFormatedWithAdressOIB>
  <DomainObject.Predmet.ProtustrankaWithAdress>
    <izvorni_sadrzaj>KOMICRO d.o.o. Radnička cesta 173 L, 10000 Zagreb</izvorni_sadrzaj>
    <derivirana_varijabla naziv="DomainObject.Predmet.ProtustrankaWithAdress_1">KOMICRO d.o.o. Radnička cesta 173 L, 10000 Zagreb</derivirana_varijabla>
  </DomainObject.Predmet.ProtustrankaWithAdress>
  <DomainObject.Predmet.ProtustrankaWithAdressOIB>
    <izvorni_sadrzaj>KOMICRO d.o.o., OIB 89720022828, Radnička cesta 173 L, 10000 Zagreb</izvorni_sadrzaj>
    <derivirana_varijabla naziv="DomainObject.Predmet.ProtustrankaWithAdressOIB_1">KOMICRO d.o.o., OIB 89720022828, Radnička cesta 173 L, 10000 Zagreb</derivirana_varijabla>
  </DomainObject.Predmet.ProtustrankaWithAdressOIB>
  <DomainObject.Predmet.ProtustrankaNazivFormated>
    <izvorni_sadrzaj>KOMICRO d.o.o.</izvorni_sadrzaj>
    <derivirana_varijabla naziv="DomainObject.Predmet.ProtustrankaNazivFormated_1">KOMICRO d.o.o.</derivirana_varijabla>
  </DomainObject.Predmet.ProtustrankaNazivFormated>
  <DomainObject.Predmet.ProtustrankaNazivFormatedOIB>
    <izvorni_sadrzaj>KOMICRO d.o.o., OIB 89720022828</izvorni_sadrzaj>
    <derivirana_varijabla naziv="DomainObject.Predmet.ProtustrankaNazivFormatedOIB_1">KOMICRO d.o.o., OIB 89720022828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izvorni_sadrzaj>
    <derivirana_varijabla naziv="DomainObject.Predmet.StrankaFormated_1">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derivirana_varijabla>
  </DomainObject.Predmet.StrankaFormated>
  <DomainObject.Predmet.StrankaFormatedOIB>
    <izvorni_sadrzaj>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izvorni_sadrzaj>
    <derivirana_varijabla naziv="DomainObject.Predmet.StrankaFormatedOIB_1">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derivirana_varijabla>
  </DomainObject.Predmet.StrankaFormatedOIB>
  <DomainObject.Predmet.StrankaFormatedWithAdress>
    <izvorni_sadrzaj>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izvorni_sadrzaj>
    <derivirana_varijabla naziv="DomainObject.Predmet.StrankaFormatedWithAdress_1">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derivirana_varijabla>
  </DomainObject.Predmet.StrankaFormatedWithAdress>
  <DomainObject.Predmet.StrankaFormatedWithAdressOIB>
    <izvorni_sadrzaj>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izvorni_sadrzaj>
    <derivirana_varijabla naziv="DomainObject.Predmet.StrankaFormatedWithAdressOIB_1">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derivirana_varijabla>
  </DomainObject.Predmet.StrankaFormatedWithAdressOIB>
  <DomainObject.Predmet.StrankaWithAdress>
    <izvorni_sadrzaj>Željko Gašparac Štefanovečka Cesta 26,10000 Zagreb,Zvonko Grđan Remetinečka Cesta 9b,10000 Zagreb,Božo Modrić Ferenščica I. 55,10000 Zagreb,Nenad Novak Sitnice 2,10000 Zagreb,Krešimir Samaržija Ulica Grada Chicaga 24,10000 Zagreb,Darko Stipković Budrovci 154,47201 Draganić</izvorni_sadrzaj>
    <derivirana_varijabla naziv="DomainObject.Predmet.StrankaWithAdress_1">Željko Gašparac Štefanovečka Cesta 26,10000 Zagreb,Zvonko Grđan Remetinečka Cesta 9b,10000 Zagreb,Božo Modrić Ferenščica I. 55,10000 Zagreb,Nenad Novak Sitnice 2,10000 Zagreb,Krešimir Samaržija Ulica Grada Chicaga 24,10000 Zagreb,Darko Stipković Budrovci 154,47201 Draganić</derivirana_varijabla>
  </DomainObject.Predmet.StrankaWithAdress>
  <DomainObject.Predmet.StrankaWithAdressOIB>
    <izvorni_sadrzaj>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izvorni_sadrzaj>
    <derivirana_varijabla naziv="DomainObject.Predmet.StrankaWithAdressOIB_1">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derivirana_varijabla>
  </DomainObject.Predmet.StrankaWithAdressOIB>
  <DomainObject.Predmet.StrankaNazivFormated>
    <izvorni_sadrzaj>Željko Gašparac,Zvonko Grđan,Božo Modrić,Nenad Novak,Krešimir Samaržija,Darko Stipković</izvorni_sadrzaj>
    <derivirana_varijabla naziv="DomainObject.Predmet.StrankaNazivFormated_1">Željko Gašparac,Zvonko Grđan,Božo Modrić,Nenad Novak,Krešimir Samaržija,Darko Stipković</derivirana_varijabla>
  </DomainObject.Predmet.StrankaNazivFormated>
  <DomainObject.Predmet.StrankaNazivFormatedOIB>
    <izvorni_sadrzaj>Željko Gašparac, OIB 07796115506,Zvonko Grđan, OIB 39918438102,Božo Modrić, OIB 12942549000,Nenad Novak, OIB 08743545643,Krešimir Samaržija, OIB 95135964675,Darko Stipković, OIB 00793824790</izvorni_sadrzaj>
    <derivirana_varijabla naziv="DomainObject.Predmet.StrankaNazivFormatedOIB_1">Željko Gašparac, OIB 07796115506,Zvonko Grđan, OIB 39918438102,Božo Modrić, OIB 12942549000,Nenad Novak, OIB 08743545643,Krešimir Samaržija, OIB 95135964675,Darko Stipković, OIB 00793824790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izvorni_sadrzaj>
    <derivirana_varijabla naziv="DomainObject.Predmet.StrankaListFormated_1">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derivirana_varijabla>
  </DomainObject.Predmet.StrankaListFormated>
  <DomainObject.Predmet.StrankaListFormatedOIB>
    <izvorni_sadrzaj>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izvorni_sadrzaj>
    <derivirana_varijabla naziv="DomainObject.Predmet.StrankaListFormatedOIB_1">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derivirana_varijabla>
  </DomainObject.Predmet.StrankaListFormatedOIB>
  <DomainObject.Predmet.StrankaListFormatedWithAdress>
    <izvorni_sadrzaj>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izvorni_sadrzaj>
    <derivirana_varijabla naziv="DomainObject.Predmet.StrankaListFormatedWithAdress_1">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derivirana_varijabla>
  </DomainObject.Predmet.StrankaListFormatedWithAdress>
  <DomainObject.Predmet.StrankaListFormatedWithAdressOIB>
    <izvorni_sadrzaj>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izvorni_sadrzaj>
    <derivirana_varijabla naziv="DomainObject.Predmet.StrankaListFormatedWithAdressOIB_1">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derivirana_varijabla>
  </DomainObject.Predmet.StrankaListFormatedWithAdressOIB>
  <DomainObject.Predmet.StrankaListNazivFormated>
    <izvorni_sadrzaj>
      <item>Željko Gašparac</item>
      <item>Zvonko Grđan</item>
      <item>Božo Modrić</item>
      <item>Nenad Novak</item>
      <item>Krešimir Samaržija</item>
      <item>Darko Stipković</item>
    </izvorni_sadrzaj>
    <derivirana_varijabla naziv="DomainObject.Predmet.StrankaListNazivFormated_1">
      <item>Željko Gašparac</item>
      <item>Zvonko Grđan</item>
      <item>Božo Modrić</item>
      <item>Nenad Novak</item>
      <item>Krešimir Samaržija</item>
      <item>Darko Stipković</item>
    </derivirana_varijabla>
  </DomainObject.Predmet.StrankaListNazivFormated>
  <DomainObject.Predmet.StrankaListNazivFormatedOIB>
    <izvorni_sadrzaj>
      <item>Željko Gašparac, OIB 07796115506</item>
      <item>Zvonko Grđan, OIB 39918438102</item>
      <item>Božo Modrić, OIB 12942549000</item>
      <item>Nenad Novak, OIB 08743545643</item>
      <item>Krešimir Samaržija, OIB 95135964675</item>
      <item>Darko Stipković, OIB 00793824790</item>
    </izvorni_sadrzaj>
    <derivirana_varijabla naziv="DomainObject.Predmet.StrankaListNazivFormatedOIB_1">
      <item>Željko Gašparac, OIB 07796115506</item>
      <item>Zvonko Grđan, OIB 39918438102</item>
      <item>Božo Modrić, OIB 12942549000</item>
      <item>Nenad Novak, OIB 08743545643</item>
      <item>Krešimir Samaržija, OIB 95135964675</item>
      <item>Darko Stipković, OIB 00793824790</item>
    </derivirana_varijabla>
  </DomainObject.Predmet.StrankaListNazivFormatedOIB>
  <DomainObject.Predmet.ProtuStrankaListFormated>
    <izvorni_sadrzaj>
      <item>KOMICRO d.o.o.</item>
    </izvorni_sadrzaj>
    <derivirana_varijabla naziv="DomainObject.Predmet.ProtuStrankaListFormated_1">
      <item>KOMICRO d.o.o.</item>
    </derivirana_varijabla>
  </DomainObject.Predmet.ProtuStrankaListFormated>
  <DomainObject.Predmet.ProtuStrankaListFormatedOIB>
    <izvorni_sadrzaj>
      <item>KOMICRO d.o.o., OIB 89720022828</item>
    </izvorni_sadrzaj>
    <derivirana_varijabla naziv="DomainObject.Predmet.ProtuStrankaListFormatedOIB_1">
      <item>KOMICRO d.o.o., OIB 89720022828</item>
    </derivirana_varijabla>
  </DomainObject.Predmet.ProtuStrankaListFormatedOIB>
  <DomainObject.Predmet.ProtuStrankaListFormatedWithAdress>
    <izvorni_sadrzaj>
      <item>KOMICRO d.o.o., Radnička cesta 173 L, 10000 Zagreb</item>
    </izvorni_sadrzaj>
    <derivirana_varijabla naziv="DomainObject.Predmet.ProtuStrankaListFormatedWithAdress_1">
      <item>KOMICRO d.o.o., Radnička cesta 173 L, 10000 Zagreb</item>
    </derivirana_varijabla>
  </DomainObject.Predmet.ProtuStrankaListFormatedWithAdress>
  <DomainObject.Predmet.ProtuStrankaListFormatedWithAdressOIB>
    <izvorni_sadrzaj>
      <item>KOMICRO d.o.o., OIB 89720022828, Radnička cesta 173 L, 10000 Zagreb</item>
    </izvorni_sadrzaj>
    <derivirana_varijabla naziv="DomainObject.Predmet.ProtuStrankaListFormatedWithAdressOIB_1">
      <item>KOMICRO d.o.o., OIB 89720022828, Radnička cesta 173 L, 10000 Zagreb</item>
    </derivirana_varijabla>
  </DomainObject.Predmet.ProtuStrankaListFormatedWithAdressOIB>
  <DomainObject.Predmet.ProtuStrankaListNazivFormated>
    <izvorni_sadrzaj>
      <item>KOMICRO d.o.o.</item>
    </izvorni_sadrzaj>
    <derivirana_varijabla naziv="DomainObject.Predmet.ProtuStrankaListNazivFormated_1">
      <item>KOMICRO d.o.o.</item>
    </derivirana_varijabla>
  </DomainObject.Predmet.ProtuStrankaListNazivFormated>
  <DomainObject.Predmet.ProtuStrankaListNazivFormatedOIB>
    <izvorni_sadrzaj>
      <item>KOMICRO d.o.o., OIB 89720022828</item>
    </izvorni_sadrzaj>
    <derivirana_varijabla naziv="DomainObject.Predmet.ProtuStrankaListNazivFormatedOIB_1">
      <item>KOMICRO d.o.o., OIB 89720022828</item>
    </derivirana_varijabla>
  </DomainObject.Predmet.ProtuStrankaListNazivFormatedOIB>
  <DomainObject.Predmet.OstaliListFormated>
    <izvorni_sadrzaj>
      <item>Tomislav Konforta punomoćnik sudionika u postupku Darko Stipković; Nenad Novak; Željko Gašparac; Krešimir Samaržija; Zvonko Grđan; Božo Modrić</item>
      <item>Jaroslav Salo</item>
      <item>Vladimir Mulyak</item>
    </izvorni_sadrzaj>
    <derivirana_varijabla naziv="DomainObject.Predmet.OstaliListFormated_1">
      <item>Tomislav Konforta punomoćnik sudionika u postupku Darko Stipković; Nenad Novak; Željko Gašparac; Krešimir Samaržija; Zvonko Grđan; Božo Modrić</item>
      <item>Jaroslav Salo</item>
      <item>Vladimir Mulyak</item>
    </derivirana_varijabla>
  </DomainObject.Predmet.OstaliListFormated>
  <DomainObject.Predmet.OstaliListFormatedOIB>
    <izvorni_sadrzaj>
      <item>Tomislav Konforta punomoćnik sudionika u postupku Darko Stipković; Nenad Novak; Željko Gašparac; Krešimir Samaržija; Zvonko Grđan; Božo Modrić</item>
      <item>Jaroslav Salo, OIB 83928327164</item>
      <item>Vladimir Mulyak, OIB 23629209400</item>
    </izvorni_sadrzaj>
    <derivirana_varijabla naziv="DomainObject.Predmet.OstaliListFormatedOIB_1">
      <item>Tomislav Konforta punomoćnik sudionika u postupku Darko Stipković; Nenad Novak; Željko Gašparac; Krešimir Samaržija; Zvonko Grđan; Božo Modrić</item>
      <item>Jaroslav Salo, OIB 83928327164</item>
      <item>Vladimir Mulyak, OIB 23629209400</item>
    </derivirana_varijabla>
  </DomainObject.Predmet.OstaliListFormatedOIB>
  <DomainObject.Predmet.OstaliListFormatedWithAdress>
    <izvorni_sadrzaj>
      <item>Tomislav Konforta, Hruševečka 1, 10000 Zagreb punomoćnik sudionika u postupku Darko Stipković; Nenad Novak; Željko Gašparac; Krešimir Samaržija; Zvonko Grđan; Božo Modrić</item>
      <item>Jaroslav Salo, Čret 30, 10000 Zagreb</item>
      <item>Vladimir Mulyak, Maršala Tita 11, 51410 Opatija</item>
    </izvorni_sadrzaj>
    <derivirana_varijabla naziv="DomainObject.Predmet.OstaliListFormatedWithAdress_1">
      <item>Tomislav Konforta, Hruševečka 1, 10000 Zagreb punomoćnik sudionika u postupku Darko Stipković; Nenad Novak; Željko Gašparac; Krešimir Samaržija; Zvonko Grđan; Božo Modrić</item>
      <item>Jaroslav Salo, Čret 30, 10000 Zagreb</item>
      <item>Vladimir Mulyak, Maršala Tita 11, 51410 Opatija</item>
    </derivirana_varijabla>
  </DomainObject.Predmet.OstaliListFormatedWithAdress>
  <DomainObject.Predmet.OstaliListFormatedWithAdressOIB>
    <izvorni_sadrzaj>
      <item>Tomislav Konforta, Hruševečka 1, 10000 Zagreb punomoćnik sudionika u postupku Darko Stipković; Nenad Novak; Željko Gašparac; Krešimir Samaržija; Zvonko Grđan; Božo Modrić</item>
      <item>Jaroslav Salo, OIB 83928327164, Čret 30, 10000 Zagreb</item>
      <item>Vladimir Mulyak, OIB 23629209400, Maršala Tita 11, 51410 Opatija</item>
    </izvorni_sadrzaj>
    <derivirana_varijabla naziv="DomainObject.Predmet.OstaliListFormatedWithAdressOIB_1">
      <item>Tomislav Konforta, Hruševečka 1, 10000 Zagreb punomoćnik sudionika u postupku Darko Stipković; Nenad Novak; Željko Gašparac; Krešimir Samaržija; Zvonko Grđan; Božo Modrić</item>
      <item>Jaroslav Salo, OIB 83928327164, Čret 30, 10000 Zagreb</item>
      <item>Vladimir Mulyak, OIB 23629209400, Maršala Tita 11, 51410 Opatija</item>
    </derivirana_varijabla>
  </DomainObject.Predmet.OstaliListFormatedWithAdressOIB>
  <DomainObject.Predmet.OstaliListNazivFormated>
    <izvorni_sadrzaj>
      <item>Tomislav Konforta</item>
      <item>Jaroslav Salo</item>
      <item>Vladimir Mulyak</item>
    </izvorni_sadrzaj>
    <derivirana_varijabla naziv="DomainObject.Predmet.OstaliListNazivFormated_1">
      <item>Tomislav Konforta</item>
      <item>Jaroslav Salo</item>
      <item>Vladimir Mulyak</item>
    </derivirana_varijabla>
  </DomainObject.Predmet.OstaliListNazivFormated>
  <DomainObject.Predmet.OstaliListNazivFormatedOIB>
    <izvorni_sadrzaj>
      <item>Tomislav Konforta</item>
      <item>Jaroslav Salo, OIB 83928327164</item>
      <item>Vladimir Mulyak, OIB 23629209400</item>
    </izvorni_sadrzaj>
    <derivirana_varijabla naziv="DomainObject.Predmet.OstaliListNazivFormatedOIB_1">
      <item>Tomislav Konforta</item>
      <item>Jaroslav Salo, OIB 83928327164</item>
      <item>Vladimir Mulyak, OIB 23629209400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2019.</izvorni_sadrzaj>
    <derivirana_varijabla naziv="DomainObject.Datum_1">14. lipnja 2019.</derivirana_varijabla>
  </DomainObject.Datum>
  <DomainObject.PoslovniBrojDokumenta>
    <izvorni_sadrzaj>St-2889/2018-49</izvorni_sadrzaj>
    <derivirana_varijabla naziv="DomainObject.PoslovniBrojDokumenta_1">St-2889/2018-49</derivirana_varijabla>
  </DomainObject.PoslovniBrojDokumenta>
  <DomainObject.Predmet.StrankaIDrugi>
    <izvorni_sadrzaj>Željko Gašparac i dr.</izvorni_sadrzaj>
    <derivirana_varijabla naziv="DomainObject.Predmet.StrankaIDrugi_1">Željko Gašparac i dr.</derivirana_varijabla>
  </DomainObject.Predmet.StrankaIDrugi>
  <DomainObject.Predmet.ProtustrankaIDrugi>
    <izvorni_sadrzaj>KOMICRO d.o.o.</izvorni_sadrzaj>
    <derivirana_varijabla naziv="DomainObject.Predmet.ProtustrankaIDrugi_1">KOMICRO d.o.o.</derivirana_varijabla>
  </DomainObject.Predmet.ProtustrankaIDrugi>
  <DomainObject.Predmet.StrankaIDrugiAdressOIB>
    <izvorni_sadrzaj>Željko Gašparac, OIB 07796115506, Štefanovečka Cesta 26, 10000 Zagreb i dr.</izvorni_sadrzaj>
    <derivirana_varijabla naziv="DomainObject.Predmet.StrankaIDrugiAdressOIB_1">Željko Gašparac, OIB 07796115506, Štefanovečka Cesta 26, 10000 Zagreb i dr.</derivirana_varijabla>
  </DomainObject.Predmet.StrankaIDrugiAdressOIB>
  <DomainObject.Predmet.ProtustrankaIDrugiAdressOIB>
    <izvorni_sadrzaj>KOMICRO d.o.o., OIB 89720022828, Radnička cesta 173 L, 10000 Zagreb</izvorni_sadrzaj>
    <derivirana_varijabla naziv="DomainObject.Predmet.ProtustrankaIDrugiAdressOIB_1">KOMICRO d.o.o., OIB 89720022828, Radnička cesta 173 L,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Gašparac</item>
      <item>Zvonko Grđan</item>
      <item>Božo Modrić</item>
      <item>Nenad Novak</item>
      <item>Krešimir Samaržija</item>
      <item>Darko Stipković</item>
      <item>KOMICRO d.o.o.</item>
      <item>Tomislav Konforta</item>
      <item>Jaroslav Salo</item>
      <item>Vladimir Mulyak</item>
    </izvorni_sadrzaj>
    <derivirana_varijabla naziv="DomainObject.Predmet.SudioniciListNaziv_1">
      <item>Željko Gašparac</item>
      <item>Zvonko Grđan</item>
      <item>Božo Modrić</item>
      <item>Nenad Novak</item>
      <item>Krešimir Samaržija</item>
      <item>Darko Stipković</item>
      <item>KOMICRO d.o.o.</item>
      <item>Tomislav Konforta</item>
      <item>Jaroslav Salo</item>
      <item>Vladimir Mulyak</item>
    </derivirana_varijabla>
  </DomainObject.Predmet.SudioniciListNaziv>
  <DomainObject.Predmet.SudioniciListAdressOIB>
    <izvorni_sadrzaj>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tem>Jaroslav Salo, OIB 83928327164, Čret 30,10000 Zagreb</item>
      <item>Vladimir Mulyak, OIB 23629209400, Maršala Tita 11,51410 Opatija</item>
    </izvorni_sadrzaj>
    <derivirana_varijabla naziv="DomainObject.Predmet.SudioniciListAdressOIB_1">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tem>Jaroslav Salo, OIB 83928327164, Čret 30,10000 Zagreb</item>
      <item>Vladimir Mulyak, OIB 23629209400, Maršala Tita 11,51410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07796115506</item>
      <item>, OIB 39918438102</item>
      <item>, OIB 12942549000</item>
      <item>, OIB 08743545643</item>
      <item>, OIB 95135964675</item>
      <item>, OIB 00793824790</item>
      <item>, OIB 89720022828</item>
      <item>, OIB null</item>
      <item>, OIB 83928327164</item>
      <item>, OIB 23629209400</item>
    </izvorni_sadrzaj>
    <derivirana_varijabla naziv="DomainObject.Predmet.SudioniciListNazivOIB_1">
      <item>, OIB 07796115506</item>
      <item>, OIB 39918438102</item>
      <item>, OIB 12942549000</item>
      <item>, OIB 08743545643</item>
      <item>, OIB 95135964675</item>
      <item>, OIB 00793824790</item>
      <item>, OIB 89720022828</item>
      <item>, OIB null</item>
      <item>, OIB 83928327164</item>
      <item>, OIB 23629209400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793C97-4FBA-40B9-94A0-4A7E2DFDE3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4638</properties:Words>
  <properties:Characters>25578</properties:Characters>
  <properties:Lines>556</properties:Lines>
  <properties:Paragraphs>161</properties:Paragraphs>
  <properties:TotalTime>246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30276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2019-06-14T05:40:00Z</dcterms:created>
  <dc:creator>nmarkovic</dc:creator>
  <cp:lastModifiedBy>Ana Blotnej</cp:lastModifiedBy>
  <cp:lastPrinted>2019-06-14T09:56:00Z</cp:lastPrinted>
  <dcterms:modified xmlns:xsi="http://www.w3.org/2001/XMLSchema-instance" xsi:type="dcterms:W3CDTF">2019-06-14T11:19:00Z</dcterms:modified>
  <cp:revision>38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St-2889/2018-49 / Zapisnik - Ispitno ročište (11. zapisnik - ispitno-izvještajno ročište NACRT II.docx)</vt:lpwstr>
  </prop:property>
  <prop:property name="CC_coloring" pid="4" fmtid="{D5CDD505-2E9C-101B-9397-08002B2CF9AE}">
    <vt:bool>false</vt:bool>
  </prop:property>
  <prop:property name="BrojStranica" pid="5" fmtid="{D5CDD505-2E9C-101B-9397-08002B2CF9AE}">
    <vt:i4>13</vt:i4>
  </prop:property>
</prop:Properties>
</file>