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87a0" w14:paraId="3fd87a0" w:rsidRDefault="00AE649C" w:rsidP="00FA5B5E" w:rsidR="00AE649C" w:rsidRPr="00B76F3C">
      <w:pPr>
        <w:pStyle w:val="Naslov3"/>
        <w15:collapsed w:val="false"/>
      </w:pPr>
    </w:p>
    <w:p w:rsidRDefault="00D744F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St-268/2016-2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OIB: 07942269267, po stečajnom sucu Sanjani Zorinc, povodom prijedloga FINE, PODRUŽNICA BJELOVAR, za otvaranje stečajnog postupka nad dužnikom FENIKS jednostavno društvo s ograničenom odgovornošću za trgovinu i usluge, Bjelovar, Trg Hrvatskih branitelja 5, OIB: 60115371375, MBS: 010091220, dana 17. lipnja 2016. godine 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FENIKS jednostavno društvo s ograničenom odgovornošću za trgovinu i usluge, Bjelovar, Trg Hrvatskih branitelja 5, OIB: 60115371375, MBS: 010091220.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13. rujna 2016. godine u 9,00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Emir </w:t>
      </w:r>
      <w:proofErr w:type="spellStart"/>
      <w:r>
        <w:rPr>
          <w:rFonts w:cs="Times New Roman" w:eastAsia="Times New Roman"/>
          <w:szCs w:val="20"/>
          <w:lang w:eastAsia="hr-HR"/>
        </w:rPr>
        <w:t>Jusufović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Emiru </w:t>
      </w:r>
      <w:proofErr w:type="spellStart"/>
      <w:r>
        <w:rPr>
          <w:rFonts w:cs="Times New Roman" w:eastAsia="Times New Roman"/>
          <w:szCs w:val="20"/>
          <w:lang w:eastAsia="hr-HR"/>
        </w:rPr>
        <w:t>Jusufoviću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170 dana u ukupnom iznosu od 28.713,84 kn. Također je u prijedlogu navedeno da dužnik ima jednu zaposlenu osobu, a da u Jedinstvenom registru računa ima otvoren račun kod Podravske banke d.d.  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St-268/2016-2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17. lipnja 2016. godine 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D744FD" w:rsidP="00D744FD" w:rsidR="00D744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D744FD" w:rsidP="00D744FD" w:rsidR="00D744FD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D744FD" w:rsidP="00D744FD" w:rsidR="00D744FD">
      <w:pPr>
        <w:pStyle w:val="Bezproreda"/>
      </w:pPr>
      <w:r>
        <w:t>2. Sc. ročište</w:t>
      </w:r>
    </w:p>
    <w:p w:rsidRDefault="00D744FD" w:rsidP="00D744FD" w:rsidR="00D744FD">
      <w:pPr>
        <w:pStyle w:val="Bezproreda"/>
      </w:pPr>
      <w:proofErr w:type="spellStart"/>
      <w:r>
        <w:t>Bj</w:t>
      </w:r>
      <w:proofErr w:type="spellEnd"/>
      <w:r>
        <w:t>. 17.6.2016.</w:t>
      </w:r>
    </w:p>
    <w:p w:rsidRDefault="00D744FD" w:rsidP="00D744FD" w:rsidR="00D744FD"/>
    <w:p w:rsidRDefault="00CB0EA4" w:rsidP="00D744FD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4FD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St-268/2016-2</izvorni_sadrzaj>
    <derivirana_varijabla naziv="DomainObject.Oznaka_1">St-268/2016-2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FENIKS jednostavno društvo s ograničenom odgovornošću za trgovinu i usluge, Bjelovar</izvorni_sadrzaj>
    <derivirana_varijabla naziv="DomainObject.Predmet.ProtustrankaFormated_1">  FENIKS jednostavno društvo s ograničenom odgovornošću za trgovinu i usluge, Bjelovar</derivirana_varijabla>
  </DomainObject.Predmet.ProtustrankaFormated>
  <DomainObject.Predmet.ProtustrankaFormatedOIB>
    <izvorni_sadrzaj>  FENIKS jednostavno društvo s ograničenom odgovornošću za trgovinu i usluge, Bjelovar, OIB 60115371375</izvorni_sadrzaj>
    <derivirana_varijabla naziv="DomainObject.Predmet.ProtustrankaFormatedOIB_1">  FENIKS jednostavno društvo s ograničenom odgovornošću za trgovinu i usluge, Bjelovar, OIB 60115371375</derivirana_varijabla>
  </DomainObject.Predmet.ProtustrankaFormatedOIB>
  <DomainObject.Predmet.ProtustrankaFormatedWithAdress>
    <izvorni_sadrzaj> FENIKS jednostavno društvo s ograničenom odgovornošću za trgovinu i usluge, Bjelovar, Trg Hrvatskih branitelja 5, 43000 Bjelovar</izvorni_sadrzaj>
    <derivirana_varijabla naziv="DomainObject.Predmet.ProtustrankaFormatedWithAdress_1"> FENIKS jednostavno društvo s ograničenom odgovornošću za trgovinu i usluge, Bjelovar, Trg Hrvatskih branitelja 5, 43000 Bjelovar</derivirana_varijabla>
  </DomainObject.Predmet.ProtustrankaFormatedWithAdress>
  <DomainObject.Predmet.ProtustrankaFormatedWithAdressOIB>
    <izvorni_sadrzaj> FENIKS jednostavno društvo s ograničenom odgovornošću za trgovinu i usluge, Bjelovar, OIB 60115371375, Trg Hrvatskih branitelja 5, 43000 Bjelovar</izvorni_sadrzaj>
    <derivirana_varijabla naziv="DomainObject.Predmet.ProtustrankaFormatedWithAdressOIB_1"> FENIKS jednostavno društvo s ograničenom odgovornošću za trgovinu i usluge, Bjelovar, OIB 60115371375, Trg Hrvatskih branitelja 5, 43000 Bjelovar</derivirana_varijabla>
  </DomainObject.Predmet.ProtustrankaFormatedWithAdressOIB>
  <DomainObject.Predmet.ProtustrankaWithAdress>
    <izvorni_sadrzaj>FENIKS jednostavno društvo s ograničenom odgovornošću za trgovinu i usluge, Bjelovar Trg Hrvatskih branitelja 5, 43000 Bjelovar</izvorni_sadrzaj>
    <derivirana_varijabla naziv="DomainObject.Predmet.ProtustrankaWithAdress_1">FENIKS jednostavno društvo s ograničenom odgovornošću za trgovinu i usluge, Bjelovar Trg Hrvatskih branitelja 5, 43000 Bjelovar</derivirana_varijabla>
  </DomainObject.Predmet.ProtustrankaWithAdress>
  <DomainObject.Predmet.ProtustrankaWithAdressOIB>
    <izvorni_sadrzaj>FENIKS jednostavno društvo s ograničenom odgovornošću za trgovinu i usluge, Bjelovar, OIB 60115371375, Trg Hrvatskih branitelja 5, 43000 Bjelovar</izvorni_sadrzaj>
    <derivirana_varijabla naziv="DomainObject.Predmet.ProtustrankaWithAdressOIB_1">FENIKS jednostavno društvo s ograničenom odgovornošću za trgovinu i usluge, Bjelovar, OIB 60115371375, Trg Hrvatskih branitelja 5, 43000 Bjelovar</derivirana_varijabla>
  </DomainObject.Predmet.ProtustrankaWithAdressOIB>
  <DomainObject.Predmet.ProtustrankaNazivFormated>
    <izvorni_sadrzaj>FENIKS jednostavno društvo s ograničenom odgovornošću za trgovinu i usluge, Bjelovar</izvorni_sadrzaj>
    <derivirana_varijabla naziv="DomainObject.Predmet.ProtustrankaNazivFormated_1">FENIKS jednostavno društvo s ograničenom odgovornošću za trgovinu i usluge, Bjelovar</derivirana_varijabla>
  </DomainObject.Predmet.ProtustrankaNazivFormated>
  <DomainObject.Predmet.ProtustrankaNazivFormatedOIB>
    <izvorni_sadrzaj>FENIKS jednostavno društvo s ograničenom odgovornošću za trgovinu i usluge, Bjelovar, OIB 60115371375</izvorni_sadrzaj>
    <derivirana_varijabla naziv="DomainObject.Predmet.ProtustrankaNazivFormatedOIB_1">FENIKS jednostavno društvo s ograničenom odgovornošću za trgovinu i usluge, Bjelovar, OIB 60115371375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FENIKS jednostavno društvo s ograničenom odgovornošću za trgovinu i usluge, Bjelovar</item>
    </izvorni_sadrzaj>
    <derivirana_varijabla naziv="DomainObject.Predmet.ProtuStrankaListFormated_1">
      <item>FENIKS jednostavno društvo s ograničenom odgovornošću za trgovinu i usluge, Bjelovar</item>
    </derivirana_varijabla>
  </DomainObject.Predmet.ProtuStrankaListFormated>
  <DomainObject.Predmet.ProtuStrankaListFormatedOIB>
    <izvorni_sadrzaj>
      <item>FENIKS jednostavno društvo s ograničenom odgovornošću za trgovinu i usluge, Bjelovar, OIB 60115371375</item>
    </izvorni_sadrzaj>
    <derivirana_varijabla naziv="DomainObject.Predmet.ProtuStrankaListFormatedOIB_1">
      <item>FENIKS jednostavno društvo s ograničenom odgovornošću za trgovinu i usluge, Bjelovar, OIB 60115371375</item>
    </derivirana_varijabla>
  </DomainObject.Predmet.ProtuStrankaListFormatedOIB>
  <DomainObject.Predmet.ProtuStrankaListFormatedWithAdress>
    <izvorni_sadrzaj>
      <item>FENIKS jednostavno društvo s ograničenom odgovornošću za trgovinu i usluge, Bjelovar, Trg Hrvatskih branitelja 5, 43000 Bjelovar</item>
    </izvorni_sadrzaj>
    <derivirana_varijabla naziv="DomainObject.Predmet.ProtuStrankaListFormatedWithAdress_1">
      <item>FENIKS jednostavno društvo s ograničenom odgovornošću za trgovinu i usluge, Bjelovar, Trg Hrvatskih branitelja 5, 43000 Bjelovar</item>
    </derivirana_varijabla>
  </DomainObject.Predmet.ProtuStrankaListFormatedWithAdress>
  <DomainObject.Predmet.ProtuStrankaListFormatedWithAdressOIB>
    <izvorni_sadrzaj>
      <item>FENIKS jednostavno društvo s ograničenom odgovornošću za trgovinu i usluge, Bjelovar, OIB 60115371375, Trg Hrvatskih branitelja 5, 43000 Bjelovar</item>
    </izvorni_sadrzaj>
    <derivirana_varijabla naziv="DomainObject.Predmet.ProtuStrankaListFormatedWithAdressOIB_1">
      <item>FENIKS jednostavno društvo s ograničenom odgovornošću za trgovinu i usluge, Bjelovar, OIB 60115371375, Trg Hrvatskih branitelja 5, 43000 Bjelovar</item>
    </derivirana_varijabla>
  </DomainObject.Predmet.ProtuStrankaListFormatedWithAdressOIB>
  <DomainObject.Predmet.ProtuStrankaListNazivFormated>
    <izvorni_sadrzaj>
      <item>FENIKS jednostavno društvo s ograničenom odgovornošću za trgovinu i usluge, Bjelovar</item>
    </izvorni_sadrzaj>
    <derivirana_varijabla naziv="DomainObject.Predmet.ProtuStrankaListNazivFormated_1">
      <item>FENIKS jednostavno društvo s ograničenom odgovornošću za trgovinu i usluge, Bjelovar</item>
    </derivirana_varijabla>
  </DomainObject.Predmet.ProtuStrankaListNazivFormated>
  <DomainObject.Predmet.ProtuStrankaListNazivFormatedOIB>
    <izvorni_sadrzaj>
      <item>FENIKS jednostavno društvo s ograničenom odgovornošću za trgovinu i usluge, Bjelovar, OIB 60115371375</item>
    </izvorni_sadrzaj>
    <derivirana_varijabla naziv="DomainObject.Predmet.ProtuStrankaListNazivFormatedOIB_1">
      <item>FENIKS jednostavno društvo s ograničenom odgovornošću za trgovinu i usluge, Bjelovar, OIB 60115371375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St-268/2016-2</izvorni_sadrzaj>
    <derivirana_varijabla naziv="DomainObject.PoslovniBrojDokumenta_1">St-268/2016-2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FENIKS jednostavno društvo s ograničenom odgovornošću za trgovinu i usluge, Bjelovar</izvorni_sadrzaj>
    <derivirana_varijabla naziv="DomainObject.Predmet.ProtustrankaIDrugi_1">FENIKS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FENIKS jednostavno društvo s ograničenom odgovornošću za trgovinu i usluge, Bjelovar, OIB 60115371375, Trg Hrvatskih branitelja 5, 43000 Bjelovar</izvorni_sadrzaj>
    <derivirana_varijabla naziv="DomainObject.Predmet.ProtustrankaIDrugiAdressOIB_1">FENIKS jednostavno društvo s ograničenom odgovornošću za trgovinu i usluge, Bjelovar, OIB 60115371375, Trg Hrvatskih branitelja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FENIKS jednostavno društvo s ograničenom odgovornošću za trgovinu i usluge, Bjelovar</item>
    </izvorni_sadrzaj>
    <derivirana_varijabla naziv="DomainObject.Predmet.SudioniciListNaziv_1">
      <item>FINA, RC ZAGREB, Podružnica Bjelovar</item>
      <item>FENIKS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FENIKS jednostavno društvo s ograničenom odgovornošću za trgovinu i usluge, Bjelovar, OIB 60115371375, Trg Hrvatskih branitelja 5,43000 Bjelovar</item>
    </izvorni_sadrzaj>
    <derivirana_varijabla naziv="DomainObject.Predmet.SudioniciListAdressOIB_1">
      <item>FINA, RC ZAGREB, Podružnica Bjelovar, OIB 85821130368, F. Supila 4,43000 Bjelovar</item>
      <item>FENIKS jednostavno društvo s ograničenom odgovornošću za trgovinu i usluge, Bjelovar, OIB 60115371375, Trg Hrvatskih branitelja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D3F7F-4916-48D9-9433-E8C23AD48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2748</properties:Characters>
  <properties:Lines>87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2016-06-17T07:18:00Z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