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e415" w14:paraId="80de41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46FC3">
        <w:t>5124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346FC3">
        <w:t>GAMMA-TRADE d.o.o., Zagreb, Samoborska 97, OIB: 55366265651,</w:t>
      </w:r>
      <w:r w:rsidR="00C241E6" w:rsidRPr="00C241E6">
        <w:t xml:space="preserve"> </w:t>
      </w:r>
      <w:r w:rsidR="00C241E6">
        <w:t xml:space="preserve">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46FC3">
        <w:t>GAMMA-TRADE d.o.o., Zagreb, Samoborska 97, OIB: 55366265651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346FC3">
        <w:t>13,45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46FC3">
        <w:t>Tibor Toth, Zagreb, Hribarov prilaz 10, OIB: 65132060598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346FC3">
        <w:t>GAMMA-TRADE d.o.o., Zagreb, Samoborska 97, OIB: 55366265651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46FC3">
        <w:t>GAMMA-TRADE d.o.o., Zagreb, Samoborska 97, OIB: 55366265651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46FC3">
        <w:t>GAMMA-TRADE d.o.o., Zagreb, Samoborska 97, OIB: 55366265651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346FC3">
        <w:t>5124</w:t>
      </w:r>
      <w:r w:rsidR="00B0604A">
        <w:t>/16</w:t>
      </w:r>
      <w:r>
        <w:t xml:space="preserve"> od </w:t>
      </w:r>
      <w:r w:rsidR="001B2F0A">
        <w:t>11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lastRenderedPageBreak/>
        <w:t>Iz podneska FINA-e od 23. listopada 2017. proizlazi da dužnik na dan 23. lipnja 2015. ima neizvršene osnove za plaćanje u  neprekinutom razdoblju od 120 dana u ukupnom iznosu od 133.119,30 kn (list 11 spisa).</w:t>
      </w:r>
    </w:p>
    <w:p w:rsidRDefault="00F2607C" w:rsidP="00282E1E" w:rsidR="00F2607C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 e-Blokade proizlazi da je ukupan nenaplaćeni iznos obveza na dan 7. svibnja 2018. po svim neizvršenim osnovama za plaćanje na računu dužnika 274.765,61 kn, a početak blokade računa traje od 25. veljače 2016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346FC3">
        <w:t>25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Policijske uprave </w:t>
      </w:r>
      <w:r w:rsidR="001B2F0A">
        <w:t>zagrebačke</w:t>
      </w:r>
      <w:r>
        <w:t xml:space="preserve"> od </w:t>
      </w:r>
      <w:r w:rsidR="00346FC3">
        <w:t>11</w:t>
      </w:r>
      <w:r w:rsidR="001B2F0A">
        <w:t>. prosinca 2017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346FC3">
        <w:t>26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346FC3">
        <w:t>GAMMA-TRADE d.o.o., Zagreb, Samoborska 97, OIB: 55366265651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5124</w:t>
      </w:r>
      <w:r w:rsidR="00B0604A">
        <w:t>/16</w:t>
      </w:r>
      <w:r>
        <w:t xml:space="preserve"> od </w:t>
      </w:r>
      <w:r w:rsidR="00346FC3">
        <w:t>17.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46FC3">
        <w:t>18. siječnja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C83" w:rsidR="006F2C83">
      <w:r>
        <w:separator/>
      </w:r>
    </w:p>
  </w:endnote>
  <w:endnote w:id="0" w:type="continuationSeparator">
    <w:p w:rsidRDefault="006F2C83" w:rsidR="006F2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C83" w:rsidR="006F2C83">
      <w:r>
        <w:separator/>
      </w:r>
    </w:p>
  </w:footnote>
  <w:footnote w:id="0" w:type="continuationSeparator">
    <w:p w:rsidRDefault="006F2C83" w:rsidR="006F2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1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46FC3">
      <w:t>5124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E7175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5124</izvorni_sadrzaj>
    <derivirana_varijabla naziv="DomainObject.Predmet.Broj_1">5124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St-5124/2016</izvorni_sadrzaj>
    <derivirana_varijabla naziv="DomainObject.Predmet.OznakaBroj_1">St-5124/2016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GAMMA - TRADE d.o.o. zastupanog po punomoćniku Ivica Žuglić</izvorni_sadrzaj>
    <derivirana_varijabla naziv="DomainObject.Predmet.ProtustrankaFormated_1">  GAMMA - TRADE d.o.o. zastupanog po punomoćniku Ivica Žuglić</derivirana_varijabla>
  </DomainObject.Predmet.ProtustrankaFormated>
  <DomainObject.Predmet.ProtustrankaFormatedOIB>
    <izvorni_sadrzaj>  GAMMA - TRADE d.o.o., OIB 55366265651 zastupanog po punomoćniku Ivica Žuglić</izvorni_sadrzaj>
    <derivirana_varijabla naziv="DomainObject.Predmet.ProtustrankaFormatedOIB_1">  GAMMA - TRADE d.o.o., OIB 55366265651 zastupanog po punomoćniku Ivica Žuglić</derivirana_varijabla>
  </DomainObject.Predmet.ProtustrankaFormatedOIB>
  <DomainObject.Predmet.ProtustrankaFormatedWithAdress>
    <izvorni_sadrzaj> GAMMA - TRADE d.o.o., Samoborska 97, 10000 Zagreb zastupanog po punomoćniku Ivica Žuglić</izvorni_sadrzaj>
    <derivirana_varijabla naziv="DomainObject.Predmet.ProtustrankaFormatedWithAdress_1"> GAMMA - TRADE d.o.o., Samoborska 97, 10000 Zagreb zastupanog po punomoćniku Ivica Žuglić</derivirana_varijabla>
  </DomainObject.Predmet.ProtustrankaFormatedWithAdress>
  <DomainObject.Predmet.ProtustrankaFormatedWithAdressOIB>
    <izvorni_sadrzaj> GAMMA - TRADE d.o.o., OIB 55366265651, Samoborska 97, 10000 Zagreb zastupanog po punomoćniku Ivica Žuglić</izvorni_sadrzaj>
    <derivirana_varijabla naziv="DomainObject.Predmet.ProtustrankaFormatedWithAdressOIB_1"> GAMMA - TRADE d.o.o., OIB 55366265651, Samoborska 97, 10000 Zagreb zastupanog po punomoćniku Ivica Žuglić</derivirana_varijabla>
  </DomainObject.Predmet.ProtustrankaFormatedWithAdressOIB>
  <DomainObject.Predmet.ProtustrankaWithAdress>
    <izvorni_sadrzaj>GAMMA - TRADE d.o.o. Samoborska 97, 10000 Zagreb</izvorni_sadrzaj>
    <derivirana_varijabla naziv="DomainObject.Predmet.ProtustrankaWithAdress_1">GAMMA - TRADE d.o.o. Samoborska 97, 10000 Zagreb</derivirana_varijabla>
  </DomainObject.Predmet.ProtustrankaWithAdress>
  <DomainObject.Predmet.ProtustrankaWithAdressOIB>
    <izvorni_sadrzaj>GAMMA - TRADE d.o.o., OIB 55366265651, Samoborska 97, 10000 Zagreb</izvorni_sadrzaj>
    <derivirana_varijabla naziv="DomainObject.Predmet.ProtustrankaWithAdressOIB_1">GAMMA - TRADE d.o.o., OIB 55366265651, Samoborska 97, 10000 Zagreb</derivirana_varijabla>
  </DomainObject.Predmet.ProtustrankaWithAdressOIB>
  <DomainObject.Predmet.ProtustrankaNazivFormated>
    <izvorni_sadrzaj>GAMMA - TRADE d.o.o.</izvorni_sadrzaj>
    <derivirana_varijabla naziv="DomainObject.Predmet.ProtustrankaNazivFormated_1">GAMMA - TRADE d.o.o.</derivirana_varijabla>
  </DomainObject.Predmet.ProtustrankaNazivFormated>
  <DomainObject.Predmet.ProtustrankaNazivFormatedOIB>
    <izvorni_sadrzaj>GAMMA - TRADE d.o.o., OIB 55366265651</izvorni_sadrzaj>
    <derivirana_varijabla naziv="DomainObject.Predmet.ProtustrankaNazivFormatedOIB_1">GAMMA - TRADE d.o.o., OIB 55366265651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GAMMA - TRADE d.o.o. zastupanog po punomoćniku Ivica Žuglić</item>
    </izvorni_sadrzaj>
    <derivirana_varijabla naziv="DomainObject.Predmet.ProtuStrankaListFormated_1">
      <item>GAMMA - TRADE d.o.o. zastupanog po punomoćniku Ivica Žuglić</item>
    </derivirana_varijabla>
  </DomainObject.Predmet.ProtuStrankaListFormated>
  <DomainObject.Predmet.ProtuStrankaListFormatedOIB>
    <izvorni_sadrzaj>
      <item>GAMMA - TRADE d.o.o., OIB 55366265651 zastupanog po punomoćniku Ivica Žuglić</item>
    </izvorni_sadrzaj>
    <derivirana_varijabla naziv="DomainObject.Predmet.ProtuStrankaListFormatedOIB_1">
      <item>GAMMA - TRADE d.o.o., OIB 55366265651 zastupanog po punomoćniku Ivica Žuglić</item>
    </derivirana_varijabla>
  </DomainObject.Predmet.ProtuStrankaListFormatedOIB>
  <DomainObject.Predmet.ProtuStrankaListFormatedWithAdress>
    <izvorni_sadrzaj>
      <item>GAMMA - TRADE d.o.o., Samoborska 97, 10000 Zagreb zastupanog po punomoćniku Ivica Žuglić</item>
    </izvorni_sadrzaj>
    <derivirana_varijabla naziv="DomainObject.Predmet.ProtuStrankaListFormatedWithAdress_1">
      <item>GAMMA - TRADE d.o.o., Samoborska 97, 10000 Zagreb zastupanog po punomoćniku Ivica Žuglić</item>
    </derivirana_varijabla>
  </DomainObject.Predmet.ProtuStrankaListFormatedWithAdress>
  <DomainObject.Predmet.ProtuStrankaListFormatedWithAdressOIB>
    <izvorni_sadrzaj>
      <item>GAMMA - TRADE d.o.o., OIB 55366265651, Samoborska 97, 10000 Zagreb zastupanog po punomoćniku Ivica Žuglić</item>
    </izvorni_sadrzaj>
    <derivirana_varijabla naziv="DomainObject.Predmet.ProtuStrankaListFormatedWithAdressOIB_1">
      <item>GAMMA - TRADE d.o.o., OIB 55366265651, Samoborska 97, 10000 Zagreb zastupanog po punomoćniku Ivica Žuglić</item>
    </derivirana_varijabla>
  </DomainObject.Predmet.ProtuStrankaListFormatedWithAdressOIB>
  <DomainObject.Predmet.ProtuStrankaListNazivFormated>
    <izvorni_sadrzaj>
      <item>GAMMA - TRADE d.o.o.</item>
    </izvorni_sadrzaj>
    <derivirana_varijabla naziv="DomainObject.Predmet.ProtuStrankaListNazivFormated_1">
      <item>GAMMA - TRADE d.o.o.</item>
    </derivirana_varijabla>
  </DomainObject.Predmet.ProtuStrankaListNazivFormated>
  <DomainObject.Predmet.ProtuStrankaListNazivFormatedOIB>
    <izvorni_sadrzaj>
      <item>GAMMA - TRADE d.o.o., OIB 55366265651</item>
    </izvorni_sadrzaj>
    <derivirana_varijabla naziv="DomainObject.Predmet.ProtuStrankaListNazivFormatedOIB_1">
      <item>GAMMA - TRADE d.o.o., OIB 55366265651</item>
    </derivirana_varijabla>
  </DomainObject.Predmet.ProtuStrankaListNazivFormatedOIB>
  <DomainObject.Predmet.OstaliListFormated>
    <izvorni_sadrzaj>
      <item>Ivica Žuglić punomoćnik sudionika u postupku GAMMA - TRADE d.o.o.</item>
    </izvorni_sadrzaj>
    <derivirana_varijabla naziv="DomainObject.Predmet.OstaliListFormated_1">
      <item>Ivica Žuglić punomoćnik sudionika u postupku GAMMA - TRADE d.o.o.</item>
    </derivirana_varijabla>
  </DomainObject.Predmet.OstaliListFormated>
  <DomainObject.Predmet.OstaliListFormatedOIB>
    <izvorni_sadrzaj>
      <item>Ivica Žuglić, OIB 59776264184 punomoćnik sudionika u postupku GAMMA - TRADE d.o.o.</item>
    </izvorni_sadrzaj>
    <derivirana_varijabla naziv="DomainObject.Predmet.OstaliListFormatedOIB_1">
      <item>Ivica Žuglić, OIB 59776264184 punomoćnik sudionika u postupku GAMMA - TRADE d.o.o.</item>
    </derivirana_varijabla>
  </DomainObject.Predmet.OstaliListFormatedOIB>
  <DomainObject.Predmet.OstaliListFormatedWithAdress>
    <izvorni_sadrzaj>
      <item>Ivica Žuglić, Prigorska 30, 10000 Zagreb punomoćnik sudionika u postupku GAMMA - TRADE d.o.o.</item>
    </izvorni_sadrzaj>
    <derivirana_varijabla naziv="DomainObject.Predmet.OstaliListFormatedWithAdress_1">
      <item>Ivica Žuglić, Prigorska 30, 10000 Zagreb punomoćnik sudionika u postupku GAMMA - TRADE d.o.o.</item>
    </derivirana_varijabla>
  </DomainObject.Predmet.OstaliListFormatedWithAdress>
  <DomainObject.Predmet.OstaliListFormatedWithAdressOIB>
    <izvorni_sadrzaj>
      <item>Ivica Žuglić, OIB 59776264184, Prigorska 30, 10000 Zagreb punomoćnik sudionika u postupku GAMMA - TRADE d.o.o.</item>
    </izvorni_sadrzaj>
    <derivirana_varijabla naziv="DomainObject.Predmet.OstaliListFormatedWithAdressOIB_1">
      <item>Ivica Žuglić, OIB 59776264184, Prigorska 30, 10000 Zagreb punomoćnik sudionika u postupku GAMMA - TRADE d.o.o.</item>
    </derivirana_varijabla>
  </DomainObject.Predmet.OstaliListFormatedWithAdressOIB>
  <DomainObject.Predmet.OstaliListNazivFormated>
    <izvorni_sadrzaj>
      <item>Ivica Žuglić</item>
    </izvorni_sadrzaj>
    <derivirana_varijabla naziv="DomainObject.Predmet.OstaliListNazivFormated_1">
      <item>Ivica Žuglić</item>
    </derivirana_varijabla>
  </DomainObject.Predmet.OstaliListNazivFormated>
  <DomainObject.Predmet.OstaliListNazivFormatedOIB>
    <izvorni_sadrzaj>
      <item>Ivica Žuglić, OIB 59776264184</item>
    </izvorni_sadrzaj>
    <derivirana_varijabla naziv="DomainObject.Predmet.OstaliListNazivFormatedOIB_1">
      <item>Ivica Žuglić, OIB 59776264184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GAMMA - TRADE d.o.o.</izvorni_sadrzaj>
    <derivirana_varijabla naziv="DomainObject.Predmet.ProtustrankaIDrugi_1">GAMMA -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GAMMA - TRADE d.o.o., OIB 55366265651, Samoborska 97, 10000 Zagreb</izvorni_sadrzaj>
    <derivirana_varijabla naziv="DomainObject.Predmet.ProtustrankaIDrugiAdressOIB_1">GAMMA - TRADE d.o.o., OIB 55366265651, Samoborska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GAMMA - TRADE d.o.o.</item>
      <item>Ivica Žuglić</item>
    </izvorni_sadrzaj>
    <derivirana_varijabla naziv="DomainObject.Predmet.SudioniciListNaziv_1">
      <item>FINA Regionalni centar Zagreb</item>
      <item>GAMMA - TRADE d.o.o.</item>
      <item>Ivica Žuglić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GAMMA - TRADE d.o.o., OIB 55366265651, Samoborska 97,10000 Zagreb</item>
      <item>Ivica Žuglić, OIB 59776264184, Prigorska 30,10000 Zagreb</item>
    </izvorni_sadrzaj>
    <derivirana_varijabla naziv="DomainObject.Predmet.SudioniciListAdressOIB_1">
      <item>FINA Regionalni centar Zagreb, OIB 85821130368, Trg svibanjskih žrtava 1995. 1,10000 Zagreb</item>
      <item>GAMMA - TRADE d.o.o., OIB 55366265651, Samoborska 97,10000 Zagreb</item>
      <item>Ivica Žuglić, OIB 59776264184,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55366265651</item>
      <item>, OIB 59776264184</item>
    </izvorni_sadrzaj>
    <derivirana_varijabla naziv="DomainObject.Predmet.SudioniciListNazivOIB_1">
      <item>, OIB 85821130368</item>
      <item>, OIB 55366265651</item>
      <item>, OIB 59776264184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603</properties:Words>
  <properties:Characters>3190</properties:Characters>
  <properties:Lines>99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2018-05-07T11:35:00Z</dcterms:created>
  <dc:creator>Korisnik</dc:creator>
  <cp:lastModifiedBy>Draženka Prpić</cp:lastModifiedBy>
  <cp:lastPrinted>2018-05-07T11:37:00Z</cp:lastPrinted>
  <dcterms:modified xmlns:xsi="http://www.w3.org/2001/XMLSchema-instance" xsi:type="dcterms:W3CDTF">2018-05-07T11:37:00Z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-GAMMA-TRADE-St-5124-16.docx)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