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652b" w14:paraId="332652b" w:rsidRDefault="009A56C3" w:rsidP="009A56C3" w:rsidR="009A56C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A56C3" w:rsidP="009A56C3" w:rsidR="009A56C3">
      <w:pPr>
        <w:spacing w:after="0"/>
        <w:jc w:val="both"/>
      </w:pPr>
      <w:r>
        <w:t xml:space="preserve">       REPUBLIKA HRVATSKA</w:t>
      </w:r>
    </w:p>
    <w:p w:rsidRDefault="009A56C3" w:rsidP="009A56C3" w:rsidR="009A56C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A56C3" w:rsidP="009A56C3" w:rsidR="009A56C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A56C3" w:rsidP="009A56C3" w:rsidR="009A56C3">
      <w:pPr>
        <w:spacing w:after="0"/>
        <w:rPr>
          <w:bCs/>
        </w:rPr>
      </w:pPr>
    </w:p>
    <w:p w:rsidRDefault="009A56C3" w:rsidP="009A56C3" w:rsidR="009A56C3">
      <w:pPr>
        <w:spacing w:after="0"/>
        <w:rPr>
          <w:bCs/>
        </w:rPr>
      </w:pPr>
    </w:p>
    <w:p w:rsidRDefault="009A56C3" w:rsidP="009A56C3" w:rsidR="009A56C3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St-74/12-550</w:t>
      </w:r>
    </w:p>
    <w:p w:rsidRDefault="009A56C3" w:rsidP="009A56C3" w:rsidR="009A56C3">
      <w:pPr>
        <w:pStyle w:val="Tijeloteksta"/>
        <w:spacing w:after="0"/>
        <w:rPr>
          <w:b/>
          <w:bCs/>
        </w:rPr>
      </w:pPr>
    </w:p>
    <w:p w:rsidRDefault="009A56C3" w:rsidP="009A56C3" w:rsidR="009A56C3">
      <w:pPr>
        <w:pStyle w:val="Tijeloteksta"/>
        <w:spacing w:after="0"/>
        <w:rPr>
          <w:b/>
          <w:bCs/>
        </w:rPr>
      </w:pPr>
    </w:p>
    <w:p w:rsidRDefault="009A56C3" w:rsidP="009A56C3" w:rsidR="009A56C3">
      <w:pPr>
        <w:pStyle w:val="Tijeloteksta"/>
        <w:spacing w:after="0"/>
        <w:rPr>
          <w:b/>
          <w:bCs/>
        </w:rPr>
      </w:pPr>
    </w:p>
    <w:p w:rsidRDefault="009A56C3" w:rsidP="009A56C3" w:rsidR="009A56C3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St-74/12-519 od 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25. travnja 2016. godine donio je slijedeći</w:t>
      </w:r>
    </w:p>
    <w:p w:rsidRDefault="009A56C3" w:rsidP="009A56C3" w:rsidR="009A56C3">
      <w:pPr>
        <w:spacing w:after="0"/>
        <w:jc w:val="both"/>
      </w:pPr>
    </w:p>
    <w:p w:rsidRDefault="009A56C3" w:rsidP="009A56C3" w:rsidR="009A56C3" w:rsidRPr="009A56C3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9A56C3">
        <w:rPr>
          <w:color w:themeColor="text1" w:val="000000"/>
          <w:sz w:val="24"/>
          <w:szCs w:val="24"/>
        </w:rPr>
        <w:t>ZAKLJUČAK O PRODAJI</w:t>
      </w:r>
    </w:p>
    <w:p w:rsidRDefault="009A56C3" w:rsidP="009A56C3" w:rsidR="009A56C3">
      <w:pPr>
        <w:spacing w:after="0"/>
        <w:jc w:val="center"/>
        <w:rPr>
          <w:b/>
          <w:bCs/>
        </w:rPr>
      </w:pPr>
      <w:r>
        <w:rPr>
          <w:b/>
          <w:bCs/>
        </w:rPr>
        <w:t>1. JAVNA DRAŽBA</w:t>
      </w:r>
    </w:p>
    <w:p w:rsidRDefault="009A56C3" w:rsidP="009A56C3" w:rsidR="009A56C3">
      <w:pPr>
        <w:spacing w:after="0"/>
        <w:jc w:val="center"/>
        <w:rPr>
          <w:b/>
          <w:bCs/>
        </w:rPr>
      </w:pPr>
    </w:p>
    <w:p w:rsidRDefault="009A56C3" w:rsidP="009A56C3" w:rsidR="009A56C3">
      <w:pPr>
        <w:spacing w:after="0"/>
        <w:jc w:val="center"/>
        <w:rPr>
          <w:b/>
          <w:bCs/>
        </w:rPr>
      </w:pPr>
    </w:p>
    <w:p w:rsidRDefault="009A56C3" w:rsidP="009A56C3" w:rsidR="009A56C3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 xml:space="preserve">Nekretnine se prodaju kao cjelina.  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>Utvrđena procijenjena vrijednost nekretnina iznosi 15.482.786,16 kn.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15.482.786,16 kn.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9A56C3" w:rsidP="009A56C3" w:rsidR="009A56C3">
      <w:pPr>
        <w:spacing w:after="0"/>
        <w:jc w:val="both"/>
      </w:pPr>
    </w:p>
    <w:p w:rsidRDefault="009A56C3" w:rsidP="009A56C3" w:rsidR="009A56C3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9A56C3" w:rsidP="009A56C3" w:rsidR="009A56C3">
      <w:pPr>
        <w:pStyle w:val="Tijeloteksta"/>
        <w:spacing w:after="0"/>
      </w:pPr>
    </w:p>
    <w:p w:rsidRDefault="009A56C3" w:rsidP="009A56C3" w:rsidR="009A56C3">
      <w:pPr>
        <w:pStyle w:val="Tijeloteksta"/>
        <w:spacing w:after="0"/>
        <w:ind w:firstLine="360"/>
        <w:jc w:val="both"/>
      </w:pPr>
      <w:r>
        <w:t xml:space="preserve">II/ Nekretnine će se prodati na usmenoj javnoj dražbi. Prvo ročište za prodaju održat će se dana </w:t>
      </w:r>
      <w:r>
        <w:rPr>
          <w:b/>
        </w:rPr>
        <w:t>15. lipnja 2016. godine</w:t>
      </w:r>
      <w:r>
        <w:t xml:space="preserve">, u zgradi Trgovačkog suda u Varaždinu, soba 226/II, s početkom u </w:t>
      </w:r>
      <w:r>
        <w:rPr>
          <w:b/>
        </w:rPr>
        <w:t>13,45 sati</w:t>
      </w:r>
      <w:r>
        <w:t>. Ročište će se održati i ako na njemu sudjeluje samo jedan ponuditelj.</w:t>
      </w:r>
    </w:p>
    <w:p w:rsidRDefault="009A56C3" w:rsidP="009A56C3" w:rsidR="009A56C3">
      <w:pPr>
        <w:pStyle w:val="Tijeloteksta"/>
        <w:spacing w:after="0"/>
        <w:ind w:left="360"/>
      </w:pPr>
    </w:p>
    <w:p w:rsidRDefault="009A56C3" w:rsidP="009A56C3" w:rsidR="009A56C3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9A56C3" w:rsidP="009A56C3" w:rsidR="009A56C3">
      <w:pPr>
        <w:pStyle w:val="Tijeloteksta"/>
        <w:spacing w:after="0"/>
        <w:ind w:left="360"/>
      </w:pPr>
    </w:p>
    <w:p w:rsidRDefault="009A56C3" w:rsidP="009A56C3" w:rsidR="009A56C3">
      <w:pPr>
        <w:pStyle w:val="Tijeloteksta"/>
        <w:spacing w:after="0"/>
        <w:ind w:left="360"/>
      </w:pPr>
      <w:r>
        <w:t>IV/ Uvjeti prodaje:</w:t>
      </w:r>
    </w:p>
    <w:p w:rsidRDefault="009A56C3" w:rsidP="009A56C3" w:rsidR="009A56C3">
      <w:pPr>
        <w:pStyle w:val="Tijeloteksta"/>
        <w:spacing w:after="0"/>
        <w:ind w:left="360"/>
      </w:pPr>
    </w:p>
    <w:p w:rsidRDefault="009A56C3" w:rsidP="009A56C3" w:rsidR="009A56C3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prvom i drugom ročištu za dražbu  ne mogu prodati.</w:t>
      </w:r>
    </w:p>
    <w:p w:rsidRDefault="009A56C3" w:rsidP="009A56C3" w:rsidR="009A56C3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9A56C3" w:rsidP="009A56C3" w:rsidR="009A56C3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13. lipnja 2016.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9A56C3" w:rsidP="009A56C3" w:rsidR="009A56C3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9A56C3" w:rsidP="009A56C3" w:rsidR="009A56C3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9A56C3" w:rsidP="009A56C3" w:rsidR="009A56C3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9A56C3" w:rsidP="009A56C3" w:rsidR="009A56C3">
      <w:pPr>
        <w:numPr>
          <w:ilvl w:val="0"/>
          <w:numId w:val="47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9A56C3" w:rsidP="009A56C3" w:rsidR="009A56C3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9A56C3" w:rsidP="009A56C3" w:rsidR="009A56C3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9A56C3" w:rsidP="009A56C3" w:rsidR="009A56C3">
      <w:pPr>
        <w:pStyle w:val="Tijeloteksta"/>
        <w:tabs>
          <w:tab w:pos="1260" w:val="left"/>
        </w:tabs>
        <w:spacing w:after="0"/>
      </w:pPr>
    </w:p>
    <w:p w:rsidRDefault="009A56C3" w:rsidP="009A56C3" w:rsidR="009A56C3">
      <w:pPr>
        <w:pStyle w:val="Tijeloteksta"/>
        <w:tabs>
          <w:tab w:pos="1260" w:val="left"/>
        </w:tabs>
        <w:spacing w:after="0"/>
      </w:pPr>
    </w:p>
    <w:p w:rsidRDefault="009A56C3" w:rsidP="009A56C3" w:rsidR="009A56C3">
      <w:pPr>
        <w:pStyle w:val="Tijeloteksta"/>
        <w:tabs>
          <w:tab w:pos="1260" w:val="left"/>
        </w:tabs>
        <w:spacing w:after="0"/>
        <w:ind w:left="720"/>
      </w:pPr>
    </w:p>
    <w:p w:rsidRDefault="009A56C3" w:rsidP="009A56C3" w:rsidR="009A56C3">
      <w:pPr>
        <w:tabs>
          <w:tab w:pos="1260" w:val="left"/>
        </w:tabs>
        <w:spacing w:after="0"/>
        <w:jc w:val="center"/>
      </w:pPr>
      <w:r>
        <w:t>U Varaždinu, 25. travnja 2016. godine</w:t>
      </w:r>
    </w:p>
    <w:p w:rsidRDefault="009A56C3" w:rsidP="009A56C3" w:rsidR="009A56C3">
      <w:pPr>
        <w:tabs>
          <w:tab w:pos="1260" w:val="left"/>
        </w:tabs>
        <w:spacing w:after="0"/>
        <w:jc w:val="center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</w:p>
    <w:p w:rsidRDefault="009A56C3" w:rsidP="009A56C3" w:rsidR="009A56C3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9A56C3" w:rsidP="009A56C3" w:rsidR="009A56C3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9A56C3" w:rsidP="009A56C3" w:rsidR="009A56C3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9A56C3" w:rsidP="009A56C3" w:rsidR="009A56C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Privredna banka Zagreb d.d. Zagreb, Radnička cesta 50</w:t>
      </w:r>
    </w:p>
    <w:p w:rsidRDefault="009A56C3" w:rsidP="009A56C3" w:rsidR="009A56C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9A56C3" w:rsidP="009A56C3" w:rsidR="009A56C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 Zagreb, po pun. Ivani Aralica Lalić, odvjetnici iz Zagreba, Dalmatinska 17</w:t>
      </w:r>
    </w:p>
    <w:p w:rsidRDefault="009A56C3" w:rsidP="009A56C3" w:rsidR="009A56C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9A56C3" w:rsidP="009A56C3" w:rsidR="009A56C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9A56C3" w:rsidR="00AE649C" w:rsidRPr="00B76F3C">
      <w:pPr>
        <w:pStyle w:val="Naslov3"/>
        <w:spacing w:after="0"/>
      </w:pPr>
    </w:p>
    <w:p w:rsidRDefault="004435E0" w:rsidP="009A56C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A56C3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5E0" w:rsidP="00537B78" w:rsidR="004435E0">
      <w:r>
        <w:separator/>
      </w:r>
    </w:p>
  </w:endnote>
  <w:endnote w:id="0" w:type="continuationSeparator">
    <w:p w:rsidRDefault="004435E0" w:rsidP="00537B78" w:rsidR="0044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5E0" w:rsidP="00537B78" w:rsidR="004435E0">
      <w:r>
        <w:separator/>
      </w:r>
    </w:p>
  </w:footnote>
  <w:footnote w:id="0" w:type="continuationSeparator">
    <w:p w:rsidRDefault="004435E0" w:rsidP="00537B78" w:rsidR="0044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5E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6C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C6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985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St-74/2012-550</izvorni_sadrzaj>
    <derivirana_varijabla naziv="DomainObject.Oznaka_1">St-74/2012-550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St-74/2012-550</izvorni_sadrzaj>
    <derivirana_varijabla naziv="DomainObject.PoslovniBrojDokumenta_1">St-74/2012-550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7D7AE-1762-446E-9438-5E0914F0E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4854</properties:Characters>
  <properties:Lines>131</properties:Lines>
  <properties:Paragraphs>42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2016-04-25T12:55:00Z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St-74/2012-550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