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C17359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17359">
              <w:rPr>
                <w:noProof/>
                <w:sz w:val="24"/>
              </w:rPr>
              <w:t>160</w:t>
            </w:r>
            <w:r w:rsidR="00F26D86">
              <w:rPr>
                <w:noProof/>
                <w:sz w:val="24"/>
              </w:rPr>
              <w:t>/2018</w:t>
            </w:r>
          </w:p>
        </w:tc>
      </w:tr>
    </w:tbl>
    <w:p w14:textId="534790e" w14:paraId="534790e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17359" w:rsidRPr="00C17359">
        <w:rPr>
          <w:rFonts w:eastAsiaTheme="minorHAnsi"/>
          <w:lang w:eastAsia="en-US"/>
        </w:rPr>
        <w:t>AQUA OPUS j.d.o.o., OIB: 91194852490, Split, Pujanke 1</w:t>
      </w:r>
      <w:r w:rsidR="00AC2855" w:rsidRPr="00AC2855">
        <w:t xml:space="preserve">, </w:t>
      </w:r>
      <w:r w:rsidR="00C17359">
        <w:t>7. lipnja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17359" w:rsidRPr="00C17359">
        <w:t>AQUA OPUS j.d.o.o., OIB: 91194852490, Split, Pujanke 1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C17359">
        <w:t>20. veljače</w:t>
      </w:r>
      <w:r w:rsidR="00BC6B71">
        <w:t xml:space="preserve"> 201</w:t>
      </w:r>
      <w:r w:rsidR="00F26D86">
        <w:t>8</w:t>
      </w:r>
      <w:r w:rsidR="001B2A86">
        <w:t>.</w:t>
      </w:r>
      <w:r>
        <w:t xml:space="preserve"> zahtjev za provedbu skraćenog stečajnog postupka nad </w:t>
      </w:r>
      <w:r w:rsidR="00C17359" w:rsidRPr="00C17359">
        <w:t>AQUA OPUS j.d.o.o., OIB: 91194852490, Split, Pujanke 1</w:t>
      </w:r>
      <w:r w:rsidR="00F82B7D">
        <w:t xml:space="preserve">, </w:t>
      </w:r>
      <w:r w:rsidR="00B91290">
        <w:t xml:space="preserve">navodeći da dužnik nema zaposlenih, a da na dan </w:t>
      </w:r>
      <w:r w:rsidR="00C17359">
        <w:t>16. veljače</w:t>
      </w:r>
      <w:r w:rsidR="00F26D86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C17359">
        <w:t>93.017,75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 xml:space="preserve">i utvrđenja da nije pokrenut drugi postupak brisanja iz sudskog registra, ovaj sud je sukladno odredbi čl. 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C17359">
        <w:t>15. svibnj</w:t>
      </w:r>
      <w:r w:rsidR="00F26D86">
        <w:t>a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proizlazi da dužnik ima imovinu koja nije dostatna za namirenje predvidivih troškova </w:t>
      </w:r>
      <w:r>
        <w:lastRenderedPageBreak/>
        <w:t>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C17359">
        <w:t>6. lipnja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C17359">
        <w:t>18-20</w:t>
      </w:r>
      <w:r>
        <w:t xml:space="preserve"> spisa) uz koji je dostavio dokaze o postojanju tražbine (list </w:t>
      </w:r>
      <w:r w:rsidR="00C17359">
        <w:t>21-26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C17359">
        <w:t>7. lipnja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299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C17359">
          <w:t>160</w:t>
        </w:r>
        <w:r w:rsidR="00F26D86">
          <w:t>/2018</w:t>
        </w:r>
      </w:p>
    </w:sdtContent>
  </w:sdt>
  <w:p w:rsidRDefault="00A70299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49030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70299"/>
    <w:rsid w:val="00AC2855"/>
    <w:rsid w:val="00AF5E83"/>
    <w:rsid w:val="00B16913"/>
    <w:rsid w:val="00B7506F"/>
    <w:rsid w:val="00B91290"/>
    <w:rsid w:val="00BC6B71"/>
    <w:rsid w:val="00C030B9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0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29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29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29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0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29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29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29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OPUS jednostavno društvo s ograničenom odgovornošću za turizam i usluge</izvorni_sadrzaj>
    <derivirana_varijabla naziv="DomainObject.Predmet.ProtustrankaFormated_1">  AQUA OPUS jednostavno društvo s ograničenom odgovornošću za turizam i usluge</derivirana_varijabla>
  </DomainObject.Predmet.ProtustrankaFormated>
  <DomainObject.Predmet.ProtustrankaFormatedOIB>
    <izvorni_sadrzaj>  AQUA OPUS jednostavno društvo s ograničenom odgovornošću za turizam i usluge, OIB 91194852490</izvorni_sadrzaj>
    <derivirana_varijabla naziv="DomainObject.Predmet.ProtustrankaFormatedOIB_1">  AQUA OPUS jednostavno društvo s ograničenom odgovornošću za turizam i usluge, OIB 91194852490</derivirana_varijabla>
  </DomainObject.Predmet.ProtustrankaFormatedOIB>
  <DomainObject.Predmet.ProtustrankaFormatedWithAdress>
    <izvorni_sadrzaj> AQUA OPUS jednostavno društvo s ograničenom odgovornošću za turizam i usluge, Pujanke 1, 21000 Split</izvorni_sadrzaj>
    <derivirana_varijabla naziv="DomainObject.Predmet.ProtustrankaFormatedWithAdress_1"> AQUA OPUS jednostavno društvo s ograničenom odgovornošću za turizam i usluge, Pujanke 1, 21000 Split</derivirana_varijabla>
  </DomainObject.Predmet.ProtustrankaFormatedWithAdress>
  <DomainObject.Predmet.ProtustrankaFormatedWithAdressOIB>
    <izvorni_sadrzaj> AQUA OPUS jednostavno društvo s ograničenom odgovornošću za turizam i usluge, OIB 91194852490, Pujanke 1, 21000 Split</izvorni_sadrzaj>
    <derivirana_varijabla naziv="DomainObject.Predmet.ProtustrankaFormatedWithAdressOIB_1"> AQUA OPUS jednostavno društvo s ograničenom odgovornošću za turizam i usluge, OIB 91194852490, Pujanke 1, 21000 Split</derivirana_varijabla>
  </DomainObject.Predmet.ProtustrankaFormatedWithAdressOIB>
  <DomainObject.Predmet.ProtustrankaWithAdress>
    <izvorni_sadrzaj>AQUA OPUS jednostavno društvo s ograničenom odgovornošću za turizam i usluge Pujanke 1, 21000 Split</izvorni_sadrzaj>
    <derivirana_varijabla naziv="DomainObject.Predmet.ProtustrankaWithAdress_1">AQUA OPUS jednostavno društvo s ograničenom odgovornošću za turizam i usluge Pujanke 1, 21000 Split</derivirana_varijabla>
  </DomainObject.Predmet.ProtustrankaWithAdress>
  <DomainObject.Predmet.ProtustrankaWithAdressOIB>
    <izvorni_sadrzaj>AQUA OPUS jednostavno društvo s ograničenom odgovornošću za turizam i usluge, OIB 91194852490, Pujanke 1, 21000 Split</izvorni_sadrzaj>
    <derivirana_varijabla naziv="DomainObject.Predmet.ProtustrankaWithAdressOIB_1">AQUA OPUS jednostavno društvo s ograničenom odgovornošću za turizam i usluge, OIB 91194852490, Pujanke 1, 21000 Split</derivirana_varijabla>
  </DomainObject.Predmet.ProtustrankaWithAdressOIB>
  <DomainObject.Predmet.ProtustrankaNazivFormated>
    <izvorni_sadrzaj>AQUA OPUS jednostavno društvo s ograničenom odgovornošću za turizam i usluge</izvorni_sadrzaj>
    <derivirana_varijabla naziv="DomainObject.Predmet.ProtustrankaNazivFormated_1">AQUA OPUS jednostavno društvo s ograničenom odgovornošću za turizam i usluge</derivirana_varijabla>
  </DomainObject.Predmet.ProtustrankaNazivFormated>
  <DomainObject.Predmet.ProtustrankaNazivFormatedOIB>
    <izvorni_sadrzaj>AQUA OPUS jednostavno društvo s ograničenom odgovornošću za turizam i usluge, OIB 91194852490</izvorni_sadrzaj>
    <derivirana_varijabla naziv="DomainObject.Predmet.ProtustrankaNazivFormatedOIB_1">AQUA OPUS jednostavno društvo s ograničenom odgovornošću za turizam i usluge, OIB 91194852490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93017.75</izvorni_sadrzaj>
    <derivirana_varijabla naziv="DomainObject.Predmet.TrenutnaVrijednost_1">93017.75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OPUS jednostavno društvo s ograničenom odgovornošću za turizam i usluge</item>
    </izvorni_sadrzaj>
    <derivirana_varijabla naziv="DomainObject.Predmet.ProtuStrankaListFormated_1">
      <item>AQUA OPUS jednostavno društvo s ograničenom odgovornošću za turizam i usluge</item>
    </derivirana_varijabla>
  </DomainObject.Predmet.ProtuStrankaListFormated>
  <DomainObject.Predmet.ProtuStrankaListFormatedOIB>
    <izvorni_sadrzaj>
      <item>AQUA OPUS jednostavno društvo s ograničenom odgovornošću za turizam i usluge, OIB 91194852490</item>
    </izvorni_sadrzaj>
    <derivirana_varijabla naziv="DomainObject.Predmet.ProtuStrankaListFormatedOIB_1">
      <item>AQUA OPUS jednostavno društvo s ograničenom odgovornošću za turizam i usluge, OIB 91194852490</item>
    </derivirana_varijabla>
  </DomainObject.Predmet.ProtuStrankaListFormatedOIB>
  <DomainObject.Predmet.ProtuStrankaListFormatedWithAdress>
    <izvorni_sadrzaj>
      <item>AQUA OPUS jednostavno društvo s ograničenom odgovornošću za turizam i usluge, Pujanke 1, 21000 Split</item>
    </izvorni_sadrzaj>
    <derivirana_varijabla naziv="DomainObject.Predmet.ProtuStrankaListFormatedWithAdress_1">
      <item>AQUA OPUS jednostavno društvo s ograničenom odgovornošću za turizam i usluge, Pujanke 1, 21000 Split</item>
    </derivirana_varijabla>
  </DomainObject.Predmet.ProtuStrankaListFormatedWithAdress>
  <DomainObject.Predmet.ProtuStrankaListFormatedWithAdressOIB>
    <izvorni_sadrzaj>
      <item>AQUA OPUS jednostavno društvo s ograničenom odgovornošću za turizam i usluge, OIB 91194852490, Pujanke 1, 21000 Split</item>
    </izvorni_sadrzaj>
    <derivirana_varijabla naziv="DomainObject.Predmet.ProtuStrankaListFormatedWithAdressOIB_1">
      <item>AQUA OPUS jednostavno društvo s ograničenom odgovornošću za turizam i usluge, OIB 91194852490, Pujanke 1, 21000 Split</item>
    </derivirana_varijabla>
  </DomainObject.Predmet.ProtuStrankaListFormatedWithAdressOIB>
  <DomainObject.Predmet.ProtuStrankaListNazivFormated>
    <izvorni_sadrzaj>
      <item>AQUA OPUS jednostavno društvo s ograničenom odgovornošću za turizam i usluge</item>
    </izvorni_sadrzaj>
    <derivirana_varijabla naziv="DomainObject.Predmet.ProtuStrankaListNazivFormated_1">
      <item>AQUA OPUS jednostavno društvo s ograničenom odgovornošću za turizam i usluge</item>
    </derivirana_varijabla>
  </DomainObject.Predmet.ProtuStrankaListNazivFormated>
  <DomainObject.Predmet.ProtuStrankaListNazivFormatedOIB>
    <izvorni_sadrzaj>
      <item>AQUA OPUS jednostavno društvo s ograničenom odgovornošću za turizam i usluge, OIB 91194852490</item>
    </izvorni_sadrzaj>
    <derivirana_varijabla naziv="DomainObject.Predmet.ProtuStrankaListNazivFormatedOIB_1">
      <item>AQUA OPUS jednostavno društvo s ograničenom odgovornošću za turizam i usluge, OIB 91194852490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OPUS jednostavno društvo s ograničenom odgovornošću za turizam i usluge</izvorni_sadrzaj>
    <derivirana_varijabla naziv="DomainObject.Predmet.ProtustrankaIDrugi_1">AQUA OPUS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OPUS jednostavno društvo s ograničenom odgovornošću za turizam i usluge, OIB 91194852490, Pujanke 1, 21000 Split</izvorni_sadrzaj>
    <derivirana_varijabla naziv="DomainObject.Predmet.ProtustrankaIDrugiAdressOIB_1">AQUA OPUS jednostavno društvo s ograničenom odgovornošću za turizam i usluge, OIB 91194852490, Pujanke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OPUS jednostavno društvo s ograničenom odgovornošću za turizam i usluge</item>
      <item>FINANCIJSKA AGENCIJA, RC SPLIT</item>
    </izvorni_sadrzaj>
    <derivirana_varijabla naziv="DomainObject.Predmet.SudioniciListNaziv_1">
      <item>AQUA OPUS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AQUA OPUS jednostavno društvo s ograničenom odgovornošću za turizam i usluge, OIB 91194852490, Pujanke 1,21000 Split</item>
      <item>FINANCIJSKA AGENCIJA, RC SPLIT, OIB 85821130368, Mažuranićevo šetalište 24 b,21000 Split</item>
    </izvorni_sadrzaj>
    <derivirana_varijabla naziv="DomainObject.Predmet.SudioniciListAdressOIB_1">
      <item>AQUA OPUS jednostavno društvo s ograničenom odgovornošću za turizam i usluge, OIB 91194852490, Pujanke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91194852490</item>
      <item>, OIB 85821130368</item>
    </izvorni_sadrzaj>
    <derivirana_varijabla naziv="DomainObject.Predmet.SudioniciListNazivOIB_1">
      <item>, OIB 91194852490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A2FC3-219F-49B5-B9D3-75A2756CE87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3314</properties:Characters>
  <properties:Lines>78</properties:Lines>
  <properties:Paragraphs>31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2018-06-07T09:43:00Z</cp:lastPrinted>
  <dcterms:modified xmlns:xsi="http://www.w3.org/2001/XMLSchema-instance" xsi:type="dcterms:W3CDTF">2018-06-07T10:12:00Z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(St-160-2018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