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7c57" w14:paraId="4fa7c57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>5 Stpn</w:t>
      </w:r>
      <w:r w:rsidR="00703337" w:rsidRPr="00233183">
        <w:rPr>
          <w:lang w:val="hr-HR"/>
        </w:rPr>
        <w:t>-</w:t>
      </w:r>
      <w:r w:rsidR="0068683D">
        <w:rPr>
          <w:lang w:val="hr-HR"/>
        </w:rPr>
        <w:t>40</w:t>
      </w:r>
      <w:r w:rsidR="00AB1302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-</w:t>
      </w:r>
      <w:r w:rsidR="00F37AA7">
        <w:rPr>
          <w:lang w:val="hr-HR"/>
        </w:rPr>
        <w:t>4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F37AA7" w:rsidR="00F37AA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D01A9B" w:rsidP="00703337" w:rsidR="00D01A9B" w:rsidRPr="00233183">
      <w:pPr>
        <w:ind w:firstLine="851"/>
        <w:jc w:val="both"/>
        <w:rPr>
          <w:lang w:val="hr-HR"/>
        </w:rPr>
      </w:pPr>
      <w:r w:rsidRPr="00233183">
        <w:rPr>
          <w:lang w:val="hr-HR"/>
        </w:rPr>
        <w:t xml:space="preserve">TRGOVAČKI SUD U BJELOVARU, </w:t>
      </w:r>
      <w:r w:rsidR="008D4CAB" w:rsidRPr="00233183">
        <w:rPr>
          <w:lang w:val="hr-HR"/>
        </w:rPr>
        <w:t xml:space="preserve">u postupku predstečajne nagodbe nad dužnikom </w:t>
      </w:r>
      <w:r w:rsidR="0068683D">
        <w:rPr>
          <w:lang w:val="hr-HR"/>
        </w:rPr>
        <w:t xml:space="preserve">Anicom Aragović iz Virovitice, J.J. Strossmayera 147, vl. obrta za trgovinu i usluge DIA, Virovitica, Trg fra B. Gerbera 3, </w:t>
      </w:r>
      <w:r w:rsidR="0068683D" w:rsidRPr="00073A3E">
        <w:rPr>
          <w:lang w:val="hr-HR"/>
        </w:rPr>
        <w:t xml:space="preserve">OIB: </w:t>
      </w:r>
      <w:r w:rsidR="0068683D">
        <w:rPr>
          <w:lang w:val="hr-HR"/>
        </w:rPr>
        <w:t>77666998850</w:t>
      </w:r>
      <w:r w:rsidR="00CB695B" w:rsidRPr="00073A3E"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>rješenjem posl. br. 5 Stpn-</w:t>
      </w:r>
      <w:r w:rsidR="0068683D">
        <w:rPr>
          <w:lang w:val="hr-HR"/>
        </w:rPr>
        <w:t>40</w:t>
      </w:r>
      <w:r w:rsidR="00233183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4B33D1" w:rsidRPr="00233183">
        <w:rPr>
          <w:lang w:val="hr-HR"/>
        </w:rPr>
        <w:t>-</w:t>
      </w:r>
      <w:r w:rsidR="00F37AA7">
        <w:rPr>
          <w:lang w:val="hr-HR"/>
        </w:rPr>
        <w:t>3</w:t>
      </w:r>
      <w:r w:rsidR="004B33D1" w:rsidRPr="00233183">
        <w:rPr>
          <w:lang w:val="hr-HR"/>
        </w:rPr>
        <w:t xml:space="preserve"> od </w:t>
      </w:r>
      <w:r w:rsidR="0068683D">
        <w:rPr>
          <w:lang w:val="hr-HR"/>
        </w:rPr>
        <w:t>17. studenog</w:t>
      </w:r>
      <w:r w:rsidR="0088337D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68683D">
        <w:rPr>
          <w:lang w:val="hr-HR"/>
        </w:rPr>
        <w:t>8. prosinca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CB695B">
        <w:rPr>
          <w:lang w:val="hr-HR"/>
        </w:rPr>
        <w:t>5</w:t>
      </w:r>
      <w:r w:rsidR="0068683D">
        <w:rPr>
          <w:lang w:val="hr-HR"/>
        </w:rPr>
        <w:t>. u 9,00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Ivše Lebovića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BE3121">
        <w:rPr>
          <w:noProof/>
        </w:rPr>
        <w:t>k</w:t>
      </w:r>
      <w:r w:rsidR="009720E0" w:rsidRPr="00233183">
        <w:rPr>
          <w:noProof/>
        </w:rPr>
        <w:t xml:space="preserve"> i dužnik.</w:t>
      </w:r>
    </w:p>
    <w:p w:rsidRDefault="00A573A9" w:rsidR="00A573A9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68683D">
        <w:rPr>
          <w:lang w:val="hr-HR"/>
        </w:rPr>
        <w:t>17. studenog</w:t>
      </w:r>
      <w:r w:rsidR="00FC6DF7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p w:rsidRDefault="00D01A9B" w:rsidR="00D01A9B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68683D" w:rsidR="0068683D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68683D">
        <w:rPr>
          <w:lang w:val="hr-HR"/>
        </w:rPr>
        <w:t xml:space="preserve">                          </w:t>
      </w: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 xml:space="preserve">na </w:t>
      </w:r>
      <w:r w:rsidR="00CB695B">
        <w:rPr>
          <w:lang w:val="hr-HR"/>
        </w:rPr>
        <w:t>e-oglasnu ploču</w:t>
      </w:r>
    </w:p>
    <w:p w:rsidRDefault="004B33D1" w:rsidR="004B33D1" w:rsidRPr="00233183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68683D">
        <w:rPr>
          <w:lang w:val="hr-HR"/>
        </w:rPr>
        <w:t>17</w:t>
      </w:r>
      <w:r w:rsidR="00233183" w:rsidRPr="00233183">
        <w:rPr>
          <w:lang w:val="hr-HR"/>
        </w:rPr>
        <w:t>.</w:t>
      </w:r>
      <w:r w:rsidR="0068683D">
        <w:rPr>
          <w:lang w:val="hr-HR"/>
        </w:rPr>
        <w:t>11</w:t>
      </w:r>
      <w:r w:rsidR="00FC6DF7" w:rsidRPr="00233183">
        <w:rPr>
          <w:lang w:val="hr-HR"/>
        </w:rPr>
        <w:t>.201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F1F" w:rsidR="007F4F1F">
      <w:r>
        <w:separator/>
      </w:r>
    </w:p>
  </w:endnote>
  <w:endnote w:id="0" w:type="continuationSeparator">
    <w:p w:rsidRDefault="007F4F1F" w:rsidR="007F4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F1F" w:rsidR="007F4F1F">
      <w:r>
        <w:separator/>
      </w:r>
    </w:p>
  </w:footnote>
  <w:footnote w:id="0" w:type="continuationSeparator">
    <w:p w:rsidRDefault="007F4F1F" w:rsidR="007F4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DDB" w:rsidR="00875D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8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DDB" w:rsidP="00A573A9" w:rsidR="00875DDB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7DBA"/>
    <w:rsid w:val="000C1D52"/>
    <w:rsid w:val="001409C4"/>
    <w:rsid w:val="001477ED"/>
    <w:rsid w:val="001514B0"/>
    <w:rsid w:val="001D55AB"/>
    <w:rsid w:val="001E168E"/>
    <w:rsid w:val="001F06DD"/>
    <w:rsid w:val="001F1E2C"/>
    <w:rsid w:val="001F5817"/>
    <w:rsid w:val="00201261"/>
    <w:rsid w:val="00212391"/>
    <w:rsid w:val="0021616A"/>
    <w:rsid w:val="00233183"/>
    <w:rsid w:val="002364F7"/>
    <w:rsid w:val="00257633"/>
    <w:rsid w:val="00293150"/>
    <w:rsid w:val="003046F3"/>
    <w:rsid w:val="00322E33"/>
    <w:rsid w:val="00375CFB"/>
    <w:rsid w:val="00383A84"/>
    <w:rsid w:val="003A01B8"/>
    <w:rsid w:val="003C41D8"/>
    <w:rsid w:val="003D6251"/>
    <w:rsid w:val="003F7F78"/>
    <w:rsid w:val="004B33D1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6F17"/>
    <w:rsid w:val="0068683D"/>
    <w:rsid w:val="006B0A88"/>
    <w:rsid w:val="006B68EC"/>
    <w:rsid w:val="006E0672"/>
    <w:rsid w:val="00703337"/>
    <w:rsid w:val="00703CFC"/>
    <w:rsid w:val="00710FC8"/>
    <w:rsid w:val="007D59E6"/>
    <w:rsid w:val="007F4F1F"/>
    <w:rsid w:val="00843052"/>
    <w:rsid w:val="00873675"/>
    <w:rsid w:val="00875DDB"/>
    <w:rsid w:val="0088337D"/>
    <w:rsid w:val="008D4CAB"/>
    <w:rsid w:val="008D7E98"/>
    <w:rsid w:val="008F0429"/>
    <w:rsid w:val="00905A2A"/>
    <w:rsid w:val="009453F3"/>
    <w:rsid w:val="00955AA7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C477F"/>
    <w:rsid w:val="00BD0770"/>
    <w:rsid w:val="00BE3121"/>
    <w:rsid w:val="00C4529F"/>
    <w:rsid w:val="00C64595"/>
    <w:rsid w:val="00C927CE"/>
    <w:rsid w:val="00CB695B"/>
    <w:rsid w:val="00CC79C6"/>
    <w:rsid w:val="00D01A9B"/>
    <w:rsid w:val="00D765DF"/>
    <w:rsid w:val="00DA2B66"/>
    <w:rsid w:val="00DC7ACA"/>
    <w:rsid w:val="00DF5B97"/>
    <w:rsid w:val="00E050D3"/>
    <w:rsid w:val="00E57FEE"/>
    <w:rsid w:val="00E76ECA"/>
    <w:rsid w:val="00E820C8"/>
    <w:rsid w:val="00EE0731"/>
    <w:rsid w:val="00F37AA7"/>
    <w:rsid w:val="00F44977"/>
    <w:rsid w:val="00F579C0"/>
    <w:rsid w:val="00F7028C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Stpn-40/2015-4</izvorni_sadrzaj>
    <derivirana_varijabla naziv="DomainObject.Oznaka_1">Stpn-40/2015-4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ARAGOVIĆ, vl. obrta za trgovinu i usluge DIA, Virovitica</izvorni_sadrzaj>
    <derivirana_varijabla naziv="DomainObject.Predmet.StrankaFormated_1">  ANICA ARAGOVIĆ, vl. obrta za trgovinu i usluge DIA, Virovitica</derivirana_varijabla>
  </DomainObject.Predmet.StrankaFormated>
  <DomainObject.Predmet.StrankaFormatedOIB>
    <izvorni_sadrzaj>  ANICA ARAGOVIĆ, vl. obrta za trgovinu i usluge DIA, Virovitica, OIB 77666998850</izvorni_sadrzaj>
    <derivirana_varijabla naziv="DomainObject.Predmet.StrankaFormatedOIB_1">  ANICA ARAGOVIĆ, vl. obrta za trgovinu i usluge DIA, Virovitica, OIB 77666998850</derivirana_varijabla>
  </DomainObject.Predmet.StrankaFormatedOIB>
  <DomainObject.Predmet.StrankaFormatedWithAdress>
    <izvorni_sadrzaj> ANICA ARAGOVIĆ, vl. obrta za trgovinu i usluge DIA, Virovitica, J. J. Strossmayera 147, 33000 Virovitica</izvorni_sadrzaj>
    <derivirana_varijabla naziv="DomainObject.Predmet.StrankaFormatedWithAdress_1"> ANICA ARAGOVIĆ, vl. obrta za trgovinu i usluge DIA, Virovitica, J. J. Strossmayera 147, 33000 Virovitica</derivirana_varijabla>
  </DomainObject.Predmet.StrankaFormatedWithAdress>
  <DomainObject.Predmet.StrankaFormatedWithAdressOIB>
    <izvorni_sadrzaj> ANICA ARAGOVIĆ, vl. obrta za trgovinu i usluge DIA, Virovitica, OIB 77666998850, J. J. Strossmayera 147, 33000 Virovitica</izvorni_sadrzaj>
    <derivirana_varijabla naziv="DomainObject.Predmet.StrankaFormatedWithAdressOIB_1"> ANICA ARAGOVIĆ, vl. obrta za trgovinu i usluge DIA, Virovitica, OIB 77666998850, J. J. Strossmayera 147, 33000 Virovitica</derivirana_varijabla>
  </DomainObject.Predmet.StrankaFormatedWithAdressOIB>
  <DomainObject.Predmet.StrankaWithAdress>
    <izvorni_sadrzaj>ANICA ARAGOVIĆ, vl. obrta za trgovinu i usluge DIA, Virovitica J. J. Strossmayera 147,33000 Virovitica</izvorni_sadrzaj>
    <derivirana_varijabla naziv="DomainObject.Predmet.StrankaWithAdress_1">ANICA ARAGOVIĆ, vl. obrta za trgovinu i usluge DIA, Virovitica J. J. Strossmayera 147,33000 Virovitica</derivirana_varijabla>
  </DomainObject.Predmet.StrankaWithAdress>
  <DomainObject.Predmet.StrankaWithAdressOIB>
    <izvorni_sadrzaj>ANICA ARAGOVIĆ, vl. obrta za trgovinu i usluge DIA, Virovitica, OIB 77666998850, J. J. Strossmayera 147,33000 Virovitica</izvorni_sadrzaj>
    <derivirana_varijabla naziv="DomainObject.Predmet.StrankaWithAdressOIB_1">ANICA ARAGOVIĆ, vl. obrta za trgovinu i usluge DIA, Virovitica, OIB 77666998850, J. J. Strossmayera 147,33000 Virovitica</derivirana_varijabla>
  </DomainObject.Predmet.StrankaWithAdressOIB>
  <DomainObject.Predmet.StrankaNazivFormated>
    <izvorni_sadrzaj>ANICA ARAGOVIĆ, vl. obrta za trgovinu i usluge DIA, Virovitica</izvorni_sadrzaj>
    <derivirana_varijabla naziv="DomainObject.Predmet.StrankaNazivFormated_1">ANICA ARAGOVIĆ, vl. obrta za trgovinu i usluge DIA, Virovitica</derivirana_varijabla>
  </DomainObject.Predmet.StrankaNazivFormated>
  <DomainObject.Predmet.StrankaNazivFormatedOIB>
    <izvorni_sadrzaj>ANICA ARAGOVIĆ, vl. obrta za trgovinu i usluge DIA, Virovitica, OIB 77666998850</izvorni_sadrzaj>
    <derivirana_varijabla naziv="DomainObject.Predmet.StrankaNazivFormatedOIB_1">ANICA ARAGOVIĆ, vl. obrta za trgovinu i usluge DIA, Virovitica, OIB 77666998850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ANICA ARAGOVIĆ, vl. obrta za trgovinu i usluge DIA, Virovitica</item>
    </izvorni_sadrzaj>
    <derivirana_varijabla naziv="DomainObject.Predmet.StrankaListFormated_1">
      <item>ANICA ARAGOVIĆ, vl. obrta za trgovinu i usluge DIA, Virovitica</item>
    </derivirana_varijabla>
  </DomainObject.Predmet.StrankaListFormated>
  <DomainObject.Predmet.StrankaListFormatedOIB>
    <izvorni_sadrzaj>
      <item>ANICA ARAGOVIĆ, vl. obrta za trgovinu i usluge DIA, Virovitica, OIB 77666998850</item>
    </izvorni_sadrzaj>
    <derivirana_varijabla naziv="DomainObject.Predmet.StrankaListFormatedOIB_1">
      <item>ANICA ARAGOVIĆ, vl. obrta za trgovinu i usluge DIA, Virovitica, OIB 77666998850</item>
    </derivirana_varijabla>
  </DomainObject.Predmet.StrankaListFormatedOIB>
  <DomainObject.Predmet.StrankaListFormatedWithAdress>
    <izvorni_sadrzaj>
      <item>ANICA ARAGOVIĆ, vl. obrta za trgovinu i usluge DIA, Virovitica, J. J. Strossmayera 147, 33000 Virovitica</item>
    </izvorni_sadrzaj>
    <derivirana_varijabla naziv="DomainObject.Predmet.StrankaListFormatedWithAdress_1">
      <item>ANICA ARAGOVIĆ, vl. obrta za trgovinu i usluge DIA, Virovitica, J. J. Strossmayera 147, 33000 Virovitica</item>
    </derivirana_varijabla>
  </DomainObject.Predmet.StrankaListFormatedWithAdress>
  <DomainObject.Predmet.StrankaListFormatedWithAdressOIB>
    <izvorni_sadrzaj>
      <item>ANICA ARAGOVIĆ, vl. obrta za trgovinu i usluge DIA, Virovitica, OIB 77666998850, J. J. Strossmayera 147, 33000 Virovitica</item>
    </izvorni_sadrzaj>
    <derivirana_varijabla naziv="DomainObject.Predmet.StrankaListFormatedWithAdressOIB_1">
      <item>ANICA ARAGOVIĆ, vl. obrta za trgovinu i usluge DIA, Virovitica, OIB 77666998850, J. J. Strossmayera 147, 33000 Virovitica</item>
    </derivirana_varijabla>
  </DomainObject.Predmet.StrankaListFormatedWithAdressOIB>
  <DomainObject.Predmet.StrankaListNazivFormated>
    <izvorni_sadrzaj>
      <item>ANICA ARAGOVIĆ, vl. obrta za trgovinu i usluge DIA, Virovitica</item>
    </izvorni_sadrzaj>
    <derivirana_varijabla naziv="DomainObject.Predmet.StrankaListNazivFormated_1">
      <item>ANICA ARAGOVIĆ, vl. obrta za trgovinu i usluge DIA, Virovitica</item>
    </derivirana_varijabla>
  </DomainObject.Predmet.StrankaListNazivFormated>
  <DomainObject.Predmet.StrankaListNazivFormatedOIB>
    <izvorni_sadrzaj>
      <item>ANICA ARAGOVIĆ, vl. obrta za trgovinu i usluge DIA, Virovitica, OIB 77666998850</item>
    </izvorni_sadrzaj>
    <derivirana_varijabla naziv="DomainObject.Predmet.StrankaListNazivFormatedOIB_1">
      <item>ANICA ARAGOVIĆ, vl. obrta za trgovinu i usluge DIA, Virovitica, OIB 77666998850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Stpn-40/2015-4</izvorni_sadrzaj>
    <derivirana_varijabla naziv="DomainObject.PoslovniBrojDokumenta_1">Stpn-40/2015-4</derivirana_varijabla>
  </DomainObject.PoslovniBrojDokumenta>
  <DomainObject.Predmet.StrankaIDrugi>
    <izvorni_sadrzaj>ANICA ARAGOVIĆ, vl. obrta za trgovinu i usluge DIA, Virovitica</izvorni_sadrzaj>
    <derivirana_varijabla naziv="DomainObject.Predmet.StrankaIDrugi_1">ANICA ARAGOVIĆ, vl. obrta za trgovinu i usluge DIA,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ARAGOVIĆ, vl. obrta za trgovinu i usluge DIA, Virovitica, OIB 77666998850, J. J. Strossmayera 147, 33000 Virovitica</izvorni_sadrzaj>
    <derivirana_varijabla naziv="DomainObject.Predmet.StrankaIDrugiAdressOIB_1">ANICA ARAGOVIĆ, vl. obrta za trgovinu i usluge DIA, Virovitica, OIB 77666998850, J. J. Strossmayera 147,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ARAGOVIĆ, vl. obrta za trgovinu i usluge DIA, Virovitica</item>
    </izvorni_sadrzaj>
    <derivirana_varijabla naziv="DomainObject.Predmet.SudioniciListNaziv_1">
      <item>ANICA ARAGOVIĆ, vl. obrta za trgovinu i usluge DIA, Virovitica</item>
    </derivirana_varijabla>
  </DomainObject.Predmet.SudioniciListNaziv>
  <DomainObject.Predmet.SudioniciListAdressOIB>
    <izvorni_sadrzaj>
      <item>ANICA ARAGOVIĆ, vl. obrta za trgovinu i usluge DIA, Virovitica, OIB 77666998850, J. J. Strossmayera 147,33000 Virovitica</item>
    </izvorni_sadrzaj>
    <derivirana_varijabla naziv="DomainObject.Predmet.SudioniciListAdressOIB_1">
      <item>ANICA ARAGOVIĆ, vl. obrta za trgovinu i usluge DIA, Virovitica, OIB 77666998850, J. J. Strossmayera 147,33000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77666998850</item>
    </izvorni_sadrzaj>
    <derivirana_varijabla naziv="DomainObject.Predmet.SudioniciListNazivOIB_1">
      <item>, OIB 77666998850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111</properties:Words>
  <properties:Characters>597</properties:Characters>
  <properties:Lines>38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2015-11-17T13:54:00Z</dcterms:created>
  <dc:creator>553y7k3</dc:creator>
  <cp:lastModifiedBy>Željka Vitez</cp:lastModifiedBy>
  <cp:lastPrinted>2015-11-17T13:33:00Z</cp:lastPrinted>
  <dcterms:modified xmlns:xsi="http://www.w3.org/2001/XMLSchema-instance" xsi:type="dcterms:W3CDTF">2015-11-17T13:57:00Z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