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0266" w14:paraId="82a0266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246A0F" w:rsidP="00BD1BA0" w:rsidR="00246A0F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NIKICA RELJANOVIĆ</w:t>
      </w:r>
    </w:p>
    <w:p w:rsidRDefault="00246A0F" w:rsidP="00BD1BA0" w:rsidR="00BD1BA0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 Matije Gupca 96</w:t>
      </w:r>
    </w:p>
    <w:p w:rsidRDefault="00246A0F" w:rsidP="00BD1BA0" w:rsidR="00246A0F">
      <w:pPr>
        <w:ind w:firstLine="360"/>
        <w:jc w:val="right"/>
      </w:pPr>
      <w:r>
        <w:rPr>
          <w:shd w:fill="F8F8F8" w:color="auto" w:val="clear"/>
        </w:rPr>
        <w:t>Šibenik</w:t>
      </w: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B53DCD">
        <w:t>436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B53DCD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D1BA0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597856">
        <w:t>BIV d.o.o., Šibenik, Slobodana Macure 18,</w:t>
      </w:r>
      <w:r w:rsidR="00597856" w:rsidRPr="007A679F">
        <w:t xml:space="preserve"> OIB: </w:t>
      </w:r>
      <w:r w:rsidR="00597856">
        <w:t>31308490400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D1BA0">
        <w:t>15.</w:t>
      </w:r>
      <w:r w:rsidR="00946322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B53DCD">
        <w:t>11,00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D1BA0">
        <w:t>15.</w:t>
      </w:r>
      <w:r w:rsidR="00946322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B53DCD">
        <w:t>11,02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D1BA0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83641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B53DCD">
      <w:t>436</w:t>
    </w:r>
    <w:r w:rsidR="0053063B">
      <w:t>/1</w:t>
    </w:r>
    <w:r w:rsidR="00BE7BE4">
      <w:t>6</w:t>
    </w:r>
    <w:r w:rsidR="0053063B">
      <w:t>-</w:t>
    </w:r>
    <w:r w:rsidR="00B53DCD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2AC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3DCD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B5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2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2A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2A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2A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B5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2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2A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2A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2A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BIV d.o.o. - putnička agencija</izvorni_sadrzaj>
    <derivirana_varijabla naziv="DomainObject.Predmet.ProtustrankaFormated_1">  BIV d.o.o. - putnička agencija</derivirana_varijabla>
  </DomainObject.Predmet.ProtustrankaFormated>
  <DomainObject.Predmet.ProtustrankaFormatedOIB>
    <izvorni_sadrzaj>  BIV d.o.o. - putnička agencija, OIB 31308490400</izvorni_sadrzaj>
    <derivirana_varijabla naziv="DomainObject.Predmet.ProtustrankaFormatedOIB_1">  BIV d.o.o. - putnička agencija, OIB 31308490400</derivirana_varijabla>
  </DomainObject.Predmet.ProtustrankaFormatedOIB>
  <DomainObject.Predmet.ProtustrankaFormatedWithAdress>
    <izvorni_sadrzaj> BIV d.o.o. - putnička agencija, Slobodana Macure 18 , 22000 Šibenik</izvorni_sadrzaj>
    <derivirana_varijabla naziv="DomainObject.Predmet.ProtustrankaFormatedWithAdress_1"> BIV d.o.o. - putnička agencija, Slobodana Macure 18 , 22000 Šibenik</derivirana_varijabla>
  </DomainObject.Predmet.ProtustrankaFormatedWithAdress>
  <DomainObject.Predmet.ProtustrankaFormatedWithAdressOIB>
    <izvorni_sadrzaj> BIV d.o.o. - putnička agencija, OIB 31308490400, Slobodana Macure 18 , 22000 Šibenik</izvorni_sadrzaj>
    <derivirana_varijabla naziv="DomainObject.Predmet.ProtustrankaFormatedWithAdressOIB_1"> BIV d.o.o. - putnička agencija, OIB 31308490400, Slobodana Macure 18 , 22000 Šibenik</derivirana_varijabla>
  </DomainObject.Predmet.ProtustrankaFormatedWithAdressOIB>
  <DomainObject.Predmet.ProtustrankaWithAdress>
    <izvorni_sadrzaj>BIV d.o.o. - putnička agencija Slobodana Macure 18 , 22000 Šibenik</izvorni_sadrzaj>
    <derivirana_varijabla naziv="DomainObject.Predmet.ProtustrankaWithAdress_1">BIV d.o.o. - putnička agencija Slobodana Macure 18 , 22000 Šibenik</derivirana_varijabla>
  </DomainObject.Predmet.ProtustrankaWithAdress>
  <DomainObject.Predmet.ProtustrankaWithAdressOIB>
    <izvorni_sadrzaj>BIV d.o.o. - putnička agencija, OIB 31308490400, Slobodana Macure 18 , 22000 Šibenik</izvorni_sadrzaj>
    <derivirana_varijabla naziv="DomainObject.Predmet.ProtustrankaWithAdressOIB_1">BIV d.o.o. - putnička agencija, OIB 31308490400, Slobodana Macure 18 , 22000 Šibenik</derivirana_varijabla>
  </DomainObject.Predmet.ProtustrankaWithAdressOIB>
  <DomainObject.Predmet.ProtustrankaNazivFormated>
    <izvorni_sadrzaj>BIV d.o.o. - putnička agencija</izvorni_sadrzaj>
    <derivirana_varijabla naziv="DomainObject.Predmet.ProtustrankaNazivFormated_1">BIV d.o.o. - putnička agencija</derivirana_varijabla>
  </DomainObject.Predmet.ProtustrankaNazivFormated>
  <DomainObject.Predmet.ProtustrankaNazivFormatedOIB>
    <izvorni_sadrzaj>BIV d.o.o. - putnička agencija, OIB 31308490400</izvorni_sadrzaj>
    <derivirana_varijabla naziv="DomainObject.Predmet.ProtustrankaNazivFormatedOIB_1">BIV d.o.o. - putnička agencija, OIB 31308490400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BIV d.o.o. - putnička agencija</item>
    </izvorni_sadrzaj>
    <derivirana_varijabla naziv="DomainObject.Predmet.ProtuStrankaListFormated_1">
      <item>BIV d.o.o. - putnička agencija</item>
    </derivirana_varijabla>
  </DomainObject.Predmet.ProtuStrankaListFormated>
  <DomainObject.Predmet.ProtuStrankaListFormatedOIB>
    <izvorni_sadrzaj>
      <item>BIV d.o.o. - putnička agencija, OIB 31308490400</item>
    </izvorni_sadrzaj>
    <derivirana_varijabla naziv="DomainObject.Predmet.ProtuStrankaListFormatedOIB_1">
      <item>BIV d.o.o. - putnička agencija, OIB 31308490400</item>
    </derivirana_varijabla>
  </DomainObject.Predmet.ProtuStrankaListFormatedOIB>
  <DomainObject.Predmet.ProtuStrankaListFormatedWithAdress>
    <izvorni_sadrzaj>
      <item>BIV d.o.o. - putnička agencija, Slobodana Macure 18 , 22000 Šibenik</item>
    </izvorni_sadrzaj>
    <derivirana_varijabla naziv="DomainObject.Predmet.ProtuStrankaListFormatedWithAdress_1">
      <item>BIV d.o.o. - putnička agencija, Slobodana Macure 18 , 22000 Šibenik</item>
    </derivirana_varijabla>
  </DomainObject.Predmet.ProtuStrankaListFormatedWithAdress>
  <DomainObject.Predmet.ProtuStrankaListFormatedWithAdressOIB>
    <izvorni_sadrzaj>
      <item>BIV d.o.o. - putnička agencija, OIB 31308490400, Slobodana Macure 18 , 22000 Šibenik</item>
    </izvorni_sadrzaj>
    <derivirana_varijabla naziv="DomainObject.Predmet.ProtuStrankaListFormatedWithAdressOIB_1">
      <item>BIV d.o.o. - putnička agencija, OIB 31308490400, Slobodana Macure 18 , 22000 Šibenik</item>
    </derivirana_varijabla>
  </DomainObject.Predmet.ProtuStrankaListFormatedWithAdressOIB>
  <DomainObject.Predmet.ProtuStrankaListNazivFormated>
    <izvorni_sadrzaj>
      <item>BIV d.o.o. - putnička agencija</item>
    </izvorni_sadrzaj>
    <derivirana_varijabla naziv="DomainObject.Predmet.ProtuStrankaListNazivFormated_1">
      <item>BIV d.o.o. - putnička agencija</item>
    </derivirana_varijabla>
  </DomainObject.Predmet.ProtuStrankaListNazivFormated>
  <DomainObject.Predmet.ProtuStrankaListNazivFormatedOIB>
    <izvorni_sadrzaj>
      <item>BIV d.o.o. - putnička agencija, OIB 31308490400</item>
    </izvorni_sadrzaj>
    <derivirana_varijabla naziv="DomainObject.Predmet.ProtuStrankaListNazivFormatedOIB_1">
      <item>BIV d.o.o. - putnička agencija, OIB 31308490400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BIV d.o.o. - putnička agencija</izvorni_sadrzaj>
    <derivirana_varijabla naziv="DomainObject.Predmet.ProtustrankaIDrugi_1">BIV d.o.o. -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BIV d.o.o. - putnička agencija, OIB 31308490400, Slobodana Macure 18 , 22000 Šibenik</izvorni_sadrzaj>
    <derivirana_varijabla naziv="DomainObject.Predmet.ProtustrankaIDrugiAdressOIB_1">BIV d.o.o. - putnička agencija, OIB 31308490400, Slobodana Macure 18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BIV d.o.o. - putnička agencija</item>
    </izvorni_sadrzaj>
    <derivirana_varijabla naziv="DomainObject.Predmet.SudioniciListNaziv_1">
      <item>FINA - Podružnica Šibenik</item>
      <item>BIV d.o.o. - putnička agencija</item>
    </derivirana_varijabla>
  </DomainObject.Predmet.SudioniciListNaziv>
  <DomainObject.Predmet.SudioniciListAdressOIB>
    <izvorni_sadrzaj>
      <item>FINA - Podružnica Šibenik, OIB 85821130368, Perivoj L. Marune 1,22000 Šibenik</item>
      <item>BIV d.o.o. - putnička agencija, OIB 31308490400, Slobodana Macure 18 ,22000 Šibenik</item>
    </izvorni_sadrzaj>
    <derivirana_varijabla naziv="DomainObject.Predmet.SudioniciListAdressOIB_1">
      <item>FINA - Podružnica Šibenik, OIB 85821130368, Perivoj L. Marune 1,22000 Šibenik</item>
      <item>BIV d.o.o. - putnička agencija, OIB 31308490400, Slobodana Macure 18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31308490400</item>
    </izvorni_sadrzaj>
    <derivirana_varijabla naziv="DomainObject.Predmet.SudioniciListNazivOIB_1">
      <item>, OIB 85821130368</item>
      <item>, OIB 31308490400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4A8143-2164-436A-A64F-4675E39055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952</properties:Characters>
  <properties:Lines>34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2016-03-29T08:45:00Z</dcterms:created>
  <dc:creator>Ardena Bajlo</dc:creator>
  <cp:lastModifiedBy>Merlina Klišmanić</cp:lastModifiedBy>
  <cp:lastPrinted>2016-03-25T08:34:00Z</cp:lastPrinted>
  <dcterms:modified xmlns:xsi="http://www.w3.org/2001/XMLSchema-instance" xsi:type="dcterms:W3CDTF">2016-03-30T07:47:00Z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