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ac91" w14:paraId="592ac91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626EE0">
        <w:t>12</w:t>
      </w:r>
      <w:r w:rsidR="006914EA">
        <w:t>/</w:t>
      </w:r>
      <w:r w:rsidR="00626EE0">
        <w:t>09</w:t>
      </w:r>
      <w:r w:rsidR="006914EA">
        <w:t>-</w:t>
      </w:r>
      <w:r w:rsidR="00626EE0">
        <w:t>5</w:t>
      </w:r>
      <w:r w:rsidR="005D5493">
        <w:t>2</w:t>
      </w:r>
      <w:r w:rsidR="00626EE0">
        <w:t>3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626EE0">
        <w:t>CONTU</w:t>
      </w:r>
      <w:r w:rsidR="00626EE0" w:rsidRPr="00932A16">
        <w:t>S d.o.o. Murvica u stečaju</w:t>
      </w:r>
      <w:r w:rsidR="00CA0091">
        <w:t>,</w:t>
      </w:r>
      <w:r w:rsidR="006914EA">
        <w:t xml:space="preserve"> </w:t>
      </w:r>
      <w:r w:rsidR="006639AA" w:rsidRPr="00BE6EB1">
        <w:t>zastupanom po stečajno</w:t>
      </w:r>
      <w:r w:rsidR="006639AA">
        <w:t>m</w:t>
      </w:r>
      <w:r w:rsidR="006639AA" w:rsidRPr="00BE6EB1">
        <w:t xml:space="preserve"> upravitelj</w:t>
      </w:r>
      <w:r w:rsidR="006639AA">
        <w:t>u</w:t>
      </w:r>
      <w:r w:rsidR="005D5493">
        <w:t xml:space="preserve"> stečajne mase </w:t>
      </w:r>
      <w:r w:rsidR="00CA0091">
        <w:t>Milanu Ljubičiću</w:t>
      </w:r>
      <w:r w:rsidRPr="009219F7">
        <w:t xml:space="preserve">, dana </w:t>
      </w:r>
      <w:r w:rsidR="005D5493">
        <w:t>01. prosinca</w:t>
      </w:r>
      <w:r w:rsidR="00071091">
        <w:t xml:space="preserve"> 2015</w:t>
      </w:r>
      <w:r w:rsidRPr="009219F7">
        <w:t>. godine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St-</w:t>
      </w:r>
      <w:r w:rsidR="00626EE0">
        <w:t>12/09</w:t>
      </w:r>
      <w:r w:rsidR="006914EA">
        <w:t xml:space="preserve"> </w:t>
      </w:r>
      <w:r>
        <w:t xml:space="preserve">od </w:t>
      </w:r>
      <w:r w:rsidR="00512EC2">
        <w:t>12. prosinca 2014</w:t>
      </w:r>
      <w:r>
        <w:t xml:space="preserve">. godine dopunjuje se na način </w:t>
      </w:r>
      <w:r w:rsidR="00071091">
        <w:t xml:space="preserve">da se dodaju točke </w:t>
      </w:r>
      <w:r w:rsidR="00261DA2" w:rsidRPr="000F0617">
        <w:t>V i VI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71091">
        <w:t xml:space="preserve"> Stečajna masa stečajnog dužnika </w:t>
      </w:r>
      <w:r w:rsidR="00626EE0">
        <w:t>CONTU</w:t>
      </w:r>
      <w:r w:rsidR="00626EE0" w:rsidRPr="00932A16">
        <w:t xml:space="preserve">S d.o.o. Murvica </w:t>
      </w:r>
      <w:r w:rsidR="00071091">
        <w:t>u stečaju upisat će se u sudski registar.</w:t>
      </w:r>
    </w:p>
    <w:p w:rsidRDefault="00071091" w:rsidP="00071091" w:rsidR="00071091">
      <w:pPr>
        <w:ind w:firstLine="708"/>
        <w:jc w:val="both"/>
      </w:pPr>
    </w:p>
    <w:p w:rsidRDefault="00261DA2" w:rsidP="00071091" w:rsidR="00071091">
      <w:pPr>
        <w:ind w:firstLine="708"/>
        <w:jc w:val="both"/>
      </w:pPr>
      <w:r w:rsidRPr="00261DA2">
        <w:t>VI</w:t>
      </w:r>
      <w:r w:rsidR="00071091">
        <w:t xml:space="preserve"> Stečajni upravitelj stečajne mase stečajnog dužnika </w:t>
      </w:r>
      <w:r w:rsidR="00626EE0">
        <w:t>CONTU</w:t>
      </w:r>
      <w:r w:rsidR="00626EE0" w:rsidRPr="00932A16">
        <w:t xml:space="preserve">S d.o.o. Murvica </w:t>
      </w:r>
      <w:r w:rsidR="00071091">
        <w:t xml:space="preserve">u stečaju je </w:t>
      </w:r>
      <w:r w:rsidR="00CA0091">
        <w:t>Milan Ljubičić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St-</w:t>
      </w:r>
      <w:r w:rsidR="00512EC2">
        <w:t>12/09 od 12. prosinca 2014</w:t>
      </w:r>
      <w:r>
        <w:t xml:space="preserve">. godine </w:t>
      </w:r>
      <w:r w:rsidR="00512EC2">
        <w:t xml:space="preserve">obustavljen je i </w:t>
      </w:r>
      <w:r>
        <w:t xml:space="preserve">zaključen stečajni postupak nad stečajnim dužnikom </w:t>
      </w:r>
      <w:r w:rsidR="00882CEA">
        <w:t>CONTU</w:t>
      </w:r>
      <w:r w:rsidR="00882CEA" w:rsidRPr="00932A16">
        <w:t xml:space="preserve">S d.o.o. Murvica </w:t>
      </w:r>
      <w:r>
        <w:t>u stečaju.</w:t>
      </w:r>
    </w:p>
    <w:p w:rsidRDefault="006540F5" w:rsidP="000D77A7" w:rsidR="00AE03AE">
      <w:pPr>
        <w:pStyle w:val="Tijeloteksta"/>
        <w:ind w:firstLine="709"/>
      </w:pPr>
      <w:r>
        <w:t xml:space="preserve">Podneskom od </w:t>
      </w:r>
      <w:r w:rsidR="00512EC2">
        <w:t>04</w:t>
      </w:r>
      <w:r>
        <w:t xml:space="preserve">. studenoga 2015. godine stečajni upravitelj stečajne mase stečajnog dužnika je dostavio izvješće o stanju stečajne mase, slijedom čega je sud utvrdio da su ispunjeni uvjeti za upis stečajne mase </w:t>
      </w:r>
      <w:r w:rsidR="000D77A7">
        <w:t>u sudski registar temeljem čl. 43</w:t>
      </w:r>
      <w:r w:rsidR="00261DA2">
        <w:t>8</w:t>
      </w:r>
      <w:r w:rsidR="000D77A7">
        <w:t>. Stečajno</w:t>
      </w:r>
      <w:r w:rsidR="00AE03AE">
        <w:t>g zakona (Narodne novine 71/15), pa je stoga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5D5493">
        <w:t>01. prosinca</w:t>
      </w:r>
      <w:r w:rsidR="0014223C">
        <w:t xml:space="preserve"> </w:t>
      </w:r>
      <w:r w:rsidR="001A7E21">
        <w:t>2015</w:t>
      </w:r>
      <w:r w:rsidR="007A5740" w:rsidRPr="009219F7">
        <w:t>. godine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F339F8" w:rsidP="007A5740" w:rsidR="00F339F8" w:rsidRPr="009219F7">
      <w:pPr>
        <w:pStyle w:val="Tijeloteksta"/>
        <w:ind w:firstLine="708" w:left="5664"/>
      </w:pPr>
    </w:p>
    <w:p w:rsidRDefault="007A5740" w:rsidP="007A5740" w:rsidR="007A5740" w:rsidRPr="009219F7">
      <w:pPr>
        <w:pStyle w:val="Tijeloteksta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71230" w:rsidR="00F71230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1A4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5D5493">
          <w:t>12/09-52</w:t>
        </w:r>
        <w:r w:rsidR="00F71230">
          <w:t>3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3A51A4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B1ED7"/>
    <w:rsid w:val="000D77A7"/>
    <w:rsid w:val="000F0617"/>
    <w:rsid w:val="00135196"/>
    <w:rsid w:val="0014223C"/>
    <w:rsid w:val="00156A8B"/>
    <w:rsid w:val="00181E87"/>
    <w:rsid w:val="001A7E21"/>
    <w:rsid w:val="0020186C"/>
    <w:rsid w:val="00223895"/>
    <w:rsid w:val="00234DC5"/>
    <w:rsid w:val="00261DA2"/>
    <w:rsid w:val="00365D1F"/>
    <w:rsid w:val="003A51A4"/>
    <w:rsid w:val="003F1475"/>
    <w:rsid w:val="004616BF"/>
    <w:rsid w:val="004B42D9"/>
    <w:rsid w:val="004D663C"/>
    <w:rsid w:val="00512EC2"/>
    <w:rsid w:val="005D5493"/>
    <w:rsid w:val="00626EE0"/>
    <w:rsid w:val="006466C1"/>
    <w:rsid w:val="006540F5"/>
    <w:rsid w:val="006639AA"/>
    <w:rsid w:val="006914EA"/>
    <w:rsid w:val="006B45E8"/>
    <w:rsid w:val="006D5987"/>
    <w:rsid w:val="00710FFA"/>
    <w:rsid w:val="007A5740"/>
    <w:rsid w:val="008021B9"/>
    <w:rsid w:val="00882CEA"/>
    <w:rsid w:val="008E1367"/>
    <w:rsid w:val="008E6DB3"/>
    <w:rsid w:val="009219F7"/>
    <w:rsid w:val="00A94666"/>
    <w:rsid w:val="00AB02AB"/>
    <w:rsid w:val="00AD608D"/>
    <w:rsid w:val="00AE03AE"/>
    <w:rsid w:val="00B2536D"/>
    <w:rsid w:val="00BE6C59"/>
    <w:rsid w:val="00CA0091"/>
    <w:rsid w:val="00D13B38"/>
    <w:rsid w:val="00E00E4D"/>
    <w:rsid w:val="00E52B77"/>
    <w:rsid w:val="00F339F8"/>
    <w:rsid w:val="00F7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5D54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549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1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1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1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1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5D54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549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5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1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1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1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1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2009.</izvorni_sadrzaj>
    <derivirana_varijabla naziv="DomainObject.Predmet.DatumOsnivanja_1">7. kolovoza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2014.</izvorni_sadrzaj>
    <derivirana_varijabla naziv="DomainObject.Predmet.DatumRjesavanja_1">12.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St-12/2009</izvorni_sadrzaj>
    <derivirana_varijabla naziv="DomainObject.Predmet.OznakaBroj_1">St-12/2009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01.03.2011. odbor vjerovnika
Otvoren stečaj 27.08.2009.
Brisan 29.01.15.</izvorni_sadrzaj>
    <derivirana_varijabla naziv="DomainObject.Predmet.PrimjedbaSuca_1">01.03.2011. odbor vjerovnika
Otvoren stečaj 27.08.2009.
Brisan 29.01.15.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CONTUS d.o.o.,  Murvica zastupanog po punomoćniku MILAN LJUBIČIĆ</izvorni_sadrzaj>
    <derivirana_varijabla naziv="DomainObject.Predmet.ProtustrankaFormated_1">  CONTUS d.o.o.,  Murvica zastupanog po punomoćniku MILAN LJUBIČIĆ</derivirana_varijabla>
  </DomainObject.Predmet.ProtustrankaFormated>
  <DomainObject.Predmet.ProtustrankaFormatedOIB>
    <izvorni_sadrzaj>  CONTUS d.o.o.,  Murvica, OIB 61930398585 zastupanog po punomoćniku MILAN LJUBIČIĆ</izvorni_sadrzaj>
    <derivirana_varijabla naziv="DomainObject.Predmet.ProtustrankaFormatedOIB_1">  CONTUS d.o.o.,  Murvica, OIB 61930398585 zastupanog po punomoćniku MILAN LJUBIČIĆ</derivirana_varijabla>
  </DomainObject.Predmet.ProtustrankaFormatedOIB>
  <DomainObject.Predmet.ProtustrankaFormatedWithAdress>
    <izvorni_sadrzaj> CONTUS d.o.o.,  Murvica, MURVICA BB, MURVICA zastupanog po punomoćniku MILAN LJUBIČIĆ</izvorni_sadrzaj>
    <derivirana_varijabla naziv="DomainObject.Predmet.ProtustrankaFormatedWithAdress_1"> CONTUS d.o.o.,  Murvica, MURVICA BB, MURVICA zastupanog po punomoćniku MILAN LJUBIČIĆ</derivirana_varijabla>
  </DomainObject.Predmet.ProtustrankaFormatedWithAdress>
  <DomainObject.Predmet.ProtustrankaFormatedWithAdressOIB>
    <izvorni_sadrzaj> CONTUS d.o.o.,  Murvica, OIB 61930398585, MURVICA BB, MURVICA zastupanog po punomoćniku MILAN LJUBIČIĆ</izvorni_sadrzaj>
    <derivirana_varijabla naziv="DomainObject.Predmet.ProtustrankaFormatedWithAdressOIB_1"> CONTUS d.o.o.,  Murvica, OIB 61930398585, MURVICA BB, MURVICA zastupanog po punomoćniku MILAN LJUBIČIĆ</derivirana_varijabla>
  </DomainObject.Predmet.ProtustrankaFormatedWithAdressOIB>
  <DomainObject.Predmet.ProtustrankaWithAdress>
    <izvorni_sadrzaj>CONTUS d.o.o.,  Murvica MURVICA BB, MURVICA</izvorni_sadrzaj>
    <derivirana_varijabla naziv="DomainObject.Predmet.ProtustrankaWithAdress_1">CONTUS d.o.o.,  Murvica MURVICA BB, MURVICA</derivirana_varijabla>
  </DomainObject.Predmet.ProtustrankaWithAdress>
  <DomainObject.Predmet.ProtustrankaWithAdressOIB>
    <izvorni_sadrzaj>CONTUS d.o.o.,  Murvica, OIB 61930398585, MURVICA BB, MURVICA</izvorni_sadrzaj>
    <derivirana_varijabla naziv="DomainObject.Predmet.ProtustrankaWithAdressOIB_1">CONTUS d.o.o.,  Murvica, OIB 61930398585, MURVICA BB, MURVICA</derivirana_varijabla>
  </DomainObject.Predmet.ProtustrankaWithAdressOIB>
  <DomainObject.Predmet.ProtustrankaNazivFormated>
    <izvorni_sadrzaj>CONTUS d.o.o.,  Murvica</izvorni_sadrzaj>
    <derivirana_varijabla naziv="DomainObject.Predmet.ProtustrankaNazivFormated_1">CONTUS d.o.o.,  Murvica</derivirana_varijabla>
  </DomainObject.Predmet.ProtustrankaNazivFormated>
  <DomainObject.Predmet.ProtustrankaNazivFormatedOIB>
    <izvorni_sadrzaj>CONTUS d.o.o.,  Murvica, OIB 61930398585</izvorni_sadrzaj>
    <derivirana_varijabla naziv="DomainObject.Predmet.ProtustrankaNazivFormatedOIB_1">CONTUS d.o.o.,  Murvica, OIB 61930398585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OLVIN d.o.o., Kali zastupanog po punomoćniku ZVONIMIR RAJČIĆ</izvorni_sadrzaj>
    <derivirana_varijabla naziv="DomainObject.Predmet.StrankaFormated_1">  OLVIN d.o.o., Kali zastupanog po punomoćniku ZVONIMIR RAJČIĆ</derivirana_varijabla>
  </DomainObject.Predmet.StrankaFormated>
  <DomainObject.Predmet.StrankaFormatedOIB>
    <izvorni_sadrzaj>  OLVIN d.o.o., Kali, OIB 87591819780 zastupanog po punomoćniku ZVONIMIR RAJČIĆ</izvorni_sadrzaj>
    <derivirana_varijabla naziv="DomainObject.Predmet.StrankaFormatedOIB_1">  OLVIN d.o.o., Kali, OIB 87591819780 zastupanog po punomoćniku ZVONIMIR RAJČIĆ</derivirana_varijabla>
  </DomainObject.Predmet.StrankaFormatedOIB>
  <DomainObject.Predmet.StrankaFormatedWithAdress>
    <izvorni_sadrzaj> OLVIN d.o.o., Kali, KALI, Kali zastupanog po punomoćniku ZVONIMIR RAJČIĆ</izvorni_sadrzaj>
    <derivirana_varijabla naziv="DomainObject.Predmet.StrankaFormatedWithAdress_1"> OLVIN d.o.o., Kali, KALI, Kali zastupanog po punomoćniku ZVONIMIR RAJČIĆ</derivirana_varijabla>
  </DomainObject.Predmet.StrankaFormatedWithAdress>
  <DomainObject.Predmet.StrankaFormatedWithAdressOIB>
    <izvorni_sadrzaj> OLVIN d.o.o., Kali, OIB 87591819780, KALI, Kali zastupanog po punomoćniku ZVONIMIR RAJČIĆ</izvorni_sadrzaj>
    <derivirana_varijabla naziv="DomainObject.Predmet.StrankaFormatedWithAdressOIB_1"> OLVIN d.o.o., Kali, OIB 87591819780, KALI, Kali zastupanog po punomoćniku ZVONIMIR RAJČIĆ</derivirana_varijabla>
  </DomainObject.Predmet.StrankaFormatedWithAdressOIB>
  <DomainObject.Predmet.StrankaWithAdress>
    <izvorni_sadrzaj>OLVIN d.o.o., Kali KALI,Kali</izvorni_sadrzaj>
    <derivirana_varijabla naziv="DomainObject.Predmet.StrankaWithAdress_1">OLVIN d.o.o., Kali KALI,Kali</derivirana_varijabla>
  </DomainObject.Predmet.StrankaWithAdress>
  <DomainObject.Predmet.StrankaWithAdressOIB>
    <izvorni_sadrzaj>OLVIN d.o.o., Kali, OIB 87591819780, KALI,Kali</izvorni_sadrzaj>
    <derivirana_varijabla naziv="DomainObject.Predmet.StrankaWithAdressOIB_1">OLVIN d.o.o., Kali, OIB 87591819780, KALI,Kali</derivirana_varijabla>
  </DomainObject.Predmet.StrankaWithAdressOIB>
  <DomainObject.Predmet.StrankaNazivFormated>
    <izvorni_sadrzaj>OLVIN d.o.o., Kali</izvorni_sadrzaj>
    <derivirana_varijabla naziv="DomainObject.Predmet.StrankaNazivFormated_1">OLVIN d.o.o., Kali</derivirana_varijabla>
  </DomainObject.Predmet.StrankaNazivFormated>
  <DomainObject.Predmet.StrankaNazivFormatedOIB>
    <izvorni_sadrzaj>OLVIN d.o.o., Kali, OIB 87591819780</izvorni_sadrzaj>
    <derivirana_varijabla naziv="DomainObject.Predmet.StrankaNazivFormatedOIB_1">OLVIN d.o.o., Kali, OIB 87591819780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OLVIN d.o.o., Kali zastupanog po punomoćniku ZVONIMIR RAJČIĆ</item>
    </izvorni_sadrzaj>
    <derivirana_varijabla naziv="DomainObject.Predmet.StrankaListFormated_1">
      <item>OLVIN d.o.o., Kali zastupanog po punomoćniku ZVONIMIR RAJČIĆ</item>
    </derivirana_varijabla>
  </DomainObject.Predmet.StrankaListFormated>
  <DomainObject.Predmet.StrankaListFormatedOIB>
    <izvorni_sadrzaj>
      <item>OLVIN d.o.o., Kali, OIB 87591819780 zastupanog po punomoćniku ZVONIMIR RAJČIĆ</item>
    </izvorni_sadrzaj>
    <derivirana_varijabla naziv="DomainObject.Predmet.StrankaListFormatedOIB_1">
      <item>OLVIN d.o.o., Kali, OIB 87591819780 zastupanog po punomoćniku ZVONIMIR RAJČIĆ</item>
    </derivirana_varijabla>
  </DomainObject.Predmet.StrankaListFormatedOIB>
  <DomainObject.Predmet.StrankaListFormatedWithAdress>
    <izvorni_sadrzaj>
      <item>OLVIN d.o.o., Kali, KALI, Kali zastupanog po punomoćniku ZVONIMIR RAJČIĆ</item>
    </izvorni_sadrzaj>
    <derivirana_varijabla naziv="DomainObject.Predmet.StrankaListFormatedWithAdress_1">
      <item>OLVIN d.o.o., Kali, KALI, Kali zastupanog po punomoćniku ZVONIMIR RAJČIĆ</item>
    </derivirana_varijabla>
  </DomainObject.Predmet.StrankaListFormatedWithAdress>
  <DomainObject.Predmet.StrankaListFormatedWithAdressOIB>
    <izvorni_sadrzaj>
      <item>OLVIN d.o.o., Kali, OIB 87591819780, KALI, Kali zastupanog po punomoćniku ZVONIMIR RAJČIĆ</item>
    </izvorni_sadrzaj>
    <derivirana_varijabla naziv="DomainObject.Predmet.StrankaListFormatedWithAdressOIB_1">
      <item>OLVIN d.o.o., Kali, OIB 87591819780, KALI, Kali zastupanog po punomoćniku ZVONIMIR RAJČIĆ</item>
    </derivirana_varijabla>
  </DomainObject.Predmet.StrankaListFormatedWithAdressOIB>
  <DomainObject.Predmet.StrankaListNazivFormated>
    <izvorni_sadrzaj>
      <item>OLVIN d.o.o., Kali</item>
    </izvorni_sadrzaj>
    <derivirana_varijabla naziv="DomainObject.Predmet.StrankaListNazivFormated_1">
      <item>OLVIN d.o.o., Kali</item>
    </derivirana_varijabla>
  </DomainObject.Predmet.StrankaListNazivFormated>
  <DomainObject.Predmet.StrankaListNazivFormatedOIB>
    <izvorni_sadrzaj>
      <item>OLVIN d.o.o., Kali, OIB 87591819780</item>
    </izvorni_sadrzaj>
    <derivirana_varijabla naziv="DomainObject.Predmet.StrankaListNazivFormatedOIB_1">
      <item>OLVIN d.o.o., Kali, OIB 87591819780</item>
    </derivirana_varijabla>
  </DomainObject.Predmet.StrankaListNazivFormatedOIB>
  <DomainObject.Predmet.ProtuStrankaListFormated>
    <izvorni_sadrzaj>
      <item>CONTUS d.o.o.,  Murvica zastupanog po punomoćniku MILAN LJUBIČIĆ</item>
    </izvorni_sadrzaj>
    <derivirana_varijabla naziv="DomainObject.Predmet.ProtuStrankaListFormated_1">
      <item>CONTUS d.o.o.,  Murvica zastupanog po punomoćniku MILAN LJUBIČIĆ</item>
    </derivirana_varijabla>
  </DomainObject.Predmet.ProtuStrankaListFormated>
  <DomainObject.Predmet.ProtuStrankaListFormatedOIB>
    <izvorni_sadrzaj>
      <item>CONTUS d.o.o.,  Murvica, OIB 61930398585 zastupanog po punomoćniku MILAN LJUBIČIĆ</item>
    </izvorni_sadrzaj>
    <derivirana_varijabla naziv="DomainObject.Predmet.ProtuStrankaListFormatedOIB_1">
      <item>CONTUS d.o.o.,  Murvica, OIB 61930398585 zastupanog po punomoćniku MILAN LJUBIČIĆ</item>
    </derivirana_varijabla>
  </DomainObject.Predmet.ProtuStrankaListFormatedOIB>
  <DomainObject.Predmet.ProtuStrankaListFormatedWithAdress>
    <izvorni_sadrzaj>
      <item>CONTUS d.o.o.,  Murvica, MURVICA BB, MURVICA zastupanog po punomoćniku MILAN LJUBIČIĆ</item>
    </izvorni_sadrzaj>
    <derivirana_varijabla naziv="DomainObject.Predmet.ProtuStrankaListFormatedWithAdress_1">
      <item>CONTUS d.o.o.,  Murvica, MURVICA BB, MURVICA zastupanog po punomoćniku MILAN LJUBIČIĆ</item>
    </derivirana_varijabla>
  </DomainObject.Predmet.ProtuStrankaListFormatedWithAdress>
  <DomainObject.Predmet.ProtuStrankaListFormatedWithAdressOIB>
    <izvorni_sadrzaj>
      <item>CONTUS d.o.o.,  Murvica, OIB 61930398585, MURVICA BB, MURVICA zastupanog po punomoćniku MILAN LJUBIČIĆ</item>
    </izvorni_sadrzaj>
    <derivirana_varijabla naziv="DomainObject.Predmet.ProtuStrankaListFormatedWithAdressOIB_1">
      <item>CONTUS d.o.o.,  Murvica, OIB 61930398585, MURVICA BB, MURVICA zastupanog po punomoćniku MILAN LJUBIČIĆ</item>
    </derivirana_varijabla>
  </DomainObject.Predmet.ProtuStrankaListFormatedWithAdressOIB>
  <DomainObject.Predmet.ProtuStrankaListNazivFormated>
    <izvorni_sadrzaj>
      <item>CONTUS d.o.o.,  Murvica</item>
    </izvorni_sadrzaj>
    <derivirana_varijabla naziv="DomainObject.Predmet.ProtuStrankaListNazivFormated_1">
      <item>CONTUS d.o.o.,  Murvica</item>
    </derivirana_varijabla>
  </DomainObject.Predmet.ProtuStrankaListNazivFormated>
  <DomainObject.Predmet.ProtuStrankaListNazivFormatedOIB>
    <izvorni_sadrzaj>
      <item>CONTUS d.o.o.,  Murvica, OIB 61930398585</item>
    </izvorni_sadrzaj>
    <derivirana_varijabla naziv="DomainObject.Predmet.ProtuStrankaListNazivFormatedOIB_1">
      <item>CONTUS d.o.o.,  Murvica, OIB 61930398585</item>
    </derivirana_varijabla>
  </DomainObject.Predmet.ProtuStrankaListNazivFormatedOIB>
  <DomainObject.Predmet.OstaliListFormated>
    <izvorni_sadrzaj>
      <item>ZVONIMIR RAJČIĆ punomoćnik sudionika u postupku OLVIN d.o.o., Kali</item>
      <item>MILAN LJUBIČIĆ punomoćnik sudionika u postupku CONTUS d.o.o.,  Murvica</item>
      <item>GRAD ZADAR</item>
      <item>Hypo Alpe Adria bank d.d. Zagreb</item>
      <item>Odvjetnik Damir Tomić (ZA HYPO)</item>
    </izvorni_sadrzaj>
    <derivirana_varijabla naziv="DomainObject.Predmet.OstaliListFormated_1">
      <item>ZVONIMIR RAJČIĆ punomoćnik sudionika u postupku OLVIN d.o.o., Kali</item>
      <item>MILAN LJUBIČIĆ punomoćnik sudionika u postupku CONTUS d.o.o.,  Murvica</item>
      <item>GRAD ZADAR</item>
      <item>Hypo Alpe Adria bank d.d. Zagreb</item>
      <item>Odvjetnik Damir Tomić (ZA HYPO)</item>
    </derivirana_varijabla>
  </DomainObject.Predmet.OstaliListFormated>
  <DomainObject.Predmet.OstaliListFormatedOIB>
    <izvorni_sadrzaj>
      <item>ZVONIMIR RAJČIĆ punomoćnik sudionika u postupku OLVIN d.o.o., Kali</item>
      <item>MILAN LJUBIČIĆ punomoćnik sudionika u postupku CONTUS d.o.o.,  Murvica</item>
      <item>GRAD ZADAR</item>
      <item>Hypo Alpe Adria bank d.d. Zagreb</item>
      <item>Odvjetnik Damir Tomić (ZA HYPO)</item>
    </izvorni_sadrzaj>
    <derivirana_varijabla naziv="DomainObject.Predmet.OstaliListFormatedOIB_1">
      <item>ZVONIMIR RAJČIĆ punomoćnik sudionika u postupku OLVIN d.o.o., Kali</item>
      <item>MILAN LJUBIČIĆ punomoćnik sudionika u postupku CONTUS d.o.o.,  Murvica</item>
      <item>GRAD ZADAR</item>
      <item>Hypo Alpe Adria bank d.d. Zagreb</item>
      <item>Odvjetnik Damir Tomić (ZA HYPO)</item>
    </derivirana_varijabla>
  </DomainObject.Predmet.OstaliListFormatedOIB>
  <DomainObject.Predmet.OstaliListFormatedWithAdress>
    <izvorni_sadrzaj>
      <item>ZVONIMIR RAJČIĆ, ZADAR, Zadar punomoćnik sudionika u postupku OLVIN d.o.o., Kali</item>
      <item>MILAN LJUBIČIĆ, ŠIMUNI 142, Pag punomoćnik sudionika u postupku CONTUS d.o.o.,  Murvica</item>
      <item>GRAD ZADAR, Narodni trg 1, 23000 Zadar</item>
      <item>Hypo Alpe Adria bank d.d. Zagreb, Slavnoska avenija 6, 10000 Zagreb</item>
      <item>Odvjetnik Damir Tomić (ZA HYPO), Tršćanska 5.B., 21 000 Split</item>
    </izvorni_sadrzaj>
    <derivirana_varijabla naziv="DomainObject.Predmet.OstaliListFormatedWithAdress_1">
      <item>ZVONIMIR RAJČIĆ, ZADAR, Zadar punomoćnik sudionika u postupku OLVIN d.o.o., Kali</item>
      <item>MILAN LJUBIČIĆ, ŠIMUNI 142, Pag punomoćnik sudionika u postupku CONTUS d.o.o.,  Murvica</item>
      <item>GRAD ZADAR, Narodni trg 1, 23000 Zadar</item>
      <item>Hypo Alpe Adria bank d.d. Zagreb, Slavnoska avenija 6, 10000 Zagreb</item>
      <item>Odvjetnik Damir Tomić (ZA HYPO), Tršćanska 5.B., 21 000 Split</item>
    </derivirana_varijabla>
  </DomainObject.Predmet.OstaliListFormatedWithAdress>
  <DomainObject.Predmet.OstaliListFormatedWithAdressOIB>
    <izvorni_sadrzaj>
      <item>ZVONIMIR RAJČIĆ, ZADAR, Zadar punomoćnik sudionika u postupku OLVIN d.o.o., Kali</item>
      <item>MILAN LJUBIČIĆ, ŠIMUNI 142, Pag punomoćnik sudionika u postupku CONTUS d.o.o.,  Murvica</item>
      <item>GRAD ZADAR, Narodni trg 1, 23000 Zadar</item>
      <item>Hypo Alpe Adria bank d.d. Zagreb, Slavnoska avenija 6, 10000 Zagreb</item>
      <item>Odvjetnik Damir Tomić (ZA HYPO), Tršćanska 5.B., 21 000 Split</item>
    </izvorni_sadrzaj>
    <derivirana_varijabla naziv="DomainObject.Predmet.OstaliListFormatedWithAdressOIB_1">
      <item>ZVONIMIR RAJČIĆ, ZADAR, Zadar punomoćnik sudionika u postupku OLVIN d.o.o., Kali</item>
      <item>MILAN LJUBIČIĆ, ŠIMUNI 142, Pag punomoćnik sudionika u postupku CONTUS d.o.o.,  Murvica</item>
      <item>GRAD ZADAR, Narodni trg 1, 23000 Zadar</item>
      <item>Hypo Alpe Adria bank d.d. Zagreb, Slavnoska avenija 6, 10000 Zagreb</item>
      <item>Odvjetnik Damir Tomić (ZA HYPO), Tršćanska 5.B., 21 000 Split</item>
    </derivirana_varijabla>
  </DomainObject.Predmet.OstaliListFormatedWithAdressOIB>
  <DomainObject.Predmet.OstaliListNazivFormated>
    <izvorni_sadrzaj>
      <item>ZVONIMIR RAJČIĆ</item>
      <item>MILAN LJUBIČIĆ</item>
      <item>GRAD ZADAR</item>
      <item>Hypo Alpe Adria bank d.d. Zagreb</item>
      <item>Odvjetnik Damir Tomić (ZA HYPO)</item>
    </izvorni_sadrzaj>
    <derivirana_varijabla naziv="DomainObject.Predmet.OstaliListNazivFormated_1">
      <item>ZVONIMIR RAJČIĆ</item>
      <item>MILAN LJUBIČIĆ</item>
      <item>GRAD ZADAR</item>
      <item>Hypo Alpe Adria bank d.d. Zagreb</item>
      <item>Odvjetnik Damir Tomić (ZA HYPO)</item>
    </derivirana_varijabla>
  </DomainObject.Predmet.OstaliListNazivFormated>
  <DomainObject.Predmet.OstaliListNazivFormatedOIB>
    <izvorni_sadrzaj>
      <item>ZVONIMIR RAJČIĆ</item>
      <item>MILAN LJUBIČIĆ</item>
      <item>GRAD ZADAR</item>
      <item>Hypo Alpe Adria bank d.d. Zagreb</item>
      <item>Odvjetnik Damir Tomić (ZA HYPO)</item>
    </izvorni_sadrzaj>
    <derivirana_varijabla naziv="DomainObject.Predmet.OstaliListNazivFormatedOIB_1">
      <item>ZVONIMIR RAJČIĆ</item>
      <item>MILAN LJUBIČIĆ</item>
      <item>GRAD ZADAR</item>
      <item>Hypo Alpe Adria bank d.d. Zagreb</item>
      <item>Odvjetnik Damir Tomić (ZA HYPO)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OLVIN d.o.o., Kali</izvorni_sadrzaj>
    <derivirana_varijabla naziv="DomainObject.Predmet.StrankaIDrugi_1">OLVIN d.o.o., Kali</derivirana_varijabla>
  </DomainObject.Predmet.StrankaIDrugi>
  <DomainObject.Predmet.ProtustrankaIDrugi>
    <izvorni_sadrzaj>CONTUS d.o.o.,  Murvica</izvorni_sadrzaj>
    <derivirana_varijabla naziv="DomainObject.Predmet.ProtustrankaIDrugi_1">CONTUS d.o.o.,  Murvica</derivirana_varijabla>
  </DomainObject.Predmet.ProtustrankaIDrugi>
  <DomainObject.Predmet.StrankaIDrugiAdressOIB>
    <izvorni_sadrzaj>OLVIN d.o.o., Kali, OIB 87591819780, KALI, Kali</izvorni_sadrzaj>
    <derivirana_varijabla naziv="DomainObject.Predmet.StrankaIDrugiAdressOIB_1">OLVIN d.o.o., Kali, OIB 87591819780, KALI, Kali</derivirana_varijabla>
  </DomainObject.Predmet.StrankaIDrugiAdressOIB>
  <DomainObject.Predmet.ProtustrankaIDrugiAdressOIB>
    <izvorni_sadrzaj>CONTUS d.o.o.,  Murvica, OIB 61930398585, MURVICA BB, MURVICA</izvorni_sadrzaj>
    <derivirana_varijabla naziv="DomainObject.Predmet.ProtustrankaIDrugiAdressOIB_1">CONTUS d.o.o.,  Murvica, OIB 61930398585, MURVICA BB,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2014.</izvorni_sadrzaj>
    <derivirana_varijabla naziv="DomainObject.Predmet.OdlukaRjesenje.DatumDonosenjaOdluke_1">12. prosinca 2014.</derivirana_varijabla>
  </DomainObject.Predmet.OdlukaRjesenje.DatumDonosenjaOdluke>
  <DomainObject.Predmet.OdlukaRjesenje.DatumPravomocnosti>
    <izvorni_sadrzaj>21. siječnja 2015.</izvorni_sadrzaj>
    <derivirana_varijabla naziv="DomainObject.Predmet.OdlukaRjesenje.DatumPravomocnosti_1">21. siječnja 2015.</derivirana_varijabla>
  </DomainObject.Predmet.OdlukaRjesenje.DatumPravomocnosti>
  <DomainObject.Predmet.OdlukaRjesenje.Oznaka>
    <izvorni_sadrzaj>St-12/2009-295</izvorni_sadrzaj>
    <derivirana_varijabla naziv="DomainObject.Predmet.OdlukaRjesenje.Oznaka_1">St-12/2009-295</derivirana_varijabla>
  </DomainObject.Predmet.OdlukaRjesenje.Oznaka>
  <DomainObject.Predmet.SudioniciListNaziv>
    <izvorni_sadrzaj>
      <item>ZVONIMIR RAJČIĆ</item>
      <item>OLVIN d.o.o., Kali</item>
      <item>MILAN LJUBIČIĆ</item>
      <item>CONTUS d.o.o.,  Murvica</item>
      <item>GRAD ZADAR</item>
      <item>Hypo Alpe Adria bank d.d. Zagreb</item>
      <item>Odvjetnik Damir Tomić (ZA HYPO)</item>
    </izvorni_sadrzaj>
    <derivirana_varijabla naziv="DomainObject.Predmet.SudioniciListNaziv_1">
      <item>ZVONIMIR RAJČIĆ</item>
      <item>OLVIN d.o.o., Kali</item>
      <item>MILAN LJUBIČIĆ</item>
      <item>CONTUS d.o.o.,  Murvica</item>
      <item>GRAD ZADAR</item>
      <item>Hypo Alpe Adria bank d.d. Zagreb</item>
      <item>Odvjetnik Damir Tomić (ZA HYPO)</item>
    </derivirana_varijabla>
  </DomainObject.Predmet.SudioniciListNaziv>
  <DomainObject.Predmet.SudioniciListAdressOIB>
    <izvorni_sadrzaj>
      <item>ZVONIMIR RAJČIĆ, ZADAR,Zadar</item>
      <item>OLVIN d.o.o., Kali, OIB 87591819780, KALI,Kali</item>
      <item>MILAN LJUBIČIĆ, ŠIMUNI 142,Pag</item>
      <item>CONTUS d.o.o.,  Murvica, OIB 61930398585, MURVICA BB,MURVICA</item>
      <item>GRAD ZADAR, Narodni trg 1,23000 Zadar</item>
      <item>Hypo Alpe Adria bank d.d. Zagreb, Slavnoska avenija 6,10000 Zagreb</item>
      <item>Odvjetnik Damir Tomić (ZA HYPO), Tršćanska 5.B.,21 000 Split</item>
    </izvorni_sadrzaj>
    <derivirana_varijabla naziv="DomainObject.Predmet.SudioniciListAdressOIB_1">
      <item>ZVONIMIR RAJČIĆ, ZADAR,Zadar</item>
      <item>OLVIN d.o.o., Kali, OIB 87591819780, KALI,Kali</item>
      <item>MILAN LJUBIČIĆ, ŠIMUNI 142,Pag</item>
      <item>CONTUS d.o.o.,  Murvica, OIB 61930398585, MURVICA BB,MURVICA</item>
      <item>GRAD ZADAR, Narodni trg 1,23000 Zadar</item>
      <item>Hypo Alpe Adria bank d.d. Zagreb, Slavnoska avenija 6,10000 Zagreb</item>
      <item>Odvjetnik Damir Tomić (ZA HYPO), Tršćanska 5.B.,21 000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87591819780</item>
      <item>, OIB null</item>
      <item>, OIB 61930398585</item>
      <item>, OIB null</item>
      <item>, OIB null</item>
      <item>, OIB null</item>
    </izvorni_sadrzaj>
    <derivirana_varijabla naziv="DomainObject.Predmet.SudioniciListNazivOIB_1">
      <item>, OIB null</item>
      <item>, OIB 87591819780</item>
      <item>, OIB null</item>
      <item>, OIB 61930398585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294</properties:Words>
  <properties:Characters>1342</properties:Characters>
  <properties:Lines>57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2015-11-19T09:16:00Z</dcterms:created>
  <dc:creator>Ardena Bajlo</dc:creator>
  <cp:lastModifiedBy>wsadmin</cp:lastModifiedBy>
  <cp:lastPrinted>2015-12-01T08:50:00Z</cp:lastPrinted>
  <dcterms:modified xmlns:xsi="http://www.w3.org/2001/XMLSchema-instance" xsi:type="dcterms:W3CDTF">2015-12-01T12:15:00Z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