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8af7" w14:paraId="9a68af7" w:rsidRDefault="00EC3105" w:rsidR="0095451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147050" cx="5759450"/>
            <wp:effectExtent b="0" r="0" t="0" l="6350"/>
            <wp:docPr descr="C:\Users\lrogina\Desktop\TABLICA PRIJAVLJENIH TRAŽBINA  II VIŠI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rogina\Desktop\TABLICA PRIJAVLJENIH TRAŽBINA  II VIŠI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y="0" x="0"/>
                      <a:ext cy="8147050" cx="575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Sect="0063542E" w:rsidR="00954519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105"/>
    <w:rsid w:val="005E12D4"/>
    <w:rsid w:val="0063542E"/>
    <w:rsid w:val="00826138"/>
    <w:rsid w:val="00954519"/>
    <w:rsid w:val="00EC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310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31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2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2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2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2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310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31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2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2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2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2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St-910/2016-5</izvorni_sadrzaj>
    <derivirana_varijabla naziv="DomainObject.Oznaka_1">St-910/2016-5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imovina</izvorni_sadrzaj>
    <derivirana_varijabla naziv="DomainObject.Predmet.Opis_1">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DRVO-PROMET-EXPORT; Ivana Hranić</izvorni_sadrzaj>
    <derivirana_varijabla naziv="DomainObject.Predmet.StrankaFormated_1">  DRVO-PROMET-EXPORT; Ivana Hranić</derivirana_varijabla>
  </DomainObject.Predmet.StrankaFormated>
  <DomainObject.Predmet.StrankaFormatedOIB>
    <izvorni_sadrzaj>  DRVO-PROMET-EXPORT; Ivana Hranić, OIB 17695845926</izvorni_sadrzaj>
    <derivirana_varijabla naziv="DomainObject.Predmet.StrankaFormatedOIB_1">  DRVO-PROMET-EXPORT; Ivana Hranić, OIB 17695845926</derivirana_varijabla>
  </DomainObject.Predmet.StrankaFormatedOIB>
  <DomainObject.Predmet.StrankaFormatedWithAdress>
    <izvorni_sadrzaj> DRVO-PROMET-EXPORT, Ive Vonovića  21, 42000 Varaždin; Ivana Hranić, Ljudevita Gaja 4, 42206 Nova Ves Petrijanečka</izvorni_sadrzaj>
    <derivirana_varijabla naziv="DomainObject.Predmet.StrankaFormatedWithAdress_1"> DRVO-PROMET-EXPORT, Ive Vonovića  21, 42000 Varaždin; Ivana Hranić, Ljudevita Gaja 4, 42206 Nova Ves Petrijanečka</derivirana_varijabla>
  </DomainObject.Predmet.StrankaFormatedWithAdress>
  <DomainObject.Predmet.StrankaFormatedWithAdressOIB>
    <izvorni_sadrzaj> DRVO-PROMET-EXPORT, Ive Vonovića  21, 42000 Varaždin; Ivana Hranić, OIB 17695845926, Ljudevita Gaja 4, 42206 Nova Ves Petrijanečka</izvorni_sadrzaj>
    <derivirana_varijabla naziv="DomainObject.Predmet.StrankaFormatedWithAdressOIB_1"> DRVO-PROMET-EXPORT, Ive Vonovića  21, 42000 Varaždin; Ivana Hranić, OIB 17695845926, Ljudevita Gaja 4, 42206 Nova Ves Petrijanečka</derivirana_varijabla>
  </DomainObject.Predmet.StrankaFormatedWithAdressOIB>
  <DomainObject.Predmet.StrankaWithAdress>
    <izvorni_sadrzaj>DRVO-PROMET-EXPORT Ive Vonovića  21,42000 Varaždin,Ivana Hranić Ljudevita Gaja 4,42206 Nova Ves Petrijanečka</izvorni_sadrzaj>
    <derivirana_varijabla naziv="DomainObject.Predmet.StrankaWithAdress_1">DRVO-PROMET-EXPORT Ive Vonovića  21,42000 Varaždin,Ivana Hranić Ljudevita Gaja 4,42206 Nova Ves Petrijanečka</derivirana_varijabla>
  </DomainObject.Predmet.StrankaWithAdress>
  <DomainObject.Predmet.StrankaWithAdressOIB>
    <izvorni_sadrzaj>DRVO-PROMET-EXPORT, Ive Vonovića  21,42000 Varaždin,Ivana Hranić, OIB 17695845926, Ljudevita Gaja 4,42206 Nova Ves Petrijanečka</izvorni_sadrzaj>
    <derivirana_varijabla naziv="DomainObject.Predmet.StrankaWithAdressOIB_1">DRVO-PROMET-EXPORT, Ive Vonovića  21,42000 Varaždin,Ivana Hranić, OIB 17695845926, Ljudevita Gaja 4,42206 Nova Ves Petrijanečka</derivirana_varijabla>
  </DomainObject.Predmet.StrankaWithAdressOIB>
  <DomainObject.Predmet.StrankaNazivFormated>
    <izvorni_sadrzaj>DRVO-PROMET-EXPORT,Ivana Hranić</izvorni_sadrzaj>
    <derivirana_varijabla naziv="DomainObject.Predmet.StrankaNazivFormated_1">DRVO-PROMET-EXPORT,Ivana Hranić</derivirana_varijabla>
  </DomainObject.Predmet.StrankaNazivFormated>
  <DomainObject.Predmet.StrankaNazivFormatedOIB>
    <izvorni_sadrzaj>DRVO-PROMET-EXPORT,Ivana Hranić, OIB 17695845926</izvorni_sadrzaj>
    <derivirana_varijabla naziv="DomainObject.Predmet.StrankaNazivFormatedOIB_1">DRVO-PROMET-EXPORT,Ivana Hranić, OIB 17695845926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DRVO-PROMET-EXPORT</item>
      <item>Ivana Hranić</item>
    </izvorni_sadrzaj>
    <derivirana_varijabla naziv="DomainObject.Predmet.StrankaListFormated_1">
      <item>DRVO-PROMET-EXPORT</item>
      <item>Ivana Hranić</item>
    </derivirana_varijabla>
  </DomainObject.Predmet.StrankaListFormated>
  <DomainObject.Predmet.StrankaListFormatedOIB>
    <izvorni_sadrzaj>
      <item>DRVO-PROMET-EXPORT</item>
      <item>Ivana Hranić, OIB 17695845926</item>
    </izvorni_sadrzaj>
    <derivirana_varijabla naziv="DomainObject.Predmet.StrankaListFormatedOIB_1">
      <item>DRVO-PROMET-EXPORT</item>
      <item>Ivana Hranić, OIB 17695845926</item>
    </derivirana_varijabla>
  </DomainObject.Predmet.StrankaListFormatedOIB>
  <DomainObject.Predmet.StrankaListFormatedWithAdress>
    <izvorni_sadrzaj>
      <item>DRVO-PROMET-EXPORT, Ive Vonovića  21, 42000 Varaždin</item>
      <item>Ivana Hranić, Ljudevita Gaja 4, 42206 Nova Ves Petrijanečka</item>
    </izvorni_sadrzaj>
    <derivirana_varijabla naziv="DomainObject.Predmet.StrankaListFormatedWithAdress_1">
      <item>DRVO-PROMET-EXPORT, Ive Vonovića  21, 42000 Varaždin</item>
      <item>Ivana Hranić, Ljudevita Gaja 4, 42206 Nova Ves Petrijanečka</item>
    </derivirana_varijabla>
  </DomainObject.Predmet.StrankaListFormatedWithAdress>
  <DomainObject.Predmet.StrankaListFormatedWithAdressOIB>
    <izvorni_sadrzaj>
      <item>DRVO-PROMET-EXPORT, Ive Vonovića  21, 42000 Varaždin</item>
      <item>Ivana Hranić, OIB 17695845926, Ljudevita Gaja 4, 42206 Nova Ves Petrijanečka</item>
    </izvorni_sadrzaj>
    <derivirana_varijabla naziv="DomainObject.Predmet.StrankaListFormatedWithAdressOIB_1">
      <item>DRVO-PROMET-EXPORT, Ive Vonovića  21, 42000 Varaždin</item>
      <item>Ivana Hranić, OIB 17695845926, Ljudevita Gaja 4, 42206 Nova Ves Petrijanečka</item>
    </derivirana_varijabla>
  </DomainObject.Predmet.StrankaListFormatedWithAdressOIB>
  <DomainObject.Predmet.StrankaListNazivFormated>
    <izvorni_sadrzaj>
      <item>DRVO-PROMET-EXPORT</item>
      <item>Ivana Hranić</item>
    </izvorni_sadrzaj>
    <derivirana_varijabla naziv="DomainObject.Predmet.StrankaListNazivFormated_1">
      <item>DRVO-PROMET-EXPORT</item>
      <item>Ivana Hranić</item>
    </derivirana_varijabla>
  </DomainObject.Predmet.StrankaListNazivFormated>
  <DomainObject.Predmet.StrankaListNazivFormatedOIB>
    <izvorni_sadrzaj>
      <item>DRVO-PROMET-EXPORT</item>
      <item>Ivana Hranić, OIB 17695845926</item>
    </izvorni_sadrzaj>
    <derivirana_varijabla naziv="DomainObject.Predmet.StrankaListNazivFormatedOIB_1">
      <item>DRVO-PROMET-EXPORT</item>
      <item>Ivana Hranić, OIB 17695845926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DRVO-PROIZVODNJA-EXPORT d.o.o.</item>
      <item>Po službenoj dužnosti</item>
      <item>ŽELIMIR URŠULIN</item>
    </izvorni_sadrzaj>
    <derivirana_varijabla naziv="DomainObject.Predmet.OstaliListFormated_1">
      <item>DRVO-PROIZVODNJA-EXPORT d.o.o.</item>
      <item>Po službenoj dužnosti</item>
      <item>ŽELIMIR URŠULIN</item>
    </derivirana_varijabla>
  </DomainObject.Predmet.OstaliListFormated>
  <DomainObject.Predmet.OstaliListFormatedOIB>
    <izvorni_sadrzaj>
      <item>DRVO-PROIZVODNJA-EXPORT d.o.o.</item>
      <item>Po službenoj dužnosti</item>
      <item>ŽELIMIR URŠULIN, OIB 03842320752</item>
    </izvorni_sadrzaj>
    <derivirana_varijabla naziv="DomainObject.Predmet.OstaliListFormatedOIB_1">
      <item>DRVO-PROIZVODNJA-EXPORT d.o.o.</item>
      <item>Po službenoj dužnosti</item>
      <item>ŽELIMIR URŠULIN, OIB 03842320752</item>
    </derivirana_varijabla>
  </DomainObject.Predmet.OstaliListFormatedOIB>
  <DomainObject.Predmet.OstaliListFormatedWithAdress>
    <izvorni_sadrzaj>
      <item>DRVO-PROIZVODNJA-EXPORT d.o.o., Ive Vojnovića 21, 42000 Varaždin</item>
      <item>Po službenoj dužnosti</item>
      <item>ŽELIMIR URŠULIN, Trg hrv. ivanovaca 9, 42240 Ivanec</item>
    </izvorni_sadrzaj>
    <derivirana_varijabla naziv="DomainObject.Predmet.OstaliListFormatedWithAdress_1">
      <item>DRVO-PROIZVODNJA-EXPORT d.o.o., Ive Vojnovića 21, 42000 Varaždin</item>
      <item>Po službenoj dužnosti</item>
      <item>ŽELIMIR URŠULIN, Trg hrv. ivanovaca 9, 42240 Ivanec</item>
    </derivirana_varijabla>
  </DomainObject.Predmet.OstaliListFormatedWithAdress>
  <DomainObject.Predmet.OstaliListFormatedWithAdressOIB>
    <izvorni_sadrzaj>
      <item>DRVO-PROIZVODNJA-EXPORT d.o.o., Ive Vojnovića 21, 42000 Varaždin</item>
      <item>Po službenoj dužnosti</item>
      <item>ŽELIMIR URŠULIN, OIB 03842320752, Trg hrv. ivanovaca 9, 42240 Ivanec</item>
    </izvorni_sadrzaj>
    <derivirana_varijabla naziv="DomainObject.Predmet.OstaliListFormatedWithAdressOIB_1">
      <item>DRVO-PROIZVODNJA-EXPORT d.o.o., Ive Vojnovića 21, 42000 Varaždin</item>
      <item>Po službenoj dužnosti</item>
      <item>ŽELIMIR URŠULIN, OIB 03842320752, Trg hrv. ivanovaca 9, 42240 Ivanec</item>
    </derivirana_varijabla>
  </DomainObject.Predmet.OstaliListFormatedWithAdressOIB>
  <DomainObject.Predmet.OstaliListNazivFormated>
    <izvorni_sadrzaj>
      <item>DRVO-PROIZVODNJA-EXPORT d.o.o.</item>
      <item>Po službenoj dužnosti</item>
      <item>ŽELIMIR URŠULIN</item>
    </izvorni_sadrzaj>
    <derivirana_varijabla naziv="DomainObject.Predmet.OstaliListNazivFormated_1">
      <item>DRVO-PROIZVODNJA-EXPORT d.o.o.</item>
      <item>Po službenoj dužnosti</item>
      <item>ŽELIMIR URŠULIN</item>
    </derivirana_varijabla>
  </DomainObject.Predmet.OstaliListNazivFormated>
  <DomainObject.Predmet.OstaliListNazivFormatedOIB>
    <izvorni_sadrzaj>
      <item>DRVO-PROIZVODNJA-EXPORT d.o.o.</item>
      <item>Po službenoj dužnosti</item>
      <item>ŽELIMIR URŠULIN, OIB 03842320752</item>
    </izvorni_sadrzaj>
    <derivirana_varijabla naziv="DomainObject.Predmet.OstaliListNazivFormatedOIB_1">
      <item>DRVO-PROIZVODNJA-EXPORT d.o.o.</item>
      <item>Po službenoj dužnosti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Hranić i dr.</izvorni_sadrzaj>
    <derivirana_varijabla naziv="DomainObject.Predmet.StrankaIDrugi_1">Ivana Hranić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Hranić, OIB 17695845926, Ljudevita Gaja 4, 42206 Nova Ves Petrijanečka i dr.</izvorni_sadrzaj>
    <derivirana_varijabla naziv="DomainObject.Predmet.StrankaIDrugiAdressOIB_1">Ivana Hranić, OIB 17695845926, Ljudevita Gaja 4, 42206 Nova Ves Petrijanečka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DRVO-PROMET-EXPORT</item>
      <item>Ivana Hranić</item>
      <item>DRVO-PROIZVODNJA-EXPORT d.o.o.</item>
      <item>Po službenoj dužnosti</item>
      <item>ŽELIMIR URŠULIN</item>
    </izvorni_sadrzaj>
    <derivirana_varijabla naziv="DomainObject.Predmet.SudioniciListNaziv_1">
      <item>DRVO-PROMET-EXPORT</item>
      <item>Ivana Hranić</item>
      <item>DRVO-PROIZVODNJA-EXPORT d.o.o.</item>
      <item>Po službenoj dužnosti</item>
      <item>ŽELIMIR URŠULIN</item>
    </derivirana_varijabla>
  </DomainObject.Predmet.SudioniciListNaziv>
  <DomainObject.Predmet.SudioniciListAdressOIB>
    <izvorni_sadrzaj>
      <item>DRVO-PROMET-EXPORT, Ive Vonovića  21,42000 Varaždin</item>
      <item>Ivana Hranić, OIB 17695845926, Ljudevita Gaja 4,42206 Nova Ves Petrijanečka</item>
      <item>DRVO-PROIZVODNJA-EXPORT d.o.o., Ive Vojnovića 21,42000 Varaždin</item>
      <item>Po službenoj dužnosti</item>
      <item>ŽELIMIR URŠULIN, OIB 03842320752, Trg hrv. ivanovaca 9,42240 Ivanec</item>
    </izvorni_sadrzaj>
    <derivirana_varijabla naziv="DomainObject.Predmet.SudioniciListAdressOIB_1">
      <item>DRVO-PROMET-EXPORT, Ive Vonovića  21,42000 Varaždin</item>
      <item>Ivana Hranić, OIB 17695845926, Ljudevita Gaja 4,42206 Nova Ves Petrijanečka</item>
      <item>DRVO-PROIZVODNJA-EXPORT d.o.o., Ive Vojnovića 21,42000 Varaždin</item>
      <item>Po službenoj dužnosti</item>
      <item>ŽELIMIR URŠULIN, OIB 03842320752, Trg hrv. ivanovaca 9,42240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17695845926</item>
      <item>, OIB null</item>
      <item>, OIB null</item>
      <item>, OIB 03842320752</item>
    </izvorni_sadrzaj>
    <derivirana_varijabla naziv="DomainObject.Predmet.SudioniciListNazivOIB_1">
      <item>, OIB null</item>
      <item>, OIB 17695845926</item>
      <item>, OIB null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2017-03-06T13:28:00Z</dcterms:created>
  <dc:creator>Lea Rogina</dc:creator>
  <cp:lastModifiedBy>Lea Rogina</cp:lastModifiedBy>
  <dcterms:modified xmlns:xsi="http://www.w3.org/2001/XMLSchema-instance" xsi:type="dcterms:W3CDTF">2017-03-06T13:31:00Z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St-910/2016-5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