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c924" w14:paraId="229c924" w:rsidRDefault="002042B3" w:rsidP="002042B3" w:rsidR="002042B3" w:rsidRPr="002042B3">
      <w:pPr>
        <w:pStyle w:val="Naslov3"/>
        <w:numPr>
          <w:ilvl w:val="0"/>
          <w:numId w:val="0"/>
        </w:num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D558A"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showingPlcHdr/>
                    <w:picture/>
                  </w:sdtPr>
                  <w:sdtEndPr/>
                  <w:sdtContent>
                    <w:p w:rsidRDefault="002042B3" w:rsidP="00A87222" w:rsidR="00A8722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ind w:firstLine="720"/>
        <w:rPr>
          <w:b/>
        </w:rPr>
      </w:pP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2042B3" w:rsidP="002042B3" w:rsidR="002042B3" w:rsidRPr="000807F9">
      <w:pPr>
        <w:spacing w:after="0"/>
        <w:rPr>
          <w:b/>
        </w:rPr>
      </w:pPr>
      <w:r>
        <w:t>TRGOVAČKI SUD U VARAŽDINU</w:t>
      </w:r>
    </w:p>
    <w:p w:rsidRDefault="002042B3" w:rsidP="002042B3" w:rsidR="002042B3">
      <w:pPr>
        <w:spacing w:after="0"/>
      </w:pPr>
      <w:r>
        <w:t xml:space="preserve">                 Braće Radića 2</w:t>
      </w:r>
    </w:p>
    <w:p w:rsidRDefault="00CF323F" w:rsidP="00911746" w:rsidR="00CF323F">
      <w:pPr>
        <w:spacing w:after="0"/>
        <w:rPr>
          <w:rFonts w:cs="Times New Roman"/>
        </w:rPr>
      </w:pP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</w:t>
      </w:r>
      <w:r w:rsidRPr="00B73610">
        <w:rPr>
          <w:rFonts w:cs="Times New Roman"/>
        </w:rPr>
        <w:t>P U B L I K A    H R V A T S K A</w:t>
      </w:r>
    </w:p>
    <w:p w:rsidRDefault="00E071D3" w:rsidP="00A87222" w:rsidR="00E071D3" w:rsidRPr="00B73610">
      <w:pPr>
        <w:spacing w:after="0"/>
        <w:jc w:val="center"/>
        <w:rPr>
          <w:rFonts w:cs="Times New Roman"/>
        </w:rPr>
      </w:pPr>
    </w:p>
    <w:p w:rsidRDefault="00A87222" w:rsidP="00911746" w:rsidR="00CF323F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 w:rsidRPr="00B73610">
        <w:rPr>
          <w:rFonts w:eastAsiaTheme="minorHAnsi"/>
          <w:b w:val="false"/>
          <w:sz w:val="24"/>
          <w:szCs w:val="24"/>
        </w:rPr>
        <w:t>R J E Š E NJ E</w:t>
      </w:r>
    </w:p>
    <w:p w:rsidRDefault="00911746" w:rsidP="00911746" w:rsidR="00911746" w:rsidRPr="00911746">
      <w:pPr>
        <w:spacing w:after="0"/>
      </w:pPr>
    </w:p>
    <w:p w:rsidRDefault="00711B0A" w:rsidP="00911746" w:rsidR="00A87222" w:rsidRPr="00F764D6">
      <w:pPr>
        <w:spacing w:after="0"/>
        <w:ind w:firstLine="720"/>
        <w:jc w:val="both"/>
      </w:pPr>
      <w:r w:rsidRPr="0036388C">
        <w:rPr>
          <w:rFonts w:cs="Times New Roman"/>
        </w:rPr>
        <w:t>Trgovački sud u Varaždinu, po stečajnom sucu Iris Hatvalić Nemec, u stečajnom postupku nad dužnikom ENERGETIKA-SERVIS-KLIMA d.o.o. u stečaju, Koprivnica, Zagrebačka bb, OIB: 89594394179, zastupanog po stečajnom upravit</w:t>
      </w:r>
      <w:r>
        <w:rPr>
          <w:rFonts w:cs="Times New Roman"/>
        </w:rPr>
        <w:t>elju Pavlu Mrkonjiću iz Zagreba</w:t>
      </w:r>
      <w:r w:rsidR="009C0372">
        <w:rPr>
          <w:rFonts w:cs="Times New Roman"/>
        </w:rPr>
        <w:t xml:space="preserve">, </w:t>
      </w:r>
      <w:r>
        <w:rPr>
          <w:rFonts w:cs="Times New Roman"/>
        </w:rPr>
        <w:t>12</w:t>
      </w:r>
      <w:r w:rsidR="002810B4">
        <w:rPr>
          <w:rFonts w:cs="Times New Roman"/>
        </w:rPr>
        <w:t>. rujna</w:t>
      </w:r>
      <w:r w:rsidR="00CF323F">
        <w:t xml:space="preserve"> </w:t>
      </w:r>
      <w:r w:rsidR="008A3DED" w:rsidRPr="00F764D6">
        <w:t>2017</w:t>
      </w:r>
      <w:r w:rsidR="00B73610" w:rsidRPr="00F764D6">
        <w:t>.</w:t>
      </w:r>
    </w:p>
    <w:p w:rsidRDefault="00CF323F" w:rsidP="00CF323F" w:rsidR="00B73610">
      <w:pPr>
        <w:tabs>
          <w:tab w:pos="7125" w:val="left"/>
        </w:tabs>
        <w:spacing w:after="0"/>
        <w:ind w:firstLine="720"/>
        <w:jc w:val="both"/>
      </w:pPr>
      <w:r>
        <w:tab/>
      </w:r>
    </w:p>
    <w:p w:rsidRDefault="00A87222" w:rsidP="00B73610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071D3" w:rsidP="00B73610" w:rsidR="00E071D3" w:rsidRPr="00322F31">
      <w:pPr>
        <w:spacing w:after="0"/>
        <w:jc w:val="center"/>
        <w:rPr>
          <w:rFonts w:cs="Times New Roman"/>
        </w:rPr>
      </w:pPr>
    </w:p>
    <w:p w:rsidRDefault="00E071D3" w:rsidP="00FB75DD" w:rsidR="002042B3" w:rsidRPr="00322F31">
      <w:pPr>
        <w:spacing w:after="0"/>
        <w:ind w:firstLine="708"/>
        <w:jc w:val="both"/>
      </w:pPr>
      <w:r w:rsidRPr="00322F31">
        <w:t>1</w:t>
      </w:r>
      <w:r w:rsidR="002042B3" w:rsidRPr="00322F31">
        <w:t xml:space="preserve">. U ovome stečajnom predmetu saziva se skupština vjerovnika kod ovoga suda u Varaždinu, B. Radića 2, soba 230/II, za </w:t>
      </w:r>
      <w:r w:rsidR="00B73610" w:rsidRPr="00322F31">
        <w:t xml:space="preserve"> </w:t>
      </w:r>
      <w:r w:rsidR="00711B0A">
        <w:rPr>
          <w:b/>
        </w:rPr>
        <w:t>6</w:t>
      </w:r>
      <w:r w:rsidR="002810B4">
        <w:rPr>
          <w:b/>
        </w:rPr>
        <w:t>. listopada</w:t>
      </w:r>
      <w:r w:rsidRPr="00322F31">
        <w:rPr>
          <w:b/>
        </w:rPr>
        <w:t xml:space="preserve"> 2017</w:t>
      </w:r>
      <w:r w:rsidR="00B73610" w:rsidRPr="00322F31">
        <w:rPr>
          <w:b/>
        </w:rPr>
        <w:t>.</w:t>
      </w:r>
      <w:r w:rsidR="002042B3" w:rsidRPr="00322F31">
        <w:rPr>
          <w:b/>
        </w:rPr>
        <w:t xml:space="preserve"> u </w:t>
      </w:r>
      <w:r w:rsidR="00711B0A">
        <w:rPr>
          <w:b/>
        </w:rPr>
        <w:t>9</w:t>
      </w:r>
      <w:r w:rsidR="002810B4">
        <w:rPr>
          <w:b/>
        </w:rPr>
        <w:t>,00</w:t>
      </w:r>
      <w:r w:rsidR="002042B3" w:rsidRPr="00322F31">
        <w:rPr>
          <w:b/>
        </w:rPr>
        <w:t xml:space="preserve"> sati</w:t>
      </w:r>
      <w:r w:rsidR="00FB75DD" w:rsidRPr="00322F31">
        <w:rPr>
          <w:b/>
        </w:rPr>
        <w:t>.</w:t>
      </w:r>
    </w:p>
    <w:p w:rsidRDefault="002042B3" w:rsidP="002042B3" w:rsidR="002042B3" w:rsidRPr="00FB75DD">
      <w:pPr>
        <w:spacing w:after="0"/>
        <w:rPr>
          <w:b/>
        </w:rPr>
      </w:pPr>
    </w:p>
    <w:p w:rsidRDefault="002042B3" w:rsidP="002042B3" w:rsidR="002042B3" w:rsidRPr="00FB75DD">
      <w:pPr>
        <w:spacing w:after="0"/>
        <w:jc w:val="both"/>
      </w:pPr>
      <w:r w:rsidRPr="00FB75DD">
        <w:rPr>
          <w:b/>
        </w:rPr>
        <w:tab/>
      </w:r>
      <w:r w:rsidR="00E071D3" w:rsidRPr="00FB75DD">
        <w:t>2</w:t>
      </w:r>
      <w:r w:rsidRPr="00FB75DD">
        <w:t>. Za skupštinu vjerovnika predlaže se sljedeći</w:t>
      </w:r>
    </w:p>
    <w:p w:rsidRDefault="00B73610" w:rsidP="002042B3" w:rsidR="00B73610">
      <w:pPr>
        <w:spacing w:after="0"/>
        <w:jc w:val="both"/>
      </w:pPr>
    </w:p>
    <w:p w:rsidRDefault="002042B3" w:rsidP="002042B3" w:rsidR="002042B3" w:rsidRPr="00911746">
      <w:pPr>
        <w:spacing w:after="0"/>
        <w:jc w:val="center"/>
        <w:rPr>
          <w:rFonts w:cs="Times New Roman"/>
          <w:b/>
        </w:rPr>
      </w:pPr>
      <w:r w:rsidRPr="00911746">
        <w:rPr>
          <w:rFonts w:cs="Times New Roman"/>
          <w:b/>
        </w:rPr>
        <w:t xml:space="preserve">d n e v n i   r e d </w:t>
      </w:r>
    </w:p>
    <w:p w:rsidRDefault="00B73610" w:rsidP="002042B3" w:rsidR="00B73610" w:rsidRPr="00911746">
      <w:pPr>
        <w:spacing w:after="0"/>
        <w:jc w:val="center"/>
        <w:rPr>
          <w:rFonts w:cs="Times New Roman"/>
          <w:b/>
        </w:rPr>
      </w:pPr>
    </w:p>
    <w:p w:rsidRDefault="00911746" w:rsidP="002810B4" w:rsidR="00911746" w:rsidRPr="00911746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11746">
        <w:rPr>
          <w:rFonts w:cs="Times New Roman"/>
        </w:rPr>
        <w:t xml:space="preserve">- </w:t>
      </w:r>
      <w:r>
        <w:rPr>
          <w:rFonts w:cs="Times New Roman"/>
        </w:rPr>
        <w:t xml:space="preserve"> </w:t>
      </w:r>
      <w:r w:rsidR="00711B0A">
        <w:rPr>
          <w:rFonts w:cs="Times New Roman"/>
        </w:rPr>
        <w:t xml:space="preserve">Razmatranje izvještaja </w:t>
      </w:r>
      <w:r w:rsidR="002810B4">
        <w:rPr>
          <w:rFonts w:cs="Times New Roman"/>
        </w:rPr>
        <w:t>stečajnog upravitelja</w:t>
      </w:r>
      <w:r w:rsidR="00711B0A">
        <w:rPr>
          <w:rFonts w:cs="Times New Roman"/>
        </w:rPr>
        <w:t xml:space="preserve"> o stanju sudskih sporova te donošenje odluke vezane uz sudske sporove</w:t>
      </w:r>
    </w:p>
    <w:p w:rsidRDefault="00911746" w:rsidP="00911746" w:rsidR="00623E85" w:rsidRPr="00911746">
      <w:pPr>
        <w:spacing w:after="0"/>
        <w:jc w:val="both"/>
        <w:rPr>
          <w:rFonts w:cs="Times New Roman"/>
        </w:rPr>
      </w:pPr>
      <w:r w:rsidRPr="00911746">
        <w:rPr>
          <w:rFonts w:cs="Times New Roman" w:eastAsia="Times New Roman"/>
          <w:lang w:eastAsia="hr-HR"/>
        </w:rPr>
        <w:t xml:space="preserve">- </w:t>
      </w:r>
      <w:r w:rsidR="002810B4">
        <w:rPr>
          <w:rFonts w:cs="Times New Roman" w:eastAsia="Times New Roman"/>
          <w:lang w:eastAsia="hr-HR"/>
        </w:rPr>
        <w:t xml:space="preserve"> </w:t>
      </w:r>
      <w:r w:rsidR="00623E85" w:rsidRPr="00911746">
        <w:rPr>
          <w:rFonts w:cs="Times New Roman"/>
        </w:rPr>
        <w:t>Razno</w:t>
      </w:r>
    </w:p>
    <w:p w:rsidRDefault="00E071D3" w:rsidP="00623E85" w:rsidR="00E071D3">
      <w:pPr>
        <w:widowControl w:val="false"/>
        <w:snapToGrid w:val="false"/>
        <w:spacing w:after="0"/>
        <w:ind w:left="1080"/>
        <w:jc w:val="both"/>
      </w:pPr>
      <w:r>
        <w:t xml:space="preserve"> </w:t>
      </w:r>
    </w:p>
    <w:p w:rsidRDefault="002042B3" w:rsidP="002042B3" w:rsidR="002042B3">
      <w:pPr>
        <w:spacing w:after="0"/>
        <w:jc w:val="both"/>
      </w:pPr>
      <w:r>
        <w:tab/>
      </w:r>
      <w:r w:rsidR="00E071D3">
        <w:t>3</w:t>
      </w:r>
      <w:r>
        <w:t xml:space="preserve">. Vjerovnici se na ovu skupštinu pozivaju objavom ovog rješenja na mrežnoj stranici e-oglasne ploče suda.  </w:t>
      </w:r>
    </w:p>
    <w:p w:rsidRDefault="00CF323F" w:rsidP="002042B3" w:rsidR="00CF323F">
      <w:pPr>
        <w:spacing w:after="0"/>
        <w:rPr>
          <w:b/>
        </w:rPr>
      </w:pPr>
    </w:p>
    <w:p w:rsidRDefault="002042B3" w:rsidP="00F061DB" w:rsidR="002042B3">
      <w:pPr>
        <w:spacing w:after="0"/>
        <w:jc w:val="center"/>
      </w:pPr>
      <w:r>
        <w:t xml:space="preserve">U Varaždinu, </w:t>
      </w:r>
      <w:r w:rsidR="002810B4">
        <w:t>1</w:t>
      </w:r>
      <w:r w:rsidR="00711B0A">
        <w:t>2</w:t>
      </w:r>
      <w:r w:rsidR="002810B4">
        <w:t>. rujna</w:t>
      </w:r>
      <w:r w:rsidR="009C0372">
        <w:t xml:space="preserve"> 2017</w:t>
      </w:r>
      <w:r>
        <w:t>.</w:t>
      </w:r>
    </w:p>
    <w:p w:rsidRDefault="00A87222" w:rsidP="00A87222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</w:t>
      </w: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FB75DD">
        <w:rPr>
          <w:rFonts w:cs="Times New Roman"/>
        </w:rPr>
        <w:tab/>
        <w:t xml:space="preserve">          </w:t>
      </w:r>
      <w:r>
        <w:rPr>
          <w:rFonts w:cs="Times New Roman"/>
        </w:rPr>
        <w:t xml:space="preserve">S U D A C:    </w:t>
      </w:r>
    </w:p>
    <w:p w:rsidRDefault="00E071D3" w:rsidP="00A87222" w:rsidR="00E071D3">
      <w:pPr>
        <w:spacing w:after="0"/>
        <w:rPr>
          <w:rFonts w:cs="Times New Roman"/>
        </w:rPr>
      </w:pPr>
    </w:p>
    <w:p w:rsidRDefault="00A87222" w:rsidP="00E071D3" w:rsidR="00E071D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  <w:r w:rsidR="00FB75DD">
        <w:rPr>
          <w:rFonts w:cs="Times New Roman"/>
        </w:rPr>
        <w:t xml:space="preserve">    </w:t>
      </w:r>
      <w:r>
        <w:rPr>
          <w:rFonts w:cs="Times New Roman"/>
        </w:rPr>
        <w:t>Iris Hatvalić Nemec</w:t>
      </w:r>
      <w:r w:rsidR="006E2281">
        <w:rPr>
          <w:rFonts w:cs="Times New Roman"/>
        </w:rPr>
        <w:t xml:space="preserve">, v.r. </w:t>
      </w:r>
    </w:p>
    <w:p w:rsidRDefault="006E2281" w:rsidP="00E071D3" w:rsidR="006E2281">
      <w:pPr>
        <w:spacing w:after="0"/>
        <w:rPr>
          <w:rFonts w:cs="Times New Roman"/>
        </w:rPr>
      </w:pPr>
    </w:p>
    <w:p w:rsidRDefault="006E2281" w:rsidP="006E2281" w:rsidR="006E2281">
      <w:pPr>
        <w:spacing w:after="0"/>
        <w:ind w:firstLine="708" w:left="4248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A87222" w:rsidP="00FB75DD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11B0A" w:rsidP="00711B0A" w:rsidR="00711B0A" w:rsidRPr="0036388C">
      <w:pPr>
        <w:numPr>
          <w:ilvl w:val="0"/>
          <w:numId w:val="5"/>
        </w:numPr>
        <w:spacing w:after="0"/>
        <w:jc w:val="both"/>
        <w:rPr>
          <w:rFonts w:cs="Times New Roman"/>
        </w:rPr>
      </w:pPr>
      <w:r w:rsidRPr="0036388C">
        <w:rPr>
          <w:rFonts w:cs="Times New Roman"/>
        </w:rPr>
        <w:t>Stečajni upravitelj Pavao Mrkonjić, Ante Topić Mimare 24, Zagreb</w:t>
      </w:r>
    </w:p>
    <w:p w:rsidRDefault="00E071D3" w:rsidP="00E071D3" w:rsidR="001B4212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580866" w:rsidR="001B4212" w:rsidRPr="00E071D3">
      <w:headerReference w:type="default" r:id="rId14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58A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711B0A">
      <w:t>160/16-45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1B4212"/>
    <w:rsid w:val="002042B3"/>
    <w:rsid w:val="002810B4"/>
    <w:rsid w:val="00322F31"/>
    <w:rsid w:val="004C176F"/>
    <w:rsid w:val="00521F9C"/>
    <w:rsid w:val="00580866"/>
    <w:rsid w:val="00623E85"/>
    <w:rsid w:val="006E2281"/>
    <w:rsid w:val="00711B0A"/>
    <w:rsid w:val="00792FB7"/>
    <w:rsid w:val="008A3DED"/>
    <w:rsid w:val="00911746"/>
    <w:rsid w:val="009461B6"/>
    <w:rsid w:val="009C0372"/>
    <w:rsid w:val="00A87222"/>
    <w:rsid w:val="00AC3079"/>
    <w:rsid w:val="00B503EE"/>
    <w:rsid w:val="00B73610"/>
    <w:rsid w:val="00BC68B2"/>
    <w:rsid w:val="00C02CE0"/>
    <w:rsid w:val="00C32ABA"/>
    <w:rsid w:val="00CF323F"/>
    <w:rsid w:val="00D5318F"/>
    <w:rsid w:val="00E00ACF"/>
    <w:rsid w:val="00E071D3"/>
    <w:rsid w:val="00F061DB"/>
    <w:rsid w:val="00F632CB"/>
    <w:rsid w:val="00F764D6"/>
    <w:rsid w:val="00FB75DD"/>
    <w:rsid w:val="00FD558A"/>
    <w:rsid w:val="00FE111F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5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5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5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5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5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5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5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5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5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5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postupka</izvorni_sadrzaj>
    <derivirana_varijabla naziv="DomainObject.Predmet.Opis_1">obustava skraćenog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ENERGETIKA-SERVIS-KLIMA, trgovačko društvo za trgovinu i usluge u građevinarstvu, d.o.o. u stečaju zastupanog po punomoćniku Ivan Horvat, direktor; Pavao Mrkonjić, stečajni upravitelj</izvorni_sadrzaj>
    <derivirana_varijabla naziv="DomainObject.Predmet.ProtustrankaFormated_1">  ENERGETIKA-SERVIS-KLIMA, trgovačko društvo za trgovinu i usluge u građevinarstvu, d.o.o. u stečaju zastupanog po punomoćniku Ivan Horvat, direktor; Pavao Mrkonjić, stečajni upravitelj</derivirana_varijabla>
  </DomainObject.Predmet.ProtustrankaFormated>
  <DomainObject.Predmet.ProtustrankaFormatedOIB>
    <izvorni_sadrzaj>  ENERGETIKA-SERVIS-KLIMA, trgovačko društvo za trgovinu i usluge u građevinarstvu, d.o.o. u stečaju, OIB 89594394179 zastupanog po punomoćniku Ivan Horvat, direktor; Pavao Mrkonjić, stečajni upravitelj</izvorni_sadrzaj>
    <derivirana_varijabla naziv="DomainObject.Predmet.ProtustrankaFormatedOIB_1">  ENERGETIKA-SERVIS-KLIMA, trgovačko društvo za trgovinu i usluge u građevinarstvu, d.o.o. u stečaju, OIB 89594394179 zastupanog po punomoćniku Ivan Horvat, direktor; Pavao Mrkonjić, stečajni upravitelj</derivirana_varijabla>
  </DomainObject.Predmet.ProtustrankaFormatedOIB>
  <DomainObject.Predmet.ProtustrankaFormatedWithAdress>
    <izvorni_sadrzaj> ENERGETIKA-SERVIS-KLIMA, trgovačko društvo za trgovinu i usluge u građevinarstvu, d.o.o. u stečaju, Zagrebačka bb, 48000 Koprivnica zastupanog po punomoćniku Ivan Horvat, direktor; Pavao Mrkonjić, stečajni upravitelj</izvorni_sadrzaj>
    <derivirana_varijabla naziv="DomainObject.Predmet.ProtustrankaFormatedWithAdress_1"> ENERGETIKA-SERVIS-KLIMA, trgovačko društvo za trgovinu i usluge u građevinarstvu, d.o.o. u stečaju, Zagrebačka bb, 48000 Koprivnica zastupanog po punomoćniku Ivan Horvat, direktor; Pavao Mrkonjić, stečajni upravitelj</derivirana_varijabla>
  </DomainObject.Predmet.ProtustrankaFormatedWithAdress>
  <DomainObject.Predmet.ProtustrankaFormatedWithAdressOIB>
    <izvorni_sadrzaj> ENERGETIKA-SERVIS-KLIMA, trgovačko društvo za trgovinu i usluge u građevinarstvu, d.o.o. u stečaju, OIB 89594394179, Zagrebačka bb, 48000 Koprivnica zastupanog po punomoćniku Ivan Horvat, direktor; Pavao Mrkonjić, stečajni upravitelj</izvorni_sadrzaj>
    <derivirana_varijabla naziv="DomainObject.Predmet.ProtustrankaFormatedWithAdressOIB_1"> ENERGETIKA-SERVIS-KLIMA, trgovačko društvo za trgovinu i usluge u građevinarstvu, d.o.o. u stečaju, OIB 89594394179, Zagrebačka bb, 48000 Koprivnica zastupanog po punomoćniku Ivan Horvat, direktor; Pavao Mrkonjić, stečajni upravitelj</derivirana_varijabla>
  </DomainObject.Predmet.ProtustrankaFormatedWithAdressOIB>
  <DomainObject.Predmet.ProtustrankaWithAdress>
    <izvorni_sadrzaj>ENERGETIKA-SERVIS-KLIMA, trgovačko društvo za trgovinu i usluge u građevinarstvu, d.o.o. u stečaju Zagrebačka bb, 48000 Koprivnica</izvorni_sadrzaj>
    <derivirana_varijabla naziv="DomainObject.Predmet.ProtustrankaWithAdress_1">ENERGETIKA-SERVIS-KLIMA, trgovačko društvo za trgovinu i usluge u građevinarstvu, d.o.o. u stečaju Zagrebačka bb, 48000 Koprivnica</derivirana_varijabla>
  </DomainObject.Predmet.ProtustrankaWithAdress>
  <DomainObject.Predmet.ProtustrankaWithAdressOIB>
    <izvorni_sadrzaj>ENERGETIKA-SERVIS-KLIMA, trgovačko društvo za trgovinu i usluge u građevinarstvu, d.o.o. u stečaju, OIB 89594394179, Zagrebačka bb, 48000 Koprivnica</izvorni_sadrzaj>
    <derivirana_varijabla naziv="DomainObject.Predmet.ProtustrankaWithAdressOIB_1">ENERGETIKA-SERVIS-KLIMA, trgovačko društvo za trgovinu i usluge u građevinarstvu, d.o.o. u stečaju, OIB 89594394179, Zagrebačka bb, 48000 Koprivnica</derivirana_varijabla>
  </DomainObject.Predmet.ProtustrankaWithAdressOIB>
  <DomainObject.Predmet.ProtustrankaNazivFormated>
    <izvorni_sadrzaj>ENERGETIKA-SERVIS-KLIMA, trgovačko društvo za trgovinu i usluge u građevinarstvu, d.o.o. u stečaju</izvorni_sadrzaj>
    <derivirana_varijabla naziv="DomainObject.Predmet.ProtustrankaNazivFormated_1">ENERGETIKA-SERVIS-KLIMA, trgovačko društvo za trgovinu i usluge u građevinarstvu, d.o.o. u stečaju</derivirana_varijabla>
  </DomainObject.Predmet.ProtustrankaNazivFormated>
  <DomainObject.Predmet.ProtustrankaNazivFormatedOIB>
    <izvorni_sadrzaj>ENERGETIKA-SERVIS-KLIMA, trgovačko društvo za trgovinu i usluge u građevinarstvu, d.o.o. u stečaju, OIB 89594394179</izvorni_sadrzaj>
    <derivirana_varijabla naziv="DomainObject.Predmet.ProtustrankaNazivFormatedOIB_1">ENERGETIKA-SERVIS-KLIMA, trgovačko društvo za trgovinu i usluge u građevinarstvu, d.o.o. u stečaju, OIB 89594394179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sjeverna Hrvatska zastupanog po punomoćniku Županijsko državno odvjetništvo u Varaždinu</izvorni_sadrzaj>
    <derivirana_varijabla naziv="DomainObject.Predmet.StrankaFormated_1">  REPUBLIKA HRVATSKA MINISTARSTVO FINANCIJA, Porezna uprava, Područni ured sjeverna Hrvatska zastupanog po punomoćniku Županijsko državno odvjetništvo u Varaždinu</derivirana_varijabla>
  </DomainObject.Predmet.StrankaFormated>
  <DomainObject.Predmet.StrankaFormatedOIB>
    <izvorni_sadrzaj>  REPUBLIKA HRVATSKA MINISTARSTVO FINANCIJA, Porezna uprava, Područni ured sjeverna Hrvatska, OIB 18683136487 zastupanog po punomoćniku Županijsko državno odvjetništvo u Varaždinu</izvorni_sadrzaj>
    <derivirana_varijabla naziv="DomainObject.Predmet.StrankaFormatedOIB_1">  REPUBLIKA HRVATSKA MINISTARSTVO FINANCIJA,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MINISTARSTVO FINANCIJA, Porezna uprava, Područni ured sjeverna Hrvatska zastupanog po punomoćniku Županijsko državno odvjetništvo u Varaždinu</izvorni_sadrzaj>
    <derivirana_varijabla naziv="DomainObject.Predmet.StrankaFormatedWithAdress_1"> REPUBLIKA HRVATSKA MINISTARSTVO FINANCIJA, Porezna uprava, Područni ured sjeverna Hrvatska zastupanog po punomoćniku Županijsko državno odvjetništvo u Varaždinu</derivirana_varijabla>
  </DomainObject.Predmet.StrankaFormatedWithAdress>
  <DomainObject.Predmet.StrankaFormatedWithAdressOIB>
    <izvorni_sadrzaj> REPUBLIKA HRVATSKA MINISTARSTVO FINANCIJA, Porezna uprava, Područni ured sjeverna Hrvatska, OIB 18683136487 zastupanog po punomoćniku Županijsko državno odvjetništvo u Varaždinu</izvorni_sadrzaj>
    <derivirana_varijabla naziv="DomainObject.Predmet.StrankaFormatedWithAdressOIB_1"> REPUBLIKA HRVATSKA MINISTARSTVO FINANCIJA,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REPUBLIKA HRVATSKA MINISTARSTVO FINANCIJA, Porezna uprava, Područni ured sjeverna Hrvatska </izvorni_sadrzaj>
    <derivirana_varijabla naziv="DomainObject.Predmet.StrankaWithAdress_1">REPUBLIKA HRVATSKA MINISTARSTVO FINANCIJA, Porezna uprava, Područni ured sjeverna Hrvatska </derivirana_varijabla>
  </DomainObject.Predmet.StrankaWithAdress>
  <DomainObject.Predmet.StrankaWithAdressOIB>
    <izvorni_sadrzaj>REPUBLIKA HRVATSKA MINISTARSTVO FINANCIJA, Porezna uprava, Područni ured sjeverna Hrvatska, OIB 18683136487</izvorni_sadrzaj>
    <derivirana_varijabla naziv="DomainObject.Predmet.StrankaWithAdressOIB_1">REPUBLIKA HRVATSKA MINISTARSTVO FINANCIJA, Porezna uprava, Područni ured sjeverna Hrvatska, OIB 18683136487</derivirana_varijabla>
  </DomainObject.Predmet.StrankaWithAdressOIB>
  <DomainObject.Predmet.StrankaNazivFormated>
    <izvorni_sadrzaj>REPUBLIKA HRVATSKA MINISTARSTVO FINANCIJA, Porezna uprava, Područni ured sjeverna Hrvatska</izvorni_sadrzaj>
    <derivirana_varijabla naziv="DomainObject.Predmet.StrankaNazivFormated_1">REPUBLIKA HRVATSKA MINISTARSTVO FINANCIJA, Porezna uprava, Područni ured sjeverna Hrvatska</derivirana_varijabla>
  </DomainObject.Predmet.StrankaNazivFormated>
  <DomainObject.Predmet.StrankaNazivFormatedOIB>
    <izvorni_sadrzaj>REPUBLIKA HRVATSKA MINISTARSTVO FINANCIJA, Porezna uprava, Područni ured sjeverna Hrvatska, OIB 18683136487</izvorni_sadrzaj>
    <derivirana_varijabla naziv="DomainObject.Predmet.StrankaNazivFormatedOIB_1">REPUBLIKA HRVATSKA MINISTARSTVO FINANCIJA,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9158464.91</izvorni_sadrzaj>
    <derivirana_varijabla naziv="DomainObject.Predmet.TrenutnaVrijednost_1">9158464.91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_1">
      <item>REPUBLIKA HRVATSKA MINISTARSTVO FINANCIJA,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WithAdress_1">
      <item>REPUBLIKA HRVATSKA MINISTARSTVO FINANCIJA,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WithAdress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FINANCIJA, Porezna uprava, Područni ured sjeverna Hrvatska</item>
    </izvorni_sadrzaj>
    <derivirana_varijabla naziv="DomainObject.Predmet.StrankaListNazivFormated_1">
      <item>REPUBLIKA HRVATSKA MINISTARSTVO FINANCIJA, Porezna uprava, Područni ured sjeverna Hrvatska</item>
    </derivirana_varijabla>
  </DomainObject.Predmet.StrankaListNazivFormated>
  <DomainObject.Predmet.StrankaListNazivFormatedOIB>
    <izvorni_sadrzaj>
      <item>REPUBLIKA HRVATSKA MINISTARSTVO FINANCIJA, Porezna uprava, Područni ured sjeverna Hrvatska, OIB 18683136487</item>
    </izvorni_sadrzaj>
    <derivirana_varijabla naziv="DomainObject.Predmet.StrankaListNazivFormatedOIB_1">
      <item>REPUBLIKA HRVATSKA MINISTARSTVO FINANCIJA, Porezna uprava, Područni ured sjeverna Hrvatska, OIB 18683136487</item>
    </derivirana_varijabla>
  </DomainObject.Predmet.StrankaListNazivFormatedOIB>
  <DomainObject.Predmet.ProtuStrankaListFormated>
    <izvorni_sadrzaj>
      <item>ENERGETIKA-SERVIS-KLIMA, trgovačko društvo za trgovinu i usluge u građevinarstvu, d.o.o. u stečaju zastupanog po punomoćniku Ivan Horvat, direktor; Pavao Mrkonjić, stečajni upravitelj</item>
    </izvorni_sadrzaj>
    <derivirana_varijabla naziv="DomainObject.Predmet.ProtuStrankaListFormated_1">
      <item>ENERGETIKA-SERVIS-KLIMA, trgovačko društvo za trgovinu i usluge u građevinarstvu, d.o.o. u stečaju zastupanog po punomoćniku Ivan Horvat, direktor; Pavao Mrkonjić, stečajni upravitelj</item>
    </derivirana_varijabla>
  </DomainObject.Predmet.ProtuStrankaListFormated>
  <DomainObject.Predmet.ProtuStrankaListFormatedOIB>
    <izvorni_sadrzaj>
      <item>ENERGETIKA-SERVIS-KLIMA, trgovačko društvo za trgovinu i usluge u građevinarstvu, d.o.o. u stečaju, OIB 89594394179 zastupanog po punomoćniku Ivan Horvat, direktor; Pavao Mrkonjić, stečajni upravitelj</item>
    </izvorni_sadrzaj>
    <derivirana_varijabla naziv="DomainObject.Predmet.ProtuStrankaListFormatedOIB_1">
      <item>ENERGETIKA-SERVIS-KLIMA, trgovačko društvo za trgovinu i usluge u građevinarstvu, d.o.o. u stečaju, OIB 89594394179 zastupanog po punomoćniku Ivan Horvat, direktor; Pavao Mrkonjić, stečajni upravitelj</item>
    </derivirana_varijabla>
  </DomainObject.Predmet.ProtuStrankaListFormatedOIB>
  <DomainObject.Predmet.ProtuStrankaListFormatedWithAdress>
    <izvorni_sadrzaj>
      <item>ENERGETIKA-SERVIS-KLIMA, trgovačko društvo za trgovinu i usluge u građevinarstvu, d.o.o. u stečaju, Zagrebačka bb, 48000 Koprivnica zastupanog po punomoćniku Ivan Horvat, direktor; Pavao Mrkonjić, stečajni upravitelj</item>
    </izvorni_sadrzaj>
    <derivirana_varijabla naziv="DomainObject.Predmet.ProtuStrankaListFormatedWithAdress_1">
      <item>ENERGETIKA-SERVIS-KLIMA, trgovačko društvo za trgovinu i usluge u građevinarstvu, d.o.o. u stečaju, Zagrebačka bb, 48000 Koprivnica zastupanog po punomoćniku Ivan Horvat, direktor; Pavao Mrkonjić, stečajni upravitelj</item>
    </derivirana_varijabla>
  </DomainObject.Predmet.ProtuStrankaListFormatedWithAdress>
  <DomainObject.Predmet.ProtuStrankaListFormatedWithAdressOIB>
    <izvorni_sadrzaj>
      <item>ENERGETIKA-SERVIS-KLIMA, trgovačko društvo za trgovinu i usluge u građevinarstvu, d.o.o. u stečaju, OIB 89594394179, Zagrebačka bb, 48000 Koprivnica zastupanog po punomoćniku Ivan Horvat, direktor; Pavao Mrkonjić, stečajni upravitelj</item>
    </izvorni_sadrzaj>
    <derivirana_varijabla naziv="DomainObject.Predmet.ProtuStrankaListFormatedWithAdressOIB_1">
      <item>ENERGETIKA-SERVIS-KLIMA, trgovačko društvo za trgovinu i usluge u građevinarstvu, d.o.o. u stečaju, OIB 89594394179, Zagrebačka bb, 48000 Koprivnica zastupanog po punomoćniku Ivan Horvat, direktor; Pavao Mrkonjić, stečajni upravitelj</item>
    </derivirana_varijabla>
  </DomainObject.Predmet.ProtuStrankaListFormatedWithAdressOIB>
  <DomainObject.Predmet.ProtuStrankaListNazivFormated>
    <izvorni_sadrzaj>
      <item>ENERGETIKA-SERVIS-KLIMA, trgovačko društvo za trgovinu i usluge u građevinarstvu, d.o.o. u stečaju</item>
    </izvorni_sadrzaj>
    <derivirana_varijabla naziv="DomainObject.Predmet.ProtuStrankaListNazivFormated_1">
      <item>ENERGETIKA-SERVIS-KLIMA, trgovačko društvo za trgovinu i usluge u građevinarstvu, d.o.o. u stečaju</item>
    </derivirana_varijabla>
  </DomainObject.Predmet.ProtuStrankaListNazivFormated>
  <DomainObject.Predmet.ProtuStrankaListNazivFormatedOIB>
    <izvorni_sadrzaj>
      <item>ENERGETIKA-SERVIS-KLIMA, trgovačko društvo za trgovinu i usluge u građevinarstvu, d.o.o. u stečaju, OIB 89594394179</item>
    </izvorni_sadrzaj>
    <derivirana_varijabla naziv="DomainObject.Predmet.ProtuStrankaListNazivFormatedOIB_1">
      <item>ENERGETIKA-SERVIS-KLIMA, trgovačko društvo za trgovinu i usluge u građevinarstvu, d.o.o. u stečaju, OIB 89594394179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FINANCIJA, Porezna uprava, Područni ured sjeverna Hrvatska</item>
      <item>Ivan Horvat, direktor punomoćnik sudionika u postupku ENERGETIKA-SERVIS-KLIMA, trgovačko društvo za trgovinu i usluge u građevinarstvu, d.o.o. u stečaju</item>
      <item>Erste &amp; Steiermarkische banka d.d.</item>
      <item>Pavao Mrkonjić, stečajni upravitelj punomoćnik sudionika u postupku ENERGETIKA-SERVIS-KLIMA, trgovačko društvo za trgovinu i usluge u građevinarstvu, d.o.o. u stečaju</item>
    </izvorni_sadrzaj>
    <derivirana_varijabla naziv="DomainObject.Predmet.OstaliListFormated_1">
      <item>Županijsko državno odvjetništvo u Varaždinu punomoćnik sudionika u postupku REPUBLIKA HRVATSKA MINISTARSTVO FINANCIJA, Porezna uprava, Područni ured sjeverna Hrvatska</item>
      <item>Ivan Horvat, direktor punomoćnik sudionika u postupku ENERGETIKA-SERVIS-KLIMA, trgovačko društvo za trgovinu i usluge u građevinarstvu, d.o.o. u stečaju</item>
      <item>Erste &amp; Steiermarkische banka d.d.</item>
      <item>Pavao Mrkonjić, stečajni upravitelj punomoćnik sudionika u postupku ENERGETIKA-SERVIS-KLIMA, trgovačko društvo za trgovinu i usluge u građevinarstvu, d.o.o. u stečaju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FINANCIJA, Porezna uprava, Područni ured sjeverna Hrvatska</item>
      <item>Ivan Horvat, direktor, OIB 84196035897 punomoćnik sudionika u postupku ENERGETIKA-SERVIS-KLIMA, trgovačko društvo za trgovinu i usluge u građevinarstvu, d.o.o. u stečaju</item>
      <item>Erste &amp; Steiermarkische banka d.d.</item>
      <item>Pavao Mrkonjić, stečajni upravitelj, OIB 50443048410 punomoćnik sudionika u postupku ENERGETIKA-SERVIS-KLIMA, trgovačko društvo za trgovinu i usluge u građevinarstvu, d.o.o. u stečaju</item>
    </izvorni_sadrzaj>
    <derivirana_varijabla naziv="DomainObject.Predmet.OstaliListFormatedOIB_1">
      <item>Županijsko državno odvjetništvo u Varaždinu punomoćnik sudionika u postupku REPUBLIKA HRVATSKA MINISTARSTVO FINANCIJA, Porezna uprava, Područni ured sjeverna Hrvatska</item>
      <item>Ivan Horvat, direktor, OIB 84196035897 punomoćnik sudionika u postupku ENERGETIKA-SERVIS-KLIMA, trgovačko društvo za trgovinu i usluge u građevinarstvu, d.o.o. u stečaju</item>
      <item>Erste &amp; Steiermarkische banka d.d.</item>
      <item>Pavao Mrkonjić, stečajni upravitelj, OIB 50443048410 punomoćnik sudionika u postupku ENERGETIKA-SERVIS-KLIMA, trgovačko društvo za trgovinu i usluge u građevinarstvu, d.o.o. u stečaju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FINANCIJA, Porezna uprava, Područni ured sjeverna Hrvatska</item>
      <item>Ivan Horvat, direktor, Ulica Cvjetna 35, 48000 Koprivnica punomoćnik sudionika u postupku ENERGETIKA-SERVIS-KLIMA, trgovačko društvo za trgovinu i usluge u građevinarstvu, d.o.o. u stečaju</item>
      <item>Erste &amp; Steiermarkische banka d.d., Jadranski trg 3a, 51000 Rijeka</item>
      <item>Pavao Mrkonjić, stečajni upravitelj, Ljudevita Gaja 64, 10430 Samobor punomoćnik sudionika u postupku ENERGETIKA-SERVIS-KLIMA, trgovačko društvo za trgovinu i usluge u građevinarstvu, d.o.o. u stečaju</item>
    </izvorni_sadrzaj>
    <derivirana_varijabla naziv="DomainObject.Predmet.OstaliListFormatedWithAdress_1">
      <item>Županijsko državno odvjetništvo u Varaždinu punomoćnik sudionika u postupku REPUBLIKA HRVATSKA MINISTARSTVO FINANCIJA, Porezna uprava, Područni ured sjeverna Hrvatska</item>
      <item>Ivan Horvat, direktor, Ulica Cvjetna 35, 48000 Koprivnica punomoćnik sudionika u postupku ENERGETIKA-SERVIS-KLIMA, trgovačko društvo za trgovinu i usluge u građevinarstvu, d.o.o. u stečaju</item>
      <item>Erste &amp; Steiermarkische banka d.d., Jadranski trg 3a, 51000 Rijeka</item>
      <item>Pavao Mrkonjić, stečajni upravitelj, Ljudevita Gaja 64, 10430 Samobor punomoćnik sudionika u postupku ENERGETIKA-SERVIS-KLIMA, trgovačko društvo za trgovinu i usluge u građevinarstvu, d.o.o. u stečaju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FINANCIJA, Porezna uprava, Područni ured sjeverna Hrvatska</item>
      <item>Ivan Horvat, direktor, OIB 84196035897, Ulica Cvjetna 35, 48000 Koprivnica punomoćnik sudionika u postupku ENERGETIKA-SERVIS-KLIMA, trgovačko društvo za trgovinu i usluge u građevinarstvu, d.o.o. u stečaju</item>
      <item>Erste &amp; Steiermarkische banka d.d., Jadranski trg 3a, 51000 Rijeka</item>
      <item>Pavao Mrkonjić, stečajni upravitelj, OIB 50443048410, Ljudevita Gaja 64, 10430 Samobor punomoćnik sudionika u postupku ENERGETIKA-SERVIS-KLIMA, trgovačko društvo za trgovinu i usluge u građevinarstvu, d.o.o. u stečaju</item>
    </izvorni_sadrzaj>
    <derivirana_varijabla naziv="DomainObject.Predmet.OstaliListFormatedWithAdressOIB_1">
      <item>Županijsko državno odvjetništvo u Varaždinu punomoćnik sudionika u postupku REPUBLIKA HRVATSKA MINISTARSTVO FINANCIJA, Porezna uprava, Područni ured sjeverna Hrvatska</item>
      <item>Ivan Horvat, direktor, OIB 84196035897, Ulica Cvjetna 35, 48000 Koprivnica punomoćnik sudionika u postupku ENERGETIKA-SERVIS-KLIMA, trgovačko društvo za trgovinu i usluge u građevinarstvu, d.o.o. u stečaju</item>
      <item>Erste &amp; Steiermarkische banka d.d., Jadranski trg 3a, 51000 Rijeka</item>
      <item>Pavao Mrkonjić, stečajni upravitelj, OIB 50443048410, Ljudevita Gaja 64, 10430 Samobor punomoćnik sudionika u postupku ENERGETIKA-SERVIS-KLIMA, trgovačko društvo za trgovinu i usluge u građevinarstvu, d.o.o. u stečaju</item>
    </derivirana_varijabla>
  </DomainObject.Predmet.OstaliListFormatedWithAdressOIB>
  <DomainObject.Predmet.OstaliListNazivFormated>
    <izvorni_sadrzaj>
      <item>Županijsko državno odvjetništvo u Varaždinu</item>
      <item>Ivan Horvat, direktor</item>
      <item>Erste &amp; Steiermarkische banka d.d.</item>
      <item>Pavao Mrkonjić, stečajni upravitelj</item>
    </izvorni_sadrzaj>
    <derivirana_varijabla naziv="DomainObject.Predmet.OstaliListNazivFormated_1">
      <item>Županijsko državno odvjetništvo u Varaždinu</item>
      <item>Ivan Horvat, direktor</item>
      <item>Erste &amp; Steiermarkische banka d.d.</item>
      <item>Pavao Mrkonjić, stečajni upravitelj</item>
    </derivirana_varijabla>
  </DomainObject.Predmet.OstaliListNazivFormated>
  <DomainObject.Predmet.OstaliListNazivFormatedOIB>
    <izvorni_sadrzaj>
      <item>Županijsko državno odvjetništvo u Varaždinu</item>
      <item>Ivan Horvat, direktor, OIB 84196035897</item>
      <item>Erste &amp; Steiermarkische banka d.d.</item>
      <item>Pavao Mrkonjić, stečajni upravitelj, OIB 50443048410</item>
    </izvorni_sadrzaj>
    <derivirana_varijabla naziv="DomainObject.Predmet.OstaliListNazivFormatedOIB_1">
      <item>Županijsko državno odvjetništvo u Varaždinu</item>
      <item>Ivan Horvat, direktor, OIB 84196035897</item>
      <item>Erste &amp; Steiermarkische banka d.d.</item>
      <item>Pavao Mrkonjić, stečajni upravitelj,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sjeverna Hrvatska</izvorni_sadrzaj>
    <derivirana_varijabla naziv="DomainObject.Predmet.StrankaIDrugi_1">REPUBLIKA HRVATSKA MINISTARSTVO FINANCIJA, Porezna uprava, Područni ured sjeverna Hrvatska</derivirana_varijabla>
  </DomainObject.Predmet.StrankaIDrugi>
  <DomainObject.Predmet.ProtustrankaIDrugi>
    <izvorni_sadrzaj>ENERGETIKA-SERVIS-KLIMA, trgovačko društvo za trgovinu i usluge u građevinarstvu, d.o.o. u stečaju</izvorni_sadrzaj>
    <derivirana_varijabla naziv="DomainObject.Predmet.ProtustrankaIDrugi_1">ENERGETIKA-SERVIS-KLIMA, trgovačko društvo za trgovinu i usluge u građevinarstvu, d.o.o. u stečaju</derivirana_varijabla>
  </DomainObject.Predmet.ProtustrankaIDrugi>
  <DomainObject.Predmet.StrankaIDrugiAdressOIB>
    <izvorni_sadrzaj>REPUBLIKA HRVATSKA MINISTARSTVO FINANCIJA, Porezna uprava, Područni ured sjeverna Hrvatska, OIB 18683136487</izvorni_sadrzaj>
    <derivirana_varijabla naziv="DomainObject.Predmet.StrankaIDrugiAdressOIB_1">REPUBLIKA HRVATSKA MINISTARSTVO FINANCIJA, Porezna uprava, Područni ured sjeverna Hrvatska, OIB 18683136487</derivirana_varijabla>
  </DomainObject.Predmet.StrankaIDrugiAdressOIB>
  <DomainObject.Predmet.ProtustrankaIDrugiAdressOIB>
    <izvorni_sadrzaj>ENERGETIKA-SERVIS-KLIMA, trgovačko društvo za trgovinu i usluge u građevinarstvu, d.o.o. u stečaju, OIB 89594394179, Zagrebačka bb, 48000 Koprivnica</izvorni_sadrzaj>
    <derivirana_varijabla naziv="DomainObject.Predmet.ProtustrankaIDrugiAdressOIB_1">ENERGETIKA-SERVIS-KLIMA, trgovačko društvo za trgovinu i usluge u građevinarstvu, d.o.o. u stečaju, OIB 89594394179, Zagrebačka bb,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ENERGETIKA-SERVIS-KLIMA, trgovačko društvo za trgovinu i usluge u građevinarstvu, d.o.o. u stečaju</item>
      <item>REPUBLIKA HRVATSKA MINISTARSTVO FINANCIJA, Porezna uprava, Područni ured sjeverna Hrvatska</item>
      <item>Županijsko državno odvjetništvo u Varaždinu</item>
      <item>Ivan Horvat, direktor</item>
      <item>Erste &amp; Steiermarkische banka d.d.</item>
      <item>Pavao Mrkonjić, stečajni upravitelj</item>
    </izvorni_sadrzaj>
    <derivirana_varijabla naziv="DomainObject.Predmet.SudioniciListNaziv_1">
      <item>ENERGETIKA-SERVIS-KLIMA, trgovačko društvo za trgovinu i usluge u građevinarstvu, d.o.o. u stečaju</item>
      <item>REPUBLIKA HRVATSKA MINISTARSTVO FINANCIJA, Porezna uprava, Područni ured sjeverna Hrvatska</item>
      <item>Županijsko državno odvjetništvo u Varaždinu</item>
      <item>Ivan Horvat, direktor</item>
      <item>Erste &amp; Steiermarkische banka d.d.</item>
      <item>Pavao Mrkonjić, stečajni upravitelj</item>
    </derivirana_varijabla>
  </DomainObject.Predmet.SudioniciListNaziv>
  <DomainObject.Predmet.SudioniciListAdressOIB>
    <izvorni_sadrzaj>
      <item>ENERGETIKA-SERVIS-KLIMA, trgovačko društvo za trgovinu i usluge u građevinarstvu, d.o.o. u stečaju, OIB 89594394179, Zagrebačka bb,48000 Koprivnica</item>
      <item>REPUBLIKA HRVATSKA MINISTARSTVO FINANCIJA, Porezna uprava, Područni ured sjeverna Hrvatska, OIB 18683136487</item>
      <item>Županijsko državno odvjetništvo u Varaždinu</item>
      <item>Ivan Horvat, direktor, OIB 84196035897, Ulica Cvjetna 35,48000 Koprivnica</item>
      <item>Erste &amp; Steiermarkische banka d.d., Jadranski trg 3a,51000 Rijeka</item>
      <item>Pavao Mrkonjić, stečajni upravitelj, OIB 50443048410, Ljudevita Gaja 64,10430 Samobor</item>
    </izvorni_sadrzaj>
    <derivirana_varijabla naziv="DomainObject.Predmet.SudioniciListAdressOIB_1">
      <item>ENERGETIKA-SERVIS-KLIMA, trgovačko društvo za trgovinu i usluge u građevinarstvu, d.o.o. u stečaju, OIB 89594394179, Zagrebačka bb,48000 Koprivnica</item>
      <item>REPUBLIKA HRVATSKA MINISTARSTVO FINANCIJA, Porezna uprava, Područni ured sjeverna Hrvatska, OIB 18683136487</item>
      <item>Županijsko državno odvjetništvo u Varaždinu</item>
      <item>Ivan Horvat, direktor, OIB 84196035897, Ulica Cvjetna 35,48000 Koprivnica</item>
      <item>Erste &amp; Steiermarkische banka d.d., Jadranski trg 3a,51000 Rijeka</item>
      <item>Pavao Mrkonjić, stečajni upravitelj, OIB 50443048410, Ljudevita Gaja 64,10430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89594394179</item>
      <item>, OIB 18683136487</item>
      <item>, OIB null</item>
      <item>, OIB 84196035897</item>
      <item>, OIB null</item>
      <item>, OIB 50443048410</item>
    </izvorni_sadrzaj>
    <derivirana_varijabla naziv="DomainObject.Predmet.SudioniciListNazivOIB_1">
      <item>, OIB 89594394179</item>
      <item>, OIB 18683136487</item>
      <item>, OIB null</item>
      <item>, OIB 84196035897</item>
      <item>, OIB null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310DD0-F5DD-497C-8933-BBE3CCB182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932</properties:Characters>
  <properties:Lines>47</properties:Lines>
  <properties:Paragraphs>22</properties:Paragraphs>
  <properties:TotalTime>228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2017-09-12T10:18:00Z</cp:lastPrinted>
  <dcterms:modified xmlns:xsi="http://www.w3.org/2001/XMLSchema-instance" xsi:type="dcterms:W3CDTF">2017-09-12T10:19:00Z</dcterms:modified>
  <cp:revision>25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