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43cd" w14:paraId="64c43cd" w:rsidRDefault="00FB0B92" w:rsidP="00C64136" w:rsidR="00C64136">
      <w:pPr>
        <w15:collapsed w:val="false"/>
        <w:rPr>
          <w:rFonts w:eastAsia="MS Mincho" w:hAnsi="Times New Roman" w:ascii="Times New Roman"/>
        </w:rPr>
      </w:pPr>
      <w:bookmarkStart w:name="_GoBack" w:id="0"/>
      <w:bookmarkEnd w:id="0"/>
      <w:r>
        <w:rPr>
          <w:rFonts w:eastAsia="MS Mincho" w:hAnsi="Times New Roman" w:ascii="Times New Roman"/>
        </w:rPr>
        <w:t xml:space="preserve"> </w:t>
      </w:r>
    </w:p>
    <w:p w:rsidRDefault="00C64136" w:rsidP="00C64136" w:rsidR="00C64136" w:rsidRPr="008F77E5">
      <w:pPr>
        <w:ind w:firstLine="708"/>
      </w:pPr>
      <w:r>
        <w:rPr>
          <w:noProof/>
        </w:rPr>
        <w:t xml:space="preserve">     </w:t>
      </w:r>
      <w:r w:rsidR="00F44460">
        <w:rPr>
          <w:noProof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4136" w:rsidP="00C64136" w:rsidR="00C64136">
      <w:pPr>
        <w:rPr>
          <w:rFonts w:eastAsia="MS Mincho"/>
        </w:rPr>
      </w:pPr>
    </w:p>
    <w:p w:rsidRDefault="00C64136" w:rsidP="00C64136" w:rsidR="00C64136" w:rsidRPr="00B81CA5">
      <w:pPr>
        <w:rPr>
          <w:rFonts w:hAnsi="Times New Roman" w:ascii="Times New Roman"/>
        </w:rPr>
      </w:pPr>
      <w:r w:rsidRPr="00B81CA5">
        <w:rPr>
          <w:rFonts w:eastAsia="MS Mincho" w:hAnsi="Times New Roman" w:ascii="Times New Roman"/>
        </w:rPr>
        <w:t xml:space="preserve">  REPUBLIKA HRVATSKA</w:t>
      </w:r>
    </w:p>
    <w:p w:rsidRDefault="00C64136" w:rsidP="00C64136" w:rsidR="00C64136" w:rsidRPr="00B81CA5">
      <w:pPr>
        <w:rPr>
          <w:rFonts w:hAnsi="Times New Roman" w:ascii="Times New Roman"/>
        </w:rPr>
      </w:pPr>
      <w:r w:rsidRPr="00B81CA5">
        <w:rPr>
          <w:rFonts w:eastAsia="MS Mincho" w:hAnsi="Times New Roman" w:ascii="Times New Roman"/>
        </w:rPr>
        <w:t>TRGOVAČKI SUD U RIJECI</w:t>
      </w:r>
    </w:p>
    <w:p w:rsidRDefault="00C64136" w:rsidP="00C64136" w:rsidR="00C64136" w:rsidRPr="00B81CA5">
      <w:pPr>
        <w:rPr>
          <w:rFonts w:hAnsi="Times New Roman" w:ascii="Times New Roman"/>
        </w:rPr>
      </w:pPr>
      <w:r w:rsidRPr="00B81CA5">
        <w:rPr>
          <w:rFonts w:eastAsia="MS Mincho" w:hAnsi="Times New Roman" w:ascii="Times New Roman"/>
        </w:rPr>
        <w:t xml:space="preserve">      Rijeka, Zadarska 1 i 3</w:t>
      </w:r>
    </w:p>
    <w:p w:rsidRDefault="00C64136" w:rsidP="00C64136" w:rsidR="00C64136" w:rsidRPr="00470FA1">
      <w:pPr>
        <w:rPr>
          <w:rFonts w:eastAsia="MS Mincho"/>
        </w:rPr>
      </w:pPr>
    </w:p>
    <w:p w:rsidRDefault="00C64136" w:rsidP="00C64136" w:rsidR="00C64136" w:rsidRPr="009464C5">
      <w:pPr>
        <w:jc w:val="center"/>
        <w:rPr>
          <w:rFonts w:eastAsia="MS Mincho"/>
          <w:i/>
        </w:rPr>
      </w:pPr>
    </w:p>
    <w:p w:rsidRDefault="00C64136" w:rsidP="00C64136" w:rsidR="00C64136" w:rsidRPr="00B81CA5">
      <w:pPr>
        <w:jc w:val="both"/>
        <w:rPr>
          <w:rFonts w:eastAsia="MS Mincho" w:hAnsi="Times New Roman" w:ascii="Times New Roman"/>
        </w:rPr>
      </w:pPr>
    </w:p>
    <w:p w:rsidRDefault="00C64136" w:rsidP="00C64136" w:rsidR="00C64136" w:rsidRPr="00B81CA5">
      <w:pPr>
        <w:jc w:val="center"/>
        <w:rPr>
          <w:rFonts w:hAnsi="Times New Roman" w:ascii="Times New Roman"/>
          <w:lang w:val="de-DE"/>
        </w:rPr>
      </w:pPr>
      <w:r w:rsidRPr="00B81CA5">
        <w:rPr>
          <w:rFonts w:hAnsi="Times New Roman" w:ascii="Times New Roman"/>
          <w:lang w:val="de-DE"/>
        </w:rPr>
        <w:t>R E P U B L I K A   H R V A T S K A</w:t>
      </w:r>
    </w:p>
    <w:p w:rsidRDefault="00C64136" w:rsidP="00C64136" w:rsidR="00C64136" w:rsidRPr="00B81CA5">
      <w:pPr>
        <w:ind w:firstLine="720"/>
        <w:jc w:val="center"/>
        <w:rPr>
          <w:rFonts w:hAnsi="Times New Roman" w:ascii="Times New Roman"/>
          <w:lang w:val="de-DE"/>
        </w:rPr>
      </w:pPr>
    </w:p>
    <w:p w:rsidRDefault="00C64136" w:rsidP="00C64136" w:rsidR="00C64136" w:rsidRPr="00B81CA5">
      <w:pPr>
        <w:jc w:val="center"/>
        <w:rPr>
          <w:rFonts w:hAnsi="Times New Roman" w:ascii="Times New Roman"/>
          <w:lang w:val="de-DE"/>
        </w:rPr>
      </w:pPr>
      <w:r w:rsidRPr="00B81CA5">
        <w:rPr>
          <w:rFonts w:hAnsi="Times New Roman" w:ascii="Times New Roman"/>
          <w:lang w:val="de-DE"/>
        </w:rPr>
        <w:t>R J E Š E N J E</w:t>
      </w:r>
    </w:p>
    <w:p w:rsidRDefault="00AE1351" w:rsidP="00C64136" w:rsidR="00AE1351" w:rsidRPr="00C47134">
      <w:pPr>
        <w:rPr>
          <w:rFonts w:eastAsia="MS Mincho" w:hAnsi="Times New Roman" w:ascii="Times New Roman"/>
        </w:rPr>
      </w:pPr>
    </w:p>
    <w:p w:rsidRDefault="00AE1351" w:rsidP="00AE1351" w:rsidR="00AE1351" w:rsidRPr="00161A02">
      <w:pPr>
        <w:jc w:val="both"/>
        <w:rPr>
          <w:rFonts w:eastAsia="MS Mincho" w:hAnsi="Times New Roman" w:ascii="Times New Roman"/>
        </w:rPr>
      </w:pPr>
      <w:r w:rsidRPr="00161A02">
        <w:rPr>
          <w:rFonts w:eastAsia="MS Mincho" w:hAnsi="Times New Roman" w:ascii="Times New Roman"/>
        </w:rPr>
        <w:t xml:space="preserve"> </w:t>
      </w:r>
    </w:p>
    <w:p w:rsidRDefault="00161A02" w:rsidP="00161A02" w:rsidR="00161A02" w:rsidRPr="00161A02">
      <w:pPr>
        <w:ind w:firstLine="708"/>
        <w:jc w:val="both"/>
        <w:rPr>
          <w:rFonts w:hAnsi="Times New Roman" w:ascii="Times New Roman"/>
        </w:rPr>
      </w:pPr>
      <w:r w:rsidRPr="00161A02">
        <w:rPr>
          <w:rFonts w:hAnsi="Times New Roman" w:ascii="Times New Roman"/>
        </w:rPr>
        <w:t xml:space="preserve">Trgovački sud u Rijeci, po sucu Liljani Ugrin, kao sucu pojedincu u stečajnom predmetu </w:t>
      </w:r>
      <w:r w:rsidR="00B87612">
        <w:rPr>
          <w:rFonts w:hAnsi="Times New Roman" w:ascii="Times New Roman"/>
        </w:rPr>
        <w:t xml:space="preserve">nad </w:t>
      </w:r>
      <w:r w:rsidR="00B87612" w:rsidRPr="00B87612">
        <w:rPr>
          <w:rFonts w:hAnsi="Times New Roman" w:ascii="Times New Roman"/>
        </w:rPr>
        <w:t>Stečajn</w:t>
      </w:r>
      <w:r w:rsidR="00B87612">
        <w:rPr>
          <w:rFonts w:hAnsi="Times New Roman" w:ascii="Times New Roman"/>
        </w:rPr>
        <w:t>a</w:t>
      </w:r>
      <w:r w:rsidR="00B87612" w:rsidRPr="00B87612">
        <w:rPr>
          <w:rFonts w:hAnsi="Times New Roman" w:ascii="Times New Roman"/>
        </w:rPr>
        <w:t xml:space="preserve"> mas</w:t>
      </w:r>
      <w:r w:rsidR="00B87612">
        <w:rPr>
          <w:rFonts w:hAnsi="Times New Roman" w:ascii="Times New Roman"/>
        </w:rPr>
        <w:t xml:space="preserve">a </w:t>
      </w:r>
      <w:r w:rsidR="00B87612" w:rsidRPr="00B87612">
        <w:rPr>
          <w:rFonts w:hAnsi="Times New Roman" w:ascii="Times New Roman"/>
        </w:rPr>
        <w:t>iza MAR. RA. ISTRA društvo s ograničenom odgovornošću za proizvodnju, trgovinu, usluge, turizam i putnička agencija u stečaju  Pula, Kaštanjer 64 (MBS  130073597  – OIB 06649812010)</w:t>
      </w:r>
      <w:r w:rsidRPr="00161A02">
        <w:rPr>
          <w:rFonts w:hAnsi="Times New Roman" w:ascii="Times New Roman"/>
        </w:rPr>
        <w:t xml:space="preserve"> dana </w:t>
      </w:r>
      <w:r w:rsidR="00B87612">
        <w:rPr>
          <w:rFonts w:hAnsi="Times New Roman" w:ascii="Times New Roman"/>
        </w:rPr>
        <w:t>27</w:t>
      </w:r>
      <w:r w:rsidRPr="00161A02">
        <w:rPr>
          <w:rFonts w:hAnsi="Times New Roman" w:ascii="Times New Roman"/>
        </w:rPr>
        <w:t xml:space="preserve">. </w:t>
      </w:r>
      <w:r w:rsidR="00B87612">
        <w:rPr>
          <w:rFonts w:hAnsi="Times New Roman" w:ascii="Times New Roman"/>
        </w:rPr>
        <w:t xml:space="preserve">travnja </w:t>
      </w:r>
      <w:r w:rsidRPr="00161A02">
        <w:rPr>
          <w:rFonts w:hAnsi="Times New Roman" w:ascii="Times New Roman"/>
        </w:rPr>
        <w:t>201</w:t>
      </w:r>
      <w:r w:rsidR="00F44460">
        <w:rPr>
          <w:rFonts w:hAnsi="Times New Roman" w:ascii="Times New Roman"/>
        </w:rPr>
        <w:t>8</w:t>
      </w:r>
      <w:r w:rsidRPr="00161A02">
        <w:rPr>
          <w:rFonts w:hAnsi="Times New Roman" w:ascii="Times New Roman"/>
        </w:rPr>
        <w:t xml:space="preserve">. </w:t>
      </w:r>
      <w:r w:rsidR="00F44460">
        <w:rPr>
          <w:rFonts w:hAnsi="Times New Roman" w:ascii="Times New Roman"/>
        </w:rPr>
        <w:t xml:space="preserve"> </w:t>
      </w:r>
    </w:p>
    <w:p w:rsidRDefault="00C64136" w:rsidP="00AE355A" w:rsidR="00AE355A">
      <w:pPr>
        <w:jc w:val="both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D7A8F">
        <w:rPr>
          <w:rFonts w:eastAsia="MS Mincho" w:hAnsi="Times New Roman" w:ascii="Times New Roman"/>
        </w:rPr>
        <w:t xml:space="preserve"> </w:t>
      </w:r>
    </w:p>
    <w:p w:rsidRDefault="00B87612" w:rsidP="00AE355A" w:rsidR="00B87612">
      <w:pPr>
        <w:jc w:val="both"/>
        <w:rPr>
          <w:rFonts w:eastAsia="MS Mincho" w:hAnsi="Times New Roman" w:ascii="Times New Roman"/>
        </w:rPr>
      </w:pPr>
    </w:p>
    <w:p w:rsidRDefault="00CD5908" w:rsidP="00CD5908" w:rsidR="00CD5908" w:rsidRPr="00B352C3">
      <w:pPr>
        <w:jc w:val="center"/>
        <w:rPr>
          <w:rFonts w:eastAsia="MS Mincho" w:hAnsi="Times New Roman" w:ascii="Times New Roman"/>
        </w:rPr>
      </w:pPr>
      <w:r w:rsidRPr="00B352C3">
        <w:rPr>
          <w:rFonts w:eastAsia="MS Mincho" w:hAnsi="Times New Roman" w:ascii="Times New Roman"/>
        </w:rPr>
        <w:t>r i j e š i o   j e</w:t>
      </w:r>
    </w:p>
    <w:p w:rsidRDefault="00AE355A" w:rsidP="00AE1351" w:rsidR="00AE355A">
      <w:pPr>
        <w:jc w:val="both"/>
        <w:rPr>
          <w:rFonts w:eastAsia="MS Mincho" w:hAnsi="Times New Roman" w:ascii="Times New Roman"/>
        </w:rPr>
      </w:pPr>
    </w:p>
    <w:p w:rsidRDefault="00B87612" w:rsidP="00AE1351" w:rsidR="00B87612" w:rsidRPr="00C47134">
      <w:pPr>
        <w:jc w:val="both"/>
        <w:rPr>
          <w:rFonts w:eastAsia="MS Mincho" w:hAnsi="Times New Roman" w:ascii="Times New Roman"/>
        </w:rPr>
      </w:pPr>
    </w:p>
    <w:p w:rsidRDefault="00CD5908" w:rsidP="00AE355A" w:rsidR="00AE355A">
      <w:pPr>
        <w:ind w:firstLine="708"/>
        <w:jc w:val="both"/>
        <w:rPr>
          <w:rFonts w:hAnsi="Times New Roman" w:ascii="Times New Roman"/>
        </w:rPr>
      </w:pPr>
      <w:r w:rsidRPr="00524F89">
        <w:rPr>
          <w:rFonts w:eastAsia="MS Mincho" w:hAnsi="Times New Roman" w:ascii="Times New Roman"/>
        </w:rPr>
        <w:t xml:space="preserve">Odbacuje se prijava tražbine </w:t>
      </w:r>
      <w:r w:rsidR="00161A02">
        <w:rPr>
          <w:rFonts w:eastAsia="MS Mincho" w:hAnsi="Times New Roman" w:ascii="Times New Roman"/>
        </w:rPr>
        <w:t xml:space="preserve">drugog </w:t>
      </w:r>
      <w:r w:rsidRPr="00524F89">
        <w:rPr>
          <w:rFonts w:eastAsia="MS Mincho" w:hAnsi="Times New Roman" w:ascii="Times New Roman"/>
        </w:rPr>
        <w:t xml:space="preserve">višeg isplatnog reda vjerovnika </w:t>
      </w:r>
      <w:r w:rsidR="00B87612">
        <w:rPr>
          <w:rFonts w:hAnsi="Times New Roman" w:ascii="Times New Roman"/>
          <w:color w:val="000000"/>
        </w:rPr>
        <w:t xml:space="preserve">Istarska županija, Fond za razvoj poljoprivrede i agroturizma Istre, Dršćevka 1, Pazin </w:t>
      </w:r>
      <w:r w:rsidR="00055FDC" w:rsidRPr="00055FDC">
        <w:rPr>
          <w:rFonts w:hAnsi="Times New Roman" w:ascii="Times New Roman"/>
          <w:color w:val="000000"/>
        </w:rPr>
        <w:t xml:space="preserve">(OIB </w:t>
      </w:r>
      <w:r w:rsidR="00B87612">
        <w:rPr>
          <w:rFonts w:hAnsi="Times New Roman" w:ascii="Times New Roman"/>
          <w:color w:val="000000"/>
        </w:rPr>
        <w:t>90017555601</w:t>
      </w:r>
      <w:r w:rsidR="00055FDC" w:rsidRPr="00055FDC">
        <w:rPr>
          <w:rFonts w:hAnsi="Times New Roman" w:ascii="Times New Roman"/>
          <w:color w:val="000000"/>
        </w:rPr>
        <w:t>)</w:t>
      </w:r>
      <w:r w:rsidR="00055FDC">
        <w:rPr>
          <w:rFonts w:hAnsi="Times New Roman" w:ascii="Times New Roman"/>
          <w:color w:val="000000"/>
        </w:rPr>
        <w:t xml:space="preserve"> </w:t>
      </w:r>
      <w:r w:rsidRPr="00524F89">
        <w:rPr>
          <w:rFonts w:hAnsi="Times New Roman" w:ascii="Times New Roman"/>
        </w:rPr>
        <w:t xml:space="preserve">u iznosu od </w:t>
      </w:r>
      <w:r w:rsidR="00B87612">
        <w:rPr>
          <w:rFonts w:hAnsi="Times New Roman" w:ascii="Times New Roman"/>
          <w:color w:val="000000"/>
        </w:rPr>
        <w:t>160.026,80</w:t>
      </w:r>
      <w:r w:rsidR="00161A02" w:rsidRPr="00161A02">
        <w:rPr>
          <w:rFonts w:hAnsi="Times New Roman" w:ascii="Times New Roman"/>
        </w:rPr>
        <w:t xml:space="preserve"> kn</w:t>
      </w:r>
      <w:r w:rsidRPr="00524F89">
        <w:rPr>
          <w:rFonts w:hAnsi="Times New Roman" w:ascii="Times New Roman"/>
        </w:rPr>
        <w:t>.</w:t>
      </w:r>
    </w:p>
    <w:p w:rsidRDefault="00055FDC" w:rsidP="00AE355A" w:rsidR="00055FDC">
      <w:pPr>
        <w:ind w:firstLine="708"/>
        <w:jc w:val="both"/>
        <w:rPr>
          <w:rFonts w:hAnsi="Times New Roman" w:ascii="Times New Roman"/>
        </w:rPr>
      </w:pPr>
    </w:p>
    <w:p w:rsidRDefault="00055FDC" w:rsidP="00AE355A" w:rsidR="00055FDC">
      <w:pPr>
        <w:ind w:firstLine="708"/>
        <w:jc w:val="both"/>
        <w:rPr>
          <w:rFonts w:eastAsia="MS Mincho" w:hAnsi="Times New Roman" w:ascii="Times New Roman"/>
        </w:rPr>
      </w:pPr>
    </w:p>
    <w:p w:rsidRDefault="00CD5908" w:rsidP="00CD5908" w:rsidR="00CD5908" w:rsidRPr="00A5452A">
      <w:pPr>
        <w:jc w:val="center"/>
        <w:rPr>
          <w:rFonts w:eastAsia="MS Mincho" w:hAnsi="Times New Roman" w:ascii="Times New Roman"/>
        </w:rPr>
      </w:pPr>
      <w:r w:rsidRPr="00A5452A">
        <w:rPr>
          <w:rFonts w:eastAsia="MS Mincho" w:hAnsi="Times New Roman" w:ascii="Times New Roman"/>
        </w:rPr>
        <w:t>Obrazloženje</w:t>
      </w:r>
    </w:p>
    <w:p w:rsidRDefault="00AE355A" w:rsidP="00CD5908" w:rsidR="00AE355A" w:rsidRPr="00A5452A">
      <w:pPr>
        <w:jc w:val="center"/>
        <w:rPr>
          <w:rFonts w:eastAsia="MS Mincho" w:hAnsi="Times New Roman" w:ascii="Times New Roman"/>
        </w:rPr>
      </w:pPr>
    </w:p>
    <w:p w:rsidRDefault="00055FDC" w:rsidP="00CD5908" w:rsidR="00055FDC">
      <w:pPr>
        <w:ind w:firstLine="708"/>
        <w:jc w:val="both"/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Stečajna upraviteljica je u podnesku od </w:t>
      </w:r>
      <w:r w:rsidR="00B87612">
        <w:rPr>
          <w:rFonts w:eastAsia="MS Mincho" w:hAnsi="Times New Roman" w:ascii="Times New Roman"/>
        </w:rPr>
        <w:t xml:space="preserve">24. travnja </w:t>
      </w:r>
      <w:r>
        <w:rPr>
          <w:rFonts w:eastAsia="MS Mincho" w:hAnsi="Times New Roman" w:ascii="Times New Roman"/>
        </w:rPr>
        <w:t>2018. navela da je dana 1</w:t>
      </w:r>
      <w:r w:rsidR="00B87612">
        <w:rPr>
          <w:rFonts w:eastAsia="MS Mincho" w:hAnsi="Times New Roman" w:ascii="Times New Roman"/>
        </w:rPr>
        <w:t>9</w:t>
      </w:r>
      <w:r>
        <w:rPr>
          <w:rFonts w:eastAsia="MS Mincho" w:hAnsi="Times New Roman" w:ascii="Times New Roman"/>
        </w:rPr>
        <w:t xml:space="preserve">. </w:t>
      </w:r>
      <w:r w:rsidR="00B87612">
        <w:rPr>
          <w:rFonts w:eastAsia="MS Mincho" w:hAnsi="Times New Roman" w:ascii="Times New Roman"/>
        </w:rPr>
        <w:t xml:space="preserve">travnja </w:t>
      </w:r>
      <w:r>
        <w:rPr>
          <w:rFonts w:eastAsia="MS Mincho" w:hAnsi="Times New Roman" w:ascii="Times New Roman"/>
        </w:rPr>
        <w:t xml:space="preserve"> 2018. primila prijavu tražbine vjerovnika </w:t>
      </w:r>
      <w:r w:rsidR="00B87612">
        <w:rPr>
          <w:rFonts w:hAnsi="Times New Roman" w:ascii="Times New Roman"/>
          <w:color w:val="000000"/>
        </w:rPr>
        <w:t xml:space="preserve">Istarska županija, Fond za razvoj poljoprivrede i agroturizma Istre, Dršćevka 1, Pazin </w:t>
      </w:r>
      <w:r w:rsidR="00B87612" w:rsidRPr="00055FDC">
        <w:rPr>
          <w:rFonts w:hAnsi="Times New Roman" w:ascii="Times New Roman"/>
          <w:color w:val="000000"/>
        </w:rPr>
        <w:t xml:space="preserve">(OIB </w:t>
      </w:r>
      <w:r w:rsidR="00B87612">
        <w:rPr>
          <w:rFonts w:hAnsi="Times New Roman" w:ascii="Times New Roman"/>
          <w:color w:val="000000"/>
        </w:rPr>
        <w:t>90017555601</w:t>
      </w:r>
      <w:r w:rsidR="00B87612" w:rsidRPr="00055FDC">
        <w:rPr>
          <w:rFonts w:hAnsi="Times New Roman" w:ascii="Times New Roman"/>
          <w:color w:val="000000"/>
        </w:rPr>
        <w:t>)</w:t>
      </w:r>
      <w:r w:rsidR="00B87612">
        <w:rPr>
          <w:rFonts w:hAnsi="Times New Roman" w:ascii="Times New Roman"/>
          <w:color w:val="000000"/>
        </w:rPr>
        <w:t xml:space="preserve"> </w:t>
      </w:r>
      <w:r w:rsidR="00B87612" w:rsidRPr="00524F89">
        <w:rPr>
          <w:rFonts w:hAnsi="Times New Roman" w:ascii="Times New Roman"/>
        </w:rPr>
        <w:t xml:space="preserve">u iznosu od </w:t>
      </w:r>
      <w:r w:rsidR="00B87612">
        <w:rPr>
          <w:rFonts w:hAnsi="Times New Roman" w:ascii="Times New Roman"/>
          <w:color w:val="000000"/>
        </w:rPr>
        <w:t>160.026,80</w:t>
      </w:r>
      <w:r w:rsidR="00B87612" w:rsidRPr="00161A02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>. Predložila je da sud prijavu odbaci budući je podnijeta nakon roka iz rješenja suda 7 St-</w:t>
      </w:r>
      <w:r w:rsidR="00B87612">
        <w:rPr>
          <w:rFonts w:hAnsi="Times New Roman" w:ascii="Times New Roman"/>
        </w:rPr>
        <w:t>1041</w:t>
      </w:r>
      <w:r>
        <w:rPr>
          <w:rFonts w:hAnsi="Times New Roman" w:ascii="Times New Roman"/>
        </w:rPr>
        <w:t>/16-</w:t>
      </w:r>
      <w:r w:rsidR="00B87612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 od 2</w:t>
      </w:r>
      <w:r w:rsidR="00B87612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B87612">
        <w:rPr>
          <w:rFonts w:hAnsi="Times New Roman" w:ascii="Times New Roman"/>
        </w:rPr>
        <w:t xml:space="preserve">srpnja </w:t>
      </w:r>
      <w:r>
        <w:rPr>
          <w:rFonts w:hAnsi="Times New Roman" w:ascii="Times New Roman"/>
        </w:rPr>
        <w:t>2017. Stečajna upraviteljica je uz podnesak dostavila navedenu prijavu tražbine.</w:t>
      </w:r>
    </w:p>
    <w:p w:rsidRDefault="00055FDC" w:rsidP="00FF5286" w:rsidR="00055FDC" w:rsidRPr="00FF5286">
      <w:pPr>
        <w:ind w:firstLine="708"/>
        <w:jc w:val="both"/>
        <w:rPr>
          <w:rFonts w:hAnsi="Times New Roman" w:ascii="Times New Roman"/>
        </w:rPr>
      </w:pPr>
      <w:r w:rsidRPr="00FF5286">
        <w:rPr>
          <w:rFonts w:hAnsi="Times New Roman" w:ascii="Times New Roman"/>
        </w:rPr>
        <w:t>Sud je izvršio uvid u dostavljenu prijavu.</w:t>
      </w:r>
    </w:p>
    <w:p w:rsidRDefault="00055FDC" w:rsidP="00FF5286" w:rsidR="00055FDC" w:rsidRPr="00FF528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F5286">
        <w:rPr>
          <w:rFonts w:hAnsi="Times New Roman" w:ascii="Times New Roman"/>
          <w:sz w:val="24"/>
          <w:szCs w:val="24"/>
        </w:rPr>
        <w:t xml:space="preserve">Prijava </w:t>
      </w:r>
      <w:r w:rsidR="00FF5286" w:rsidRPr="00FF5286">
        <w:rPr>
          <w:rFonts w:hAnsi="Times New Roman" w:ascii="Times New Roman"/>
          <w:sz w:val="24"/>
          <w:szCs w:val="24"/>
        </w:rPr>
        <w:t xml:space="preserve">tražbine </w:t>
      </w:r>
      <w:r w:rsidRPr="00FF5286">
        <w:rPr>
          <w:rFonts w:hAnsi="Times New Roman" w:ascii="Times New Roman"/>
          <w:sz w:val="24"/>
          <w:szCs w:val="24"/>
        </w:rPr>
        <w:t>je nepravodobna.</w:t>
      </w:r>
    </w:p>
    <w:p w:rsidRDefault="00FF5286" w:rsidP="00853410" w:rsidR="00853410" w:rsidRPr="004A4D8B">
      <w:pPr>
        <w:pStyle w:val="Bezproreda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FF5286">
        <w:rPr>
          <w:rFonts w:hAnsi="Times New Roman" w:ascii="Times New Roman"/>
          <w:sz w:val="24"/>
          <w:szCs w:val="24"/>
        </w:rPr>
        <w:t xml:space="preserve">Odredbom članka </w:t>
      </w:r>
      <w:r w:rsidR="008534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133</w:t>
      </w:r>
      <w:r w:rsidRPr="00FF528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Pr="00FF5286">
        <w:rPr>
          <w:rFonts w:hAnsi="Times New Roman" w:ascii="Times New Roman"/>
          <w:color w:val="000000"/>
          <w:sz w:val="24"/>
          <w:szCs w:val="24"/>
        </w:rPr>
        <w:t xml:space="preserve"> stavak </w:t>
      </w:r>
      <w:r w:rsidR="00853410">
        <w:rPr>
          <w:rFonts w:hAnsi="Times New Roman" w:ascii="Times New Roman"/>
          <w:color w:val="000000"/>
          <w:sz w:val="24"/>
          <w:szCs w:val="24"/>
        </w:rPr>
        <w:t xml:space="preserve">5. </w:t>
      </w:r>
      <w:r w:rsidRPr="00FF5286">
        <w:rPr>
          <w:rFonts w:hAnsi="Times New Roman" w:ascii="Times New Roman"/>
          <w:color w:val="000000"/>
          <w:sz w:val="24"/>
          <w:szCs w:val="24"/>
        </w:rPr>
        <w:t xml:space="preserve">Stečajnog zakona </w:t>
      </w:r>
      <w:r w:rsidRPr="00FF5286">
        <w:rPr>
          <w:rFonts w:hAnsi="Times New Roman" w:ascii="Times New Roman"/>
          <w:sz w:val="24"/>
          <w:szCs w:val="24"/>
        </w:rPr>
        <w:t xml:space="preserve">(„Narodne novine“ br. 71/15, 104/17 u daljnjem tekstu: SZ) </w:t>
      </w:r>
      <w:r w:rsidRPr="00FF5286">
        <w:rPr>
          <w:rFonts w:hAnsi="Times New Roman" w:ascii="Times New Roman"/>
          <w:color w:val="000000"/>
          <w:sz w:val="24"/>
          <w:szCs w:val="24"/>
        </w:rPr>
        <w:t xml:space="preserve">propisano </w:t>
      </w:r>
      <w:r w:rsidR="00853410">
        <w:rPr>
          <w:rFonts w:hAnsi="Times New Roman" w:ascii="Times New Roman"/>
          <w:color w:val="000000"/>
          <w:sz w:val="24"/>
          <w:szCs w:val="24"/>
        </w:rPr>
        <w:t xml:space="preserve">je </w:t>
      </w:r>
      <w:r w:rsidRPr="00FF5286">
        <w:rPr>
          <w:rFonts w:hAnsi="Times New Roman" w:ascii="Times New Roman"/>
          <w:color w:val="000000"/>
          <w:sz w:val="24"/>
          <w:szCs w:val="24"/>
        </w:rPr>
        <w:t xml:space="preserve">da </w:t>
      </w:r>
      <w:r w:rsidR="008534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="00853410" w:rsidRPr="004A4D8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ko se ispune pretpostavke za nastavljanje postupka radi naknadne diobe iz članka 289. stavka 1. </w:t>
      </w:r>
      <w:r w:rsidR="008534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="00853410" w:rsidRPr="004A4D8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Zakona, </w:t>
      </w:r>
      <w:r w:rsidR="008534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da će </w:t>
      </w:r>
      <w:r w:rsidR="00853410" w:rsidRPr="004A4D8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sud rješenjem o nastavljanju postupka pozvati stečajne vjerovnike da u roku od 30 dana stečajnom upravitelju prijave svoje tražbine i zakazati ročište na kojem će se ispitati prijavljene tražbine (ispitno ročište).</w:t>
      </w:r>
    </w:p>
    <w:p w:rsidRDefault="005336F5" w:rsidP="00FF5286" w:rsidR="00055FDC" w:rsidRPr="00D808F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Uvidom u spis utvrđeno je da je </w:t>
      </w:r>
      <w:r w:rsidR="008534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</w:t>
      </w:r>
      <w:r w:rsidR="00FF528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ovosudn</w:t>
      </w:r>
      <w:r w:rsidR="008534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og </w:t>
      </w:r>
      <w:r w:rsidR="00FF528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rješenj</w:t>
      </w:r>
      <w:r w:rsidR="008534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a </w:t>
      </w:r>
      <w:r w:rsidR="00FF528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 poslovnim brojem </w:t>
      </w:r>
      <w:r w:rsidR="00853410" w:rsidRPr="008534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7 St-1041/2016-7</w:t>
      </w:r>
      <w:r w:rsidR="00FF528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do </w:t>
      </w:r>
      <w:r w:rsidR="00853410" w:rsidRPr="008534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27. srpnja 2017</w:t>
      </w:r>
      <w:r w:rsidR="00FF528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534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nastavljen postupak </w:t>
      </w:r>
      <w:r w:rsidR="007F3EE8" w:rsidRPr="004A4D8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radi naknadne diobe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7F3E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da su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 w:rsidR="00FF528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stim rješenjem pozvani </w:t>
      </w:r>
      <w:r w:rsidR="00FF5286" w:rsidRPr="00FF528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vjerovni</w:t>
      </w:r>
      <w:r w:rsidR="007F3E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ci </w:t>
      </w:r>
      <w:r w:rsidR="00FF5286" w:rsidRPr="00FF528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da stečajnom upravitelju</w:t>
      </w:r>
      <w:r w:rsidR="007F3E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FF5286" w:rsidRPr="00FF528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u roku od </w:t>
      </w:r>
      <w:r w:rsidR="008534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FF5286" w:rsidRPr="00FF528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0 dana od dana objave  rješenja u skladu s pravilima </w:t>
      </w:r>
      <w:r w:rsidR="007F3E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Stečajnog z</w:t>
      </w:r>
      <w:r w:rsidR="00FF5286" w:rsidRPr="00D808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akona</w:t>
      </w:r>
      <w:r w:rsidR="007F3E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FF5286" w:rsidRPr="00D808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prijave svoje tražbine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7F3E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da je zakazano ispitno </w:t>
      </w:r>
      <w:r w:rsidR="007F3EE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ročište za dan 23. studenog 2017., te da je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</w:t>
      </w:r>
      <w:r w:rsidR="00FF5286" w:rsidRPr="00D808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ješenje objavljeno na mrežnoj stranici e-Oglasna ploča sudova dana </w:t>
      </w:r>
      <w:r w:rsidR="00853410" w:rsidRPr="008534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27. srpnja 2017</w:t>
      </w:r>
      <w:r w:rsidR="00FF5286" w:rsidRPr="00D808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218DA" w:rsidP="003218DA" w:rsidR="007F3EE8">
      <w:pPr>
        <w:pStyle w:val="Bezproreda"/>
        <w:ind w:firstLine="708"/>
        <w:jc w:val="both"/>
        <w:rPr>
          <w:rStyle w:val="Istaknuto"/>
          <w:rFonts w:hAnsi="Times New Roman" w:ascii="Times New Roman"/>
          <w:bCs/>
          <w:i w:val="false"/>
          <w:iCs w:val="false"/>
          <w:sz w:val="24"/>
          <w:szCs w:val="24"/>
          <w:shd w:fill="FFFFFF" w:color="auto" w:val="clear"/>
        </w:rPr>
      </w:pPr>
      <w:r>
        <w:rPr>
          <w:rFonts w:hAnsi="Times New Roman" w:ascii="Times New Roman"/>
          <w:sz w:val="24"/>
          <w:szCs w:val="24"/>
        </w:rPr>
        <w:t xml:space="preserve">Sud je iz omota pismena </w:t>
      </w:r>
      <w:r w:rsidR="00C9329D" w:rsidRPr="00D808F9">
        <w:rPr>
          <w:rFonts w:hAnsi="Times New Roman" w:ascii="Times New Roman"/>
          <w:sz w:val="24"/>
          <w:szCs w:val="24"/>
        </w:rPr>
        <w:t>priložen</w:t>
      </w:r>
      <w:r>
        <w:rPr>
          <w:rFonts w:hAnsi="Times New Roman" w:ascii="Times New Roman"/>
          <w:sz w:val="24"/>
          <w:szCs w:val="24"/>
        </w:rPr>
        <w:t xml:space="preserve">og </w:t>
      </w:r>
      <w:r w:rsidR="00C9329D" w:rsidRPr="00D808F9">
        <w:rPr>
          <w:rFonts w:hAnsi="Times New Roman" w:ascii="Times New Roman"/>
          <w:sz w:val="24"/>
          <w:szCs w:val="24"/>
        </w:rPr>
        <w:t xml:space="preserve">podnesku stečajne upraviteljice od </w:t>
      </w:r>
      <w:r w:rsidR="00853410">
        <w:rPr>
          <w:rFonts w:hAnsi="Times New Roman" w:ascii="Times New Roman"/>
          <w:sz w:val="24"/>
          <w:szCs w:val="24"/>
        </w:rPr>
        <w:t>26</w:t>
      </w:r>
      <w:r w:rsidR="00C9329D" w:rsidRPr="00D808F9">
        <w:rPr>
          <w:rFonts w:hAnsi="Times New Roman" w:ascii="Times New Roman"/>
          <w:sz w:val="24"/>
          <w:szCs w:val="24"/>
        </w:rPr>
        <w:t xml:space="preserve">. </w:t>
      </w:r>
      <w:r w:rsidR="00853410">
        <w:rPr>
          <w:rFonts w:hAnsi="Times New Roman" w:ascii="Times New Roman"/>
          <w:sz w:val="24"/>
          <w:szCs w:val="24"/>
        </w:rPr>
        <w:t xml:space="preserve">travnja </w:t>
      </w:r>
      <w:r w:rsidR="00C9329D" w:rsidRPr="00D808F9">
        <w:rPr>
          <w:rFonts w:hAnsi="Times New Roman" w:ascii="Times New Roman"/>
          <w:sz w:val="24"/>
          <w:szCs w:val="24"/>
        </w:rPr>
        <w:t xml:space="preserve"> </w:t>
      </w:r>
      <w:r w:rsidR="005336F5">
        <w:rPr>
          <w:rFonts w:hAnsi="Times New Roman" w:ascii="Times New Roman"/>
          <w:sz w:val="24"/>
          <w:szCs w:val="24"/>
        </w:rPr>
        <w:t xml:space="preserve">2018. </w:t>
      </w:r>
      <w:r w:rsidR="005336F5" w:rsidRPr="00D808F9">
        <w:rPr>
          <w:rFonts w:hAnsi="Times New Roman" w:ascii="Times New Roman"/>
          <w:sz w:val="24"/>
          <w:szCs w:val="24"/>
        </w:rPr>
        <w:t xml:space="preserve">(list </w:t>
      </w:r>
      <w:r w:rsidR="00853410">
        <w:rPr>
          <w:rFonts w:hAnsi="Times New Roman" w:ascii="Times New Roman"/>
          <w:sz w:val="24"/>
          <w:szCs w:val="24"/>
        </w:rPr>
        <w:t>271</w:t>
      </w:r>
      <w:r w:rsidR="005336F5" w:rsidRPr="00D808F9">
        <w:rPr>
          <w:rFonts w:hAnsi="Times New Roman" w:ascii="Times New Roman"/>
          <w:sz w:val="24"/>
          <w:szCs w:val="24"/>
        </w:rPr>
        <w:t xml:space="preserve"> spisa)</w:t>
      </w:r>
      <w:r w:rsidR="005336F5">
        <w:rPr>
          <w:rFonts w:hAnsi="Times New Roman" w:ascii="Times New Roman"/>
          <w:sz w:val="24"/>
          <w:szCs w:val="24"/>
        </w:rPr>
        <w:t xml:space="preserve"> utvrdio da je vjerovnik prijavu tražbine </w:t>
      </w:r>
      <w:r w:rsidR="007F3EE8">
        <w:rPr>
          <w:rFonts w:hAnsi="Times New Roman" w:ascii="Times New Roman"/>
          <w:sz w:val="24"/>
          <w:szCs w:val="24"/>
        </w:rPr>
        <w:t xml:space="preserve">(list 260 do 270 spisa) </w:t>
      </w:r>
      <w:r w:rsidR="005336F5" w:rsidRPr="00D808F9">
        <w:rPr>
          <w:rFonts w:hAnsi="Times New Roman" w:ascii="Times New Roman"/>
          <w:sz w:val="24"/>
          <w:szCs w:val="24"/>
        </w:rPr>
        <w:t>podni</w:t>
      </w:r>
      <w:r w:rsidR="005336F5">
        <w:rPr>
          <w:rFonts w:hAnsi="Times New Roman" w:ascii="Times New Roman"/>
          <w:sz w:val="24"/>
          <w:szCs w:val="24"/>
        </w:rPr>
        <w:t>o dana</w:t>
      </w:r>
      <w:r w:rsidR="007416B7">
        <w:rPr>
          <w:rFonts w:hAnsi="Times New Roman" w:ascii="Times New Roman"/>
          <w:sz w:val="24"/>
          <w:szCs w:val="24"/>
        </w:rPr>
        <w:t xml:space="preserve"> </w:t>
      </w:r>
      <w:r w:rsidR="00853410">
        <w:rPr>
          <w:rFonts w:hAnsi="Times New Roman" w:ascii="Times New Roman"/>
          <w:sz w:val="24"/>
          <w:szCs w:val="24"/>
        </w:rPr>
        <w:t>16</w:t>
      </w:r>
      <w:r w:rsidR="005336F5">
        <w:rPr>
          <w:rFonts w:hAnsi="Times New Roman" w:ascii="Times New Roman"/>
          <w:sz w:val="24"/>
          <w:szCs w:val="24"/>
        </w:rPr>
        <w:t xml:space="preserve">. </w:t>
      </w:r>
      <w:r w:rsidR="00853410">
        <w:rPr>
          <w:rFonts w:hAnsi="Times New Roman" w:ascii="Times New Roman"/>
          <w:sz w:val="24"/>
          <w:szCs w:val="24"/>
        </w:rPr>
        <w:t xml:space="preserve">travnja </w:t>
      </w:r>
      <w:r w:rsidR="005336F5">
        <w:rPr>
          <w:rFonts w:hAnsi="Times New Roman" w:ascii="Times New Roman"/>
          <w:sz w:val="24"/>
          <w:szCs w:val="24"/>
        </w:rPr>
        <w:t xml:space="preserve">2018. </w:t>
      </w:r>
      <w:r w:rsidR="007F3EE8" w:rsidRPr="00D808F9">
        <w:rPr>
          <w:rFonts w:hAnsi="Times New Roman" w:ascii="Times New Roman"/>
          <w:sz w:val="24"/>
          <w:szCs w:val="24"/>
        </w:rPr>
        <w:t xml:space="preserve">preporučenom pošiljkom broj R RC </w:t>
      </w:r>
      <w:r w:rsidR="007F3EE8">
        <w:rPr>
          <w:rFonts w:hAnsi="Times New Roman" w:ascii="Times New Roman"/>
          <w:sz w:val="24"/>
          <w:szCs w:val="24"/>
        </w:rPr>
        <w:t>74</w:t>
      </w:r>
      <w:r w:rsidR="007F3EE8" w:rsidRPr="00D808F9">
        <w:rPr>
          <w:rFonts w:hAnsi="Times New Roman" w:ascii="Times New Roman"/>
          <w:sz w:val="24"/>
          <w:szCs w:val="24"/>
        </w:rPr>
        <w:t xml:space="preserve"> </w:t>
      </w:r>
      <w:r w:rsidR="007F3EE8">
        <w:rPr>
          <w:rFonts w:hAnsi="Times New Roman" w:ascii="Times New Roman"/>
          <w:sz w:val="24"/>
          <w:szCs w:val="24"/>
        </w:rPr>
        <w:t>846</w:t>
      </w:r>
      <w:r w:rsidR="007416B7">
        <w:rPr>
          <w:rFonts w:hAnsi="Times New Roman" w:ascii="Times New Roman"/>
          <w:sz w:val="24"/>
          <w:szCs w:val="24"/>
        </w:rPr>
        <w:t xml:space="preserve"> </w:t>
      </w:r>
      <w:r w:rsidR="007F3EE8">
        <w:rPr>
          <w:rFonts w:hAnsi="Times New Roman" w:ascii="Times New Roman"/>
          <w:sz w:val="24"/>
          <w:szCs w:val="24"/>
        </w:rPr>
        <w:t>847</w:t>
      </w:r>
      <w:r w:rsidR="007416B7">
        <w:rPr>
          <w:rFonts w:hAnsi="Times New Roman" w:ascii="Times New Roman"/>
          <w:sz w:val="24"/>
          <w:szCs w:val="24"/>
        </w:rPr>
        <w:t xml:space="preserve"> </w:t>
      </w:r>
      <w:r w:rsidR="007F3EE8">
        <w:rPr>
          <w:rFonts w:hAnsi="Times New Roman" w:ascii="Times New Roman"/>
          <w:sz w:val="24"/>
          <w:szCs w:val="24"/>
        </w:rPr>
        <w:t xml:space="preserve">1 </w:t>
      </w:r>
      <w:r w:rsidR="007F3EE8" w:rsidRPr="00D808F9">
        <w:rPr>
          <w:rFonts w:hAnsi="Times New Roman" w:ascii="Times New Roman"/>
          <w:sz w:val="24"/>
          <w:szCs w:val="24"/>
        </w:rPr>
        <w:t xml:space="preserve">HR </w:t>
      </w:r>
      <w:r w:rsidR="007F3EE8">
        <w:rPr>
          <w:rFonts w:hAnsi="Times New Roman" w:ascii="Times New Roman"/>
          <w:sz w:val="24"/>
          <w:szCs w:val="24"/>
        </w:rPr>
        <w:t xml:space="preserve"> </w:t>
      </w:r>
      <w:r w:rsidR="005336F5" w:rsidRPr="00D808F9">
        <w:rPr>
          <w:rFonts w:hAnsi="Times New Roman" w:ascii="Times New Roman"/>
          <w:sz w:val="24"/>
          <w:szCs w:val="24"/>
        </w:rPr>
        <w:t xml:space="preserve">putem Poštanskog ureda </w:t>
      </w:r>
      <w:r w:rsidR="00853410">
        <w:rPr>
          <w:rStyle w:val="Istaknuto"/>
          <w:rFonts w:hAnsi="Times New Roman" w:ascii="Times New Roman"/>
          <w:bCs/>
          <w:i w:val="false"/>
          <w:iCs w:val="false"/>
          <w:sz w:val="24"/>
          <w:szCs w:val="24"/>
          <w:shd w:fill="FFFFFF" w:color="auto" w:val="clear"/>
        </w:rPr>
        <w:t>52441 Poreč (Parenzo)</w:t>
      </w:r>
      <w:r w:rsidR="007F3EE8">
        <w:rPr>
          <w:rStyle w:val="Istaknuto"/>
          <w:rFonts w:hAnsi="Times New Roman" w:ascii="Times New Roman"/>
          <w:bCs/>
          <w:i w:val="false"/>
          <w:iCs w:val="false"/>
          <w:sz w:val="24"/>
          <w:szCs w:val="24"/>
          <w:shd w:fill="FFFFFF" w:color="auto" w:val="clear"/>
        </w:rPr>
        <w:t>.</w:t>
      </w:r>
    </w:p>
    <w:p w:rsidRDefault="00D808F9" w:rsidP="003218DA" w:rsidR="003218DA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808F9">
        <w:rPr>
          <w:rFonts w:hAnsi="Times New Roman" w:ascii="Times New Roman"/>
          <w:sz w:val="24"/>
          <w:szCs w:val="24"/>
        </w:rPr>
        <w:t xml:space="preserve">Kako je odredbom članka </w:t>
      </w:r>
      <w:r w:rsidRPr="00D808F9">
        <w:rPr>
          <w:rFonts w:eastAsia="Times New Roman" w:hAnsi="Times New Roman" w:ascii="Times New Roman"/>
          <w:sz w:val="24"/>
          <w:szCs w:val="24"/>
          <w:lang w:eastAsia="hr-HR"/>
        </w:rPr>
        <w:t>257.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stavak 6. SZ propisano da će sud p</w:t>
      </w:r>
      <w:r w:rsidRPr="00D808F9">
        <w:rPr>
          <w:rFonts w:eastAsia="Times New Roman" w:hAnsi="Times New Roman" w:ascii="Times New Roman"/>
          <w:sz w:val="24"/>
          <w:szCs w:val="24"/>
          <w:lang w:eastAsia="hr-HR"/>
        </w:rPr>
        <w:t>rijavu tražbine podnesenu nakon isteka roka za prijavljivanje odbaciti rješenjem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valjalo je odlučiti kao </w:t>
      </w:r>
      <w:r w:rsidR="003218DA">
        <w:rPr>
          <w:rFonts w:eastAsia="Times New Roman" w:hAnsi="Times New Roman" w:ascii="Times New Roman"/>
          <w:sz w:val="24"/>
          <w:szCs w:val="24"/>
          <w:lang w:eastAsia="hr-HR"/>
        </w:rPr>
        <w:t xml:space="preserve">u izreci ovog rješenja. </w:t>
      </w:r>
    </w:p>
    <w:p w:rsidRDefault="003218DA" w:rsidP="007416B7" w:rsidR="005336F5">
      <w:pPr>
        <w:pStyle w:val="Bezproreda"/>
        <w:ind w:firstLine="708"/>
        <w:rPr>
          <w:rFonts w:hAnsi="Times New Roman" w:ascii="Times New Roman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D5908" w:rsidP="00CD5908" w:rsidR="00CD5908" w:rsidRPr="00D808F9">
      <w:pPr>
        <w:jc w:val="center"/>
        <w:rPr>
          <w:rFonts w:hAnsi="Times New Roman" w:ascii="Times New Roman"/>
          <w:lang w:val="de-DE"/>
        </w:rPr>
      </w:pPr>
      <w:r w:rsidRPr="00D808F9">
        <w:rPr>
          <w:rFonts w:hAnsi="Times New Roman" w:ascii="Times New Roman"/>
        </w:rPr>
        <w:t xml:space="preserve">U Rijeci, </w:t>
      </w:r>
      <w:r w:rsidR="00B87612">
        <w:rPr>
          <w:rFonts w:hAnsi="Times New Roman" w:ascii="Times New Roman"/>
        </w:rPr>
        <w:t>27</w:t>
      </w:r>
      <w:r w:rsidR="00B87612" w:rsidRPr="00161A02">
        <w:rPr>
          <w:rFonts w:hAnsi="Times New Roman" w:ascii="Times New Roman"/>
        </w:rPr>
        <w:t xml:space="preserve">. </w:t>
      </w:r>
      <w:r w:rsidR="00B87612">
        <w:rPr>
          <w:rFonts w:hAnsi="Times New Roman" w:ascii="Times New Roman"/>
        </w:rPr>
        <w:t xml:space="preserve">travnja </w:t>
      </w:r>
      <w:r w:rsidR="00B87612" w:rsidRPr="00161A02">
        <w:rPr>
          <w:rFonts w:hAnsi="Times New Roman" w:ascii="Times New Roman"/>
        </w:rPr>
        <w:t>201</w:t>
      </w:r>
      <w:r w:rsidR="00B87612">
        <w:rPr>
          <w:rFonts w:hAnsi="Times New Roman" w:ascii="Times New Roman"/>
        </w:rPr>
        <w:t>8</w:t>
      </w:r>
      <w:r w:rsidRPr="00D808F9">
        <w:rPr>
          <w:rFonts w:hAnsi="Times New Roman" w:ascii="Times New Roman"/>
          <w:lang w:val="de-DE"/>
        </w:rPr>
        <w:t>.</w:t>
      </w:r>
    </w:p>
    <w:p w:rsidRDefault="00CD5908" w:rsidP="00CD5908" w:rsidR="00CD5908" w:rsidRPr="00D808F9">
      <w:pPr>
        <w:jc w:val="center"/>
        <w:rPr>
          <w:rFonts w:hAnsi="Times New Roman" w:ascii="Times New Roman"/>
        </w:rPr>
      </w:pPr>
      <w:r w:rsidRPr="00D808F9"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CD5908" w:rsidP="00CD5908" w:rsidR="00CD5908" w:rsidRPr="00D808F9">
      <w:pPr>
        <w:jc w:val="center"/>
        <w:rPr>
          <w:rFonts w:hAnsi="Times New Roman" w:ascii="Times New Roman"/>
        </w:rPr>
      </w:pPr>
      <w:r w:rsidRPr="00D808F9">
        <w:rPr>
          <w:rFonts w:hAnsi="Times New Roman" w:ascii="Times New Roman"/>
        </w:rPr>
        <w:t xml:space="preserve">                                                                                                      </w:t>
      </w:r>
      <w:r w:rsidR="00215FF1" w:rsidRPr="00D808F9">
        <w:rPr>
          <w:rFonts w:hAnsi="Times New Roman" w:ascii="Times New Roman"/>
        </w:rPr>
        <w:t xml:space="preserve">         </w:t>
      </w:r>
      <w:r w:rsidRPr="00D808F9">
        <w:rPr>
          <w:rFonts w:hAnsi="Times New Roman" w:ascii="Times New Roman"/>
        </w:rPr>
        <w:t xml:space="preserve"> Stečajni sudac  </w:t>
      </w:r>
    </w:p>
    <w:p w:rsidRDefault="00CD5908" w:rsidP="00CD5908" w:rsidR="00CD5908" w:rsidRPr="00D808F9">
      <w:pPr>
        <w:jc w:val="both"/>
        <w:rPr>
          <w:rFonts w:hAnsi="Times New Roman" w:ascii="Times New Roman"/>
        </w:rPr>
      </w:pPr>
      <w:r w:rsidRPr="00D808F9">
        <w:rPr>
          <w:rFonts w:hAnsi="Times New Roman" w:ascii="Times New Roman"/>
        </w:rPr>
        <w:t xml:space="preserve">                                                                                                                   </w:t>
      </w:r>
      <w:r w:rsidR="007416B7">
        <w:rPr>
          <w:rFonts w:hAnsi="Times New Roman" w:ascii="Times New Roman"/>
        </w:rPr>
        <w:tab/>
      </w:r>
      <w:r w:rsidR="003218DA">
        <w:rPr>
          <w:rFonts w:hAnsi="Times New Roman" w:ascii="Times New Roman"/>
        </w:rPr>
        <w:t xml:space="preserve"> </w:t>
      </w:r>
      <w:r w:rsidRPr="00D808F9">
        <w:rPr>
          <w:rFonts w:hAnsi="Times New Roman" w:ascii="Times New Roman"/>
        </w:rPr>
        <w:t xml:space="preserve"> Liljana Ugrin    </w:t>
      </w:r>
    </w:p>
    <w:p w:rsidRDefault="00215FF1" w:rsidP="00215FF1" w:rsidR="00CD5908" w:rsidRPr="00D808F9">
      <w:pPr>
        <w:tabs>
          <w:tab w:pos="472" w:val="left"/>
        </w:tabs>
        <w:jc w:val="both"/>
        <w:rPr>
          <w:rFonts w:eastAsia="MS Mincho" w:hAnsi="Times New Roman" w:ascii="Times New Roman"/>
          <w:lang w:val="de-DE"/>
        </w:rPr>
      </w:pPr>
      <w:r w:rsidRPr="00D808F9">
        <w:rPr>
          <w:rFonts w:eastAsia="MS Mincho" w:hAnsi="Times New Roman" w:ascii="Times New Roman"/>
        </w:rPr>
        <w:tab/>
      </w:r>
    </w:p>
    <w:p w:rsidRDefault="00CD5908" w:rsidP="00CD5908" w:rsidR="00CD5908">
      <w:pPr>
        <w:jc w:val="both"/>
        <w:rPr>
          <w:rFonts w:eastAsia="MS Mincho" w:hAnsi="Times New Roman" w:ascii="Times New Roman"/>
        </w:rPr>
      </w:pPr>
    </w:p>
    <w:p w:rsidRDefault="007416B7" w:rsidP="00CD5908" w:rsidR="007416B7">
      <w:pPr>
        <w:jc w:val="both"/>
        <w:rPr>
          <w:rFonts w:eastAsia="MS Mincho" w:hAnsi="Times New Roman" w:ascii="Times New Roman"/>
        </w:rPr>
      </w:pPr>
    </w:p>
    <w:p w:rsidRDefault="007416B7" w:rsidP="00CD5908" w:rsidR="007416B7" w:rsidRPr="007416B7">
      <w:pPr>
        <w:jc w:val="both"/>
        <w:rPr>
          <w:rFonts w:eastAsia="MS Mincho" w:hAnsi="Times New Roman" w:ascii="Times New Roman"/>
        </w:rPr>
      </w:pPr>
    </w:p>
    <w:p w:rsidRDefault="00CD5908" w:rsidP="00CD5908" w:rsidR="00CD5908" w:rsidRPr="007416B7">
      <w:pPr>
        <w:jc w:val="both"/>
        <w:rPr>
          <w:rFonts w:eastAsia="MS Mincho" w:hAnsi="Times New Roman" w:ascii="Times New Roman"/>
        </w:rPr>
      </w:pPr>
      <w:r w:rsidRPr="007416B7">
        <w:rPr>
          <w:rFonts w:eastAsia="MS Mincho" w:hAnsi="Times New Roman" w:ascii="Times New Roman"/>
        </w:rPr>
        <w:t xml:space="preserve">POUKA O PRAVOM LIJEKU </w:t>
      </w:r>
    </w:p>
    <w:p w:rsidRDefault="00CD5908" w:rsidP="00CD5908" w:rsidR="00CD5908" w:rsidRPr="007416B7">
      <w:pPr>
        <w:jc w:val="both"/>
        <w:rPr>
          <w:rFonts w:hAnsi="Times New Roman" w:ascii="Times New Roman"/>
        </w:rPr>
      </w:pPr>
      <w:r w:rsidRPr="007416B7">
        <w:rPr>
          <w:rFonts w:hAnsi="Times New Roman" w:ascii="Times New Roman"/>
        </w:rPr>
        <w:t xml:space="preserve">          Protiv  ovog  rješenja  nezadovoljna stranka ima pravo na žalbu. Žalba se podnosi u roku od 8 dana od dan primitka ovog rješenja u tri istovjetna primjerka, a o žalbi odlučuje Visoki trgovački su Republike Hrvatske.</w:t>
      </w:r>
    </w:p>
    <w:p w:rsidRDefault="00CD5908" w:rsidP="00CD5908" w:rsidR="00CD5908" w:rsidRPr="007416B7">
      <w:pPr>
        <w:jc w:val="both"/>
        <w:rPr>
          <w:rFonts w:hAnsi="Times New Roman" w:ascii="Times New Roman"/>
        </w:rPr>
      </w:pPr>
    </w:p>
    <w:p w:rsidRDefault="00CD5908" w:rsidP="00CD5908" w:rsidR="00CD5908" w:rsidRPr="007416B7">
      <w:pPr>
        <w:jc w:val="both"/>
        <w:rPr>
          <w:rFonts w:hAnsi="Times New Roman" w:ascii="Times New Roman"/>
        </w:rPr>
      </w:pPr>
    </w:p>
    <w:p w:rsidRDefault="007F3EE8" w:rsidP="00CD5908" w:rsidR="00CD5908" w:rsidRPr="00A5452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de-DE"/>
        </w:rPr>
        <w:t xml:space="preserve"> </w:t>
      </w:r>
    </w:p>
    <w:p w:rsidRDefault="00C47134" w:rsidP="00CD5908" w:rsidR="00C47134" w:rsidRPr="00C47134">
      <w:pPr>
        <w:jc w:val="center"/>
        <w:rPr>
          <w:rFonts w:eastAsia="MS Mincho" w:hAnsi="Times New Roman" w:ascii="Times New Roman"/>
        </w:rPr>
      </w:pPr>
    </w:p>
    <w:sectPr w:rsidR="00C47134" w:rsidRPr="00C47134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2A0" w:rsidR="005572A0">
      <w:r>
        <w:separator/>
      </w:r>
    </w:p>
  </w:endnote>
  <w:endnote w:id="0" w:type="continuationSeparator">
    <w:p w:rsidRDefault="005572A0" w:rsidR="00557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134" w:rsidP="001C6976" w:rsidR="00C47134" w:rsidRPr="00774698">
    <w:pPr>
      <w:pStyle w:val="Podnoje"/>
      <w:jc w:val="center"/>
      <w:rPr>
        <w:rFonts w:hAnsi="Times New Roman" w:ascii="Times New Roman"/>
      </w:rPr>
    </w:pPr>
    <w:r w:rsidRPr="00774698">
      <w:rPr>
        <w:rStyle w:val="Brojstranice"/>
        <w:rFonts w:hAnsi="Times New Roman" w:ascii="Times New Roman"/>
      </w:rPr>
      <w:fldChar w:fldCharType="begin"/>
    </w:r>
    <w:r w:rsidRPr="00774698">
      <w:rPr>
        <w:rStyle w:val="Brojstranice"/>
        <w:rFonts w:hAnsi="Times New Roman" w:ascii="Times New Roman"/>
      </w:rPr>
      <w:instrText xml:space="preserve"> PAGE </w:instrText>
    </w:r>
    <w:r w:rsidRPr="00774698">
      <w:rPr>
        <w:rStyle w:val="Brojstranice"/>
        <w:rFonts w:hAnsi="Times New Roman" w:ascii="Times New Roman"/>
      </w:rPr>
      <w:fldChar w:fldCharType="separate"/>
    </w:r>
    <w:r w:rsidR="00DA3CA6">
      <w:rPr>
        <w:rStyle w:val="Brojstranice"/>
        <w:rFonts w:hAnsi="Times New Roman" w:ascii="Times New Roman"/>
        <w:noProof/>
      </w:rPr>
      <w:t>1</w:t>
    </w:r>
    <w:r w:rsidRPr="00774698">
      <w:rPr>
        <w:rStyle w:val="Brojstranice"/>
        <w:rFonts w:hAnsi="Times New Roman" w:ascii="Times New Roman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2A0" w:rsidR="005572A0">
      <w:r>
        <w:separator/>
      </w:r>
    </w:p>
  </w:footnote>
  <w:footnote w:id="0" w:type="continuationSeparator">
    <w:p w:rsidRDefault="005572A0" w:rsidR="005572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A02" w:rsidP="00161A02" w:rsidR="00161A02" w:rsidRPr="00161A02">
    <w:pPr>
      <w:pStyle w:val="Zaglavlje"/>
      <w:jc w:val="right"/>
      <w:rPr>
        <w:rFonts w:hAnsi="Times New Roman" w:ascii="Times New Roman"/>
      </w:rPr>
    </w:pPr>
    <w:r w:rsidRPr="00161A02">
      <w:rPr>
        <w:rFonts w:hAnsi="Times New Roman" w:ascii="Times New Roman"/>
      </w:rPr>
      <w:t>Poslovni broj 7 St-1</w:t>
    </w:r>
    <w:r w:rsidR="00B87612">
      <w:rPr>
        <w:rFonts w:hAnsi="Times New Roman" w:ascii="Times New Roman"/>
      </w:rPr>
      <w:t>041</w:t>
    </w:r>
    <w:r w:rsidRPr="00161A02">
      <w:rPr>
        <w:rFonts w:hAnsi="Times New Roman" w:ascii="Times New Roman"/>
      </w:rPr>
      <w:t>/2016-</w:t>
    </w:r>
    <w:r w:rsidR="007416B7">
      <w:rPr>
        <w:rFonts w:hAnsi="Times New Roman" w:ascii="Times New Roman"/>
      </w:rPr>
      <w:t>27</w:t>
    </w:r>
  </w:p>
  <w:p w:rsidRDefault="00CD5908" w:rsidP="004A5DDC" w:rsidR="00CD5908">
    <w:pPr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E4415"/>
    <w:multiLevelType w:val="hybridMultilevel"/>
    <w:tmpl w:val="CB168F76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2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F06F60"/>
    <w:multiLevelType w:val="hybridMultilevel"/>
    <w:tmpl w:val="12082FC8"/>
    <w:lvl w:tplc="E604A5E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6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6"/>
  </w:num>
  <w:num w:numId="2">
    <w:abstractNumId w:val="1"/>
  </w:num>
  <w:num w:numId="3">
    <w:abstractNumId w:val="1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5"/>
  </w:num>
  <w:num w:numId="5">
    <w:abstractNumId w:val="5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3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4899"/>
    <w:rsid w:val="000308B8"/>
    <w:rsid w:val="0005056A"/>
    <w:rsid w:val="0005256C"/>
    <w:rsid w:val="00055FDC"/>
    <w:rsid w:val="0009350B"/>
    <w:rsid w:val="000C1234"/>
    <w:rsid w:val="000F2B1A"/>
    <w:rsid w:val="0010223E"/>
    <w:rsid w:val="00107363"/>
    <w:rsid w:val="0011083F"/>
    <w:rsid w:val="00122E01"/>
    <w:rsid w:val="0013116F"/>
    <w:rsid w:val="00152EA0"/>
    <w:rsid w:val="00161A02"/>
    <w:rsid w:val="001677F9"/>
    <w:rsid w:val="001B0EC5"/>
    <w:rsid w:val="001C362E"/>
    <w:rsid w:val="001C6976"/>
    <w:rsid w:val="001E50EF"/>
    <w:rsid w:val="00200EDF"/>
    <w:rsid w:val="00215FF1"/>
    <w:rsid w:val="00237CC7"/>
    <w:rsid w:val="002454DE"/>
    <w:rsid w:val="00251A44"/>
    <w:rsid w:val="002642DA"/>
    <w:rsid w:val="00265BEA"/>
    <w:rsid w:val="002663EF"/>
    <w:rsid w:val="002754E1"/>
    <w:rsid w:val="00275554"/>
    <w:rsid w:val="00292301"/>
    <w:rsid w:val="00296DC2"/>
    <w:rsid w:val="002F2D45"/>
    <w:rsid w:val="003027A9"/>
    <w:rsid w:val="00313D2D"/>
    <w:rsid w:val="00314B50"/>
    <w:rsid w:val="003218DA"/>
    <w:rsid w:val="00341836"/>
    <w:rsid w:val="00355476"/>
    <w:rsid w:val="00356130"/>
    <w:rsid w:val="003768B9"/>
    <w:rsid w:val="00390EC8"/>
    <w:rsid w:val="00391771"/>
    <w:rsid w:val="00395BD4"/>
    <w:rsid w:val="003B5F09"/>
    <w:rsid w:val="003C4622"/>
    <w:rsid w:val="003C7DB8"/>
    <w:rsid w:val="003D2552"/>
    <w:rsid w:val="003E386C"/>
    <w:rsid w:val="003F4058"/>
    <w:rsid w:val="004076A6"/>
    <w:rsid w:val="00407771"/>
    <w:rsid w:val="00412123"/>
    <w:rsid w:val="00416A6F"/>
    <w:rsid w:val="004277BD"/>
    <w:rsid w:val="00443340"/>
    <w:rsid w:val="00445BFE"/>
    <w:rsid w:val="00451DFB"/>
    <w:rsid w:val="00456C81"/>
    <w:rsid w:val="00461813"/>
    <w:rsid w:val="00471976"/>
    <w:rsid w:val="00480ADB"/>
    <w:rsid w:val="004A5DDC"/>
    <w:rsid w:val="004B2E29"/>
    <w:rsid w:val="004B37DE"/>
    <w:rsid w:val="004B72C6"/>
    <w:rsid w:val="004D095E"/>
    <w:rsid w:val="004E1E7B"/>
    <w:rsid w:val="004E6FEE"/>
    <w:rsid w:val="00504960"/>
    <w:rsid w:val="00507F1F"/>
    <w:rsid w:val="00521BB0"/>
    <w:rsid w:val="00525D19"/>
    <w:rsid w:val="005336F5"/>
    <w:rsid w:val="005470FB"/>
    <w:rsid w:val="00551BC3"/>
    <w:rsid w:val="005572A0"/>
    <w:rsid w:val="00557FB9"/>
    <w:rsid w:val="00570DD0"/>
    <w:rsid w:val="00581EBC"/>
    <w:rsid w:val="005A3ECC"/>
    <w:rsid w:val="005C5116"/>
    <w:rsid w:val="005C6C02"/>
    <w:rsid w:val="005F11D2"/>
    <w:rsid w:val="006008BF"/>
    <w:rsid w:val="00630E94"/>
    <w:rsid w:val="0067465C"/>
    <w:rsid w:val="00675293"/>
    <w:rsid w:val="006765D0"/>
    <w:rsid w:val="006A68A3"/>
    <w:rsid w:val="006E2DAF"/>
    <w:rsid w:val="006F4B9C"/>
    <w:rsid w:val="00701C42"/>
    <w:rsid w:val="0070246A"/>
    <w:rsid w:val="007125B5"/>
    <w:rsid w:val="0072571B"/>
    <w:rsid w:val="0072584D"/>
    <w:rsid w:val="007416B7"/>
    <w:rsid w:val="00742159"/>
    <w:rsid w:val="0075272D"/>
    <w:rsid w:val="00774698"/>
    <w:rsid w:val="0079294B"/>
    <w:rsid w:val="007933E1"/>
    <w:rsid w:val="007C7E03"/>
    <w:rsid w:val="007D68DA"/>
    <w:rsid w:val="007F3EE8"/>
    <w:rsid w:val="008132E5"/>
    <w:rsid w:val="00817607"/>
    <w:rsid w:val="008263B6"/>
    <w:rsid w:val="0083214A"/>
    <w:rsid w:val="008379B9"/>
    <w:rsid w:val="00853410"/>
    <w:rsid w:val="00853B94"/>
    <w:rsid w:val="0086186A"/>
    <w:rsid w:val="008851C8"/>
    <w:rsid w:val="008A535B"/>
    <w:rsid w:val="008C7ABF"/>
    <w:rsid w:val="008D0605"/>
    <w:rsid w:val="008D3D9C"/>
    <w:rsid w:val="008E5105"/>
    <w:rsid w:val="008E6612"/>
    <w:rsid w:val="0091129F"/>
    <w:rsid w:val="00920659"/>
    <w:rsid w:val="009415E4"/>
    <w:rsid w:val="00952CC7"/>
    <w:rsid w:val="00961EC2"/>
    <w:rsid w:val="00963A39"/>
    <w:rsid w:val="00976398"/>
    <w:rsid w:val="009A1E4C"/>
    <w:rsid w:val="009A3B5D"/>
    <w:rsid w:val="009A6362"/>
    <w:rsid w:val="009D143C"/>
    <w:rsid w:val="00A125A9"/>
    <w:rsid w:val="00A22E82"/>
    <w:rsid w:val="00A3107F"/>
    <w:rsid w:val="00A3704D"/>
    <w:rsid w:val="00A46EC0"/>
    <w:rsid w:val="00AC4FAB"/>
    <w:rsid w:val="00AC5B56"/>
    <w:rsid w:val="00AE1351"/>
    <w:rsid w:val="00AE355A"/>
    <w:rsid w:val="00AF1380"/>
    <w:rsid w:val="00B31B90"/>
    <w:rsid w:val="00B54A39"/>
    <w:rsid w:val="00B62811"/>
    <w:rsid w:val="00B71C00"/>
    <w:rsid w:val="00B87612"/>
    <w:rsid w:val="00B91222"/>
    <w:rsid w:val="00BA4948"/>
    <w:rsid w:val="00BA4C23"/>
    <w:rsid w:val="00BA4F1A"/>
    <w:rsid w:val="00BA5F6D"/>
    <w:rsid w:val="00BE0D63"/>
    <w:rsid w:val="00BE674E"/>
    <w:rsid w:val="00C04A4B"/>
    <w:rsid w:val="00C15085"/>
    <w:rsid w:val="00C30FBE"/>
    <w:rsid w:val="00C4410B"/>
    <w:rsid w:val="00C47134"/>
    <w:rsid w:val="00C64136"/>
    <w:rsid w:val="00C9329D"/>
    <w:rsid w:val="00C93CBE"/>
    <w:rsid w:val="00CD3442"/>
    <w:rsid w:val="00CD5908"/>
    <w:rsid w:val="00CF1C27"/>
    <w:rsid w:val="00D2121A"/>
    <w:rsid w:val="00D73DF5"/>
    <w:rsid w:val="00D808F9"/>
    <w:rsid w:val="00DA3CA6"/>
    <w:rsid w:val="00DA4030"/>
    <w:rsid w:val="00DE03C4"/>
    <w:rsid w:val="00DF1E9E"/>
    <w:rsid w:val="00DF2A61"/>
    <w:rsid w:val="00DF3D1D"/>
    <w:rsid w:val="00DF4394"/>
    <w:rsid w:val="00E12237"/>
    <w:rsid w:val="00E15706"/>
    <w:rsid w:val="00E23B16"/>
    <w:rsid w:val="00E27822"/>
    <w:rsid w:val="00E30407"/>
    <w:rsid w:val="00E43D64"/>
    <w:rsid w:val="00E61210"/>
    <w:rsid w:val="00E7273C"/>
    <w:rsid w:val="00E72E5E"/>
    <w:rsid w:val="00E86FB2"/>
    <w:rsid w:val="00E97187"/>
    <w:rsid w:val="00E97596"/>
    <w:rsid w:val="00E97FFD"/>
    <w:rsid w:val="00EA3370"/>
    <w:rsid w:val="00EA6996"/>
    <w:rsid w:val="00EB3A3C"/>
    <w:rsid w:val="00EB67D4"/>
    <w:rsid w:val="00ED3410"/>
    <w:rsid w:val="00EE2809"/>
    <w:rsid w:val="00EE46C8"/>
    <w:rsid w:val="00EE704C"/>
    <w:rsid w:val="00EF6B03"/>
    <w:rsid w:val="00F10437"/>
    <w:rsid w:val="00F1056C"/>
    <w:rsid w:val="00F44460"/>
    <w:rsid w:val="00F5234D"/>
    <w:rsid w:val="00F52602"/>
    <w:rsid w:val="00F65A36"/>
    <w:rsid w:val="00FA45A1"/>
    <w:rsid w:val="00FA4B4E"/>
    <w:rsid w:val="00FA7E2F"/>
    <w:rsid w:val="00FB0B92"/>
    <w:rsid w:val="00FF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true" w:styleId="ObinitekstChar" w:type="character">
    <w:name w:val="Obični tekst Char"/>
    <w:link w:val="Obinitekst"/>
    <w:rsid w:val="00FB0B92"/>
    <w:rPr>
      <w:rFonts w:cs="Courier New" w:hAnsi="Courier New" w:ascii="Courier New"/>
    </w:rPr>
  </w:style>
  <w:style w:customStyle="true" w:styleId="ZaglavljeChar" w:type="character">
    <w:name w:val="Zaglavlje Char"/>
    <w:link w:val="Zaglavlje"/>
    <w:uiPriority w:val="99"/>
    <w:rsid w:val="00161A02"/>
    <w:rPr>
      <w:rFonts w:hAnsi="Arial" w:ascii="Arial"/>
      <w:sz w:val="24"/>
      <w:szCs w:val="24"/>
    </w:rPr>
  </w:style>
  <w:style w:styleId="Bezproreda" w:type="paragraph">
    <w:name w:val="No Spacing"/>
    <w:uiPriority w:val="1"/>
    <w:qFormat/>
    <w:rsid w:val="00161A02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55F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5F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uiPriority w:val="20"/>
    <w:qFormat/>
    <w:rsid w:val="00C9329D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A3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CA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CA6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CA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CA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1" w:styleId="ObinitekstChar" w:type="character">
    <w:name w:val="Obični tekst Char"/>
    <w:link w:val="Obinitekst"/>
    <w:rsid w:val="00FB0B92"/>
    <w:rPr>
      <w:rFonts w:ascii="Courier New" w:cs="Courier New" w:hAnsi="Courier New"/>
    </w:rPr>
  </w:style>
  <w:style w:customStyle="1" w:styleId="ZaglavljeChar" w:type="character">
    <w:name w:val="Zaglavlje Char"/>
    <w:link w:val="Zaglavlje"/>
    <w:uiPriority w:val="99"/>
    <w:rsid w:val="00161A02"/>
    <w:rPr>
      <w:rFonts w:ascii="Arial" w:hAnsi="Arial"/>
      <w:sz w:val="24"/>
      <w:szCs w:val="24"/>
    </w:rPr>
  </w:style>
  <w:style w:styleId="Bezproreda" w:type="paragraph">
    <w:name w:val="No Spacing"/>
    <w:uiPriority w:val="1"/>
    <w:qFormat/>
    <w:rsid w:val="00161A02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55F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5F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uiPriority w:val="20"/>
    <w:qFormat/>
    <w:rsid w:val="00C9329D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A3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CA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CA6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CA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CA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7 St-411/13</izvorni_sadrzaj>
    <derivirana_varijabla naziv="DomainObject.Predmet.Opis_1">Nastavak postupka radi naknadne diobe,
veza 7 St-411/13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MAR. RA. ISTRA d.o.o.  Lanišće</izvorni_sadrzaj>
    <derivirana_varijabla naziv="DomainObject.Predmet.ProtustrankaFormated_1">  Stečajna masa iza MAR. RA. ISTRA d.o.o.  Lanišće</derivirana_varijabla>
  </DomainObject.Predmet.ProtustrankaFormated>
  <DomainObject.Predmet.ProtustrankaFormatedOIB>
    <izvorni_sadrzaj>  Stečajna masa iza MAR. RA. ISTRA d.o.o.  Lanišće, OIB 06649812010</izvorni_sadrzaj>
    <derivirana_varijabla naziv="DomainObject.Predmet.ProtustrankaFormatedOIB_1">  Stečajna masa iza MAR. RA. ISTRA d.o.o.  Lanišće, OIB 06649812010</derivirana_varijabla>
  </DomainObject.Predmet.ProtustrankaFormatedOIB>
  <DomainObject.Predmet.ProtustrankaFormatedWithAdress>
    <izvorni_sadrzaj> Stečajna masa iza MAR. RA. ISTRA d.o.o.  Lanišće, Vodice 38a, 52422 Lanišće</izvorni_sadrzaj>
    <derivirana_varijabla naziv="DomainObject.Predmet.ProtustrankaFormatedWithAdress_1"> Stečajna masa iza MAR. RA. ISTRA d.o.o.  Lanišće, Vodice 38a, 52422 Lanišće</derivirana_varijabla>
  </DomainObject.Predmet.ProtustrankaFormatedWithAdress>
  <DomainObject.Predmet.ProtustrankaFormatedWithAdressOIB>
    <izvorni_sadrzaj> Stečajna masa iza MAR. RA. ISTRA d.o.o.  Lanišće, OIB 06649812010, Vodice 38a, 52422 Lanišće</izvorni_sadrzaj>
    <derivirana_varijabla naziv="DomainObject.Predmet.ProtustrankaFormatedWithAdressOIB_1"> Stečajna masa iza MAR. RA. ISTRA d.o.o.  Lanišće, OIB 06649812010, Vodice 38a, 52422 Lanišće</derivirana_varijabla>
  </DomainObject.Predmet.ProtustrankaFormatedWithAdressOIB>
  <DomainObject.Predmet.ProtustrankaWithAdress>
    <izvorni_sadrzaj>Stečajna masa iza MAR. RA. ISTRA d.o.o.  Lanišće Vodice 38a, 52422 Lanišće</izvorni_sadrzaj>
    <derivirana_varijabla naziv="DomainObject.Predmet.ProtustrankaWithAdress_1">Stečajna masa iza MAR. RA. ISTRA d.o.o.  Lanišće Vodice 38a, 52422 Lanišće</derivirana_varijabla>
  </DomainObject.Predmet.ProtustrankaWithAdress>
  <DomainObject.Predmet.ProtustrankaWithAdressOIB>
    <izvorni_sadrzaj>Stečajna masa iza MAR. RA. ISTRA d.o.o.  Lanišće, OIB 06649812010, Vodice 38a, 52422 Lanišće</izvorni_sadrzaj>
    <derivirana_varijabla naziv="DomainObject.Predmet.ProtustrankaWithAdressOIB_1">Stečajna masa iza MAR. RA. ISTRA d.o.o.  Lanišće, OIB 06649812010, Vodice 38a, 52422 Lanišće</derivirana_varijabla>
  </DomainObject.Predmet.ProtustrankaWithAdressOIB>
  <DomainObject.Predmet.ProtustrankaNazivFormated>
    <izvorni_sadrzaj>Stečajna masa iza MAR. RA. ISTRA d.o.o.  Lanišće</izvorni_sadrzaj>
    <derivirana_varijabla naziv="DomainObject.Predmet.ProtustrankaNazivFormated_1">Stečajna masa iza MAR. RA. ISTRA d.o.o.  Lanišće</derivirana_varijabla>
  </DomainObject.Predmet.ProtustrankaNazivFormated>
  <DomainObject.Predmet.ProtustrankaNazivFormatedOIB>
    <izvorni_sadrzaj>Stečajna masa iza MAR. RA. ISTRA d.o.o.  Lanišće, OIB 06649812010</izvorni_sadrzaj>
    <derivirana_varijabla naziv="DomainObject.Predmet.ProtustrankaNazivFormatedOIB_1">Stečajna masa iza MAR. RA. ISTRA d.o.o.  Lanišće, OIB 06649812010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KUČEVIĆ stečajni upravitelj</izvorni_sadrzaj>
    <derivirana_varijabla naziv="DomainObject.Predmet.StrankaFormated_1">  JASNA KUČEVIĆ stečajni upravitelj</derivirana_varijabla>
  </DomainObject.Predmet.StrankaFormated>
  <DomainObject.Predmet.StrankaFormatedOIB>
    <izvorni_sadrzaj>  JASNA KUČEVIĆ stečajni upravitelj, OIB 89442269215</izvorni_sadrzaj>
    <derivirana_varijabla naziv="DomainObject.Predmet.StrankaFormatedOIB_1">  JASNA KUČEVIĆ stečajni upravitelj, OIB 89442269215</derivirana_varijabla>
  </DomainObject.Predmet.StrankaFormatedOIB>
  <DomainObject.Predmet.StrankaFormatedWithAdress>
    <izvorni_sadrzaj> JASNA KUČEVIĆ stečajni upravitelj, Kaštanjer 64, 52100 Pula</izvorni_sadrzaj>
    <derivirana_varijabla naziv="DomainObject.Predmet.StrankaFormatedWithAdress_1"> JASNA KUČEVIĆ stečajni upravitelj, Kaštanjer 64, 52100 Pula</derivirana_varijabla>
  </DomainObject.Predmet.StrankaFormatedWithAdress>
  <DomainObject.Predmet.StrankaFormatedWithAdressOIB>
    <izvorni_sadrzaj> JASNA KUČEVIĆ stečajni upravitelj, OIB 89442269215, Kaštanjer 64, 52100 Pula</izvorni_sadrzaj>
    <derivirana_varijabla naziv="DomainObject.Predmet.StrankaFormatedWithAdressOIB_1"> JASNA KUČEVIĆ stečajni upravitelj, OIB 89442269215, Kaštanjer 64, 52100 Pula</derivirana_varijabla>
  </DomainObject.Predmet.StrankaFormatedWithAdressOIB>
  <DomainObject.Predmet.StrankaWithAdress>
    <izvorni_sadrzaj>JASNA KUČEVIĆ stečajni upravitelj Kaštanjer 64,52100 Pula</izvorni_sadrzaj>
    <derivirana_varijabla naziv="DomainObject.Predmet.StrankaWithAdress_1">JASNA KUČEVIĆ stečajni upravitelj Kaštanjer 64,52100 Pula</derivirana_varijabla>
  </DomainObject.Predmet.StrankaWithAdress>
  <DomainObject.Predmet.StrankaWithAdressOIB>
    <izvorni_sadrzaj>JASNA KUČEVIĆ stečajni upravitelj, OIB 89442269215, Kaštanjer 64,52100 Pula</izvorni_sadrzaj>
    <derivirana_varijabla naziv="DomainObject.Predmet.StrankaWithAdressOIB_1">JASNA KUČEVIĆ stečajni upravitelj, OIB 89442269215, Kaštanjer 64,52100 Pula</derivirana_varijabla>
  </DomainObject.Predmet.StrankaWithAdressOIB>
  <DomainObject.Predmet.StrankaNazivFormated>
    <izvorni_sadrzaj>JASNA KUČEVIĆ stečajni upravitelj</izvorni_sadrzaj>
    <derivirana_varijabla naziv="DomainObject.Predmet.StrankaNazivFormated_1">JASNA KUČEVIĆ stečajni upravitelj</derivirana_varijabla>
  </DomainObject.Predmet.StrankaNazivFormated>
  <DomainObject.Predmet.StrankaNazivFormatedOIB>
    <izvorni_sadrzaj>JASNA KUČEVIĆ stečajni upravitelj, OIB 89442269215</izvorni_sadrzaj>
    <derivirana_varijabla naziv="DomainObject.Predmet.StrankaNazivFormatedOIB_1">JASNA KUČEVIĆ stečajni upravitelj, OIB 89442269215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JASNA KUČEVIĆ stečajni upravitelj</item>
    </izvorni_sadrzaj>
    <derivirana_varijabla naziv="DomainObject.Predmet.StrankaListFormated_1">
      <item>JASNA KUČEVIĆ stečajni upravitelj</item>
    </derivirana_varijabla>
  </DomainObject.Predmet.StrankaListFormated>
  <DomainObject.Predmet.StrankaListFormatedOIB>
    <izvorni_sadrzaj>
      <item>JASNA KUČEVIĆ stečajni upravitelj, OIB 89442269215</item>
    </izvorni_sadrzaj>
    <derivirana_varijabla naziv="DomainObject.Predmet.StrankaListFormatedOIB_1">
      <item>JASNA KUČEVIĆ stečajni upravitelj, OIB 89442269215</item>
    </derivirana_varijabla>
  </DomainObject.Predmet.StrankaListFormatedOIB>
  <DomainObject.Predmet.StrankaListFormatedWithAdress>
    <izvorni_sadrzaj>
      <item>JASNA KUČEVIĆ stečajni upravitelj, Kaštanjer 64, 52100 Pula</item>
    </izvorni_sadrzaj>
    <derivirana_varijabla naziv="DomainObject.Predmet.StrankaListFormatedWithAdress_1">
      <item>JASNA KUČEVIĆ stečajni upravitelj, Kaštanjer 64, 52100 Pula</item>
    </derivirana_varijabla>
  </DomainObject.Predmet.StrankaListFormatedWithAdress>
  <DomainObject.Predmet.StrankaListFormatedWithAdressOIB>
    <izvorni_sadrzaj>
      <item>JASNA KUČEVIĆ stečajni upravitelj, OIB 89442269215, Kaštanjer 64, 52100 Pula</item>
    </izvorni_sadrzaj>
    <derivirana_varijabla naziv="DomainObject.Predmet.StrankaListFormatedWithAdressOIB_1">
      <item>JASNA KUČEVIĆ stečajni upravitelj, OIB 89442269215, Kaštanjer 64, 52100 Pula</item>
    </derivirana_varijabla>
  </DomainObject.Predmet.StrankaListFormatedWithAdressOIB>
  <DomainObject.Predmet.StrankaListNazivFormated>
    <izvorni_sadrzaj>
      <item>JASNA KUČEVIĆ stečajni upravitelj</item>
    </izvorni_sadrzaj>
    <derivirana_varijabla naziv="DomainObject.Predmet.StrankaListNazivFormated_1">
      <item>JASNA KUČEVIĆ stečajni upravitelj</item>
    </derivirana_varijabla>
  </DomainObject.Predmet.StrankaListNazivFormated>
  <DomainObject.Predmet.StrankaListNazivFormatedOIB>
    <izvorni_sadrzaj>
      <item>JASNA KUČEVIĆ stečajni upravitelj, OIB 89442269215</item>
    </izvorni_sadrzaj>
    <derivirana_varijabla naziv="DomainObject.Predmet.StrankaListNazivFormatedOIB_1">
      <item>JASNA KUČEVIĆ stečajni upravitelj, OIB 89442269215</item>
    </derivirana_varijabla>
  </DomainObject.Predmet.StrankaListNazivFormatedOIB>
  <DomainObject.Predmet.ProtuStrankaListFormated>
    <izvorni_sadrzaj>
      <item>Stečajna masa iza MAR. RA. ISTRA d.o.o.  Lanišće</item>
    </izvorni_sadrzaj>
    <derivirana_varijabla naziv="DomainObject.Predmet.ProtuStrankaListFormated_1">
      <item>Stečajna masa iza MAR. RA. ISTRA d.o.o.  Lanišće</item>
    </derivirana_varijabla>
  </DomainObject.Predmet.ProtuStrankaListFormated>
  <DomainObject.Predmet.ProtuStrankaListFormatedOIB>
    <izvorni_sadrzaj>
      <item>Stečajna masa iza MAR. RA. ISTRA d.o.o.  Lanišće, OIB 06649812010</item>
    </izvorni_sadrzaj>
    <derivirana_varijabla naziv="DomainObject.Predmet.ProtuStrankaListFormatedOIB_1">
      <item>Stečajna masa iza MAR. RA. ISTRA d.o.o.  Lanišće, OIB 06649812010</item>
    </derivirana_varijabla>
  </DomainObject.Predmet.ProtuStrankaListFormatedOIB>
  <DomainObject.Predmet.ProtuStrankaListFormatedWithAdress>
    <izvorni_sadrzaj>
      <item>Stečajna masa iza MAR. RA. ISTRA d.o.o.  Lanišće, Vodice 38a, 52422 Lanišće</item>
    </izvorni_sadrzaj>
    <derivirana_varijabla naziv="DomainObject.Predmet.ProtuStrankaListFormatedWithAdress_1">
      <item>Stečajna masa iza MAR. RA. ISTRA d.o.o.  Lanišće, Vodice 38a, 52422 Lanišće</item>
    </derivirana_varijabla>
  </DomainObject.Predmet.ProtuStrankaListFormatedWithAdress>
  <DomainObject.Predmet.ProtuStrankaListFormatedWithAdressOIB>
    <izvorni_sadrzaj>
      <item>Stečajna masa iza MAR. RA. ISTRA d.o.o.  Lanišće, OIB 06649812010, Vodice 38a, 52422 Lanišće</item>
    </izvorni_sadrzaj>
    <derivirana_varijabla naziv="DomainObject.Predmet.ProtuStrankaListFormatedWithAdressOIB_1">
      <item>Stečajna masa iza MAR. RA. ISTRA d.o.o.  Lanišće, OIB 06649812010, Vodice 38a, 52422 Lanišće</item>
    </derivirana_varijabla>
  </DomainObject.Predmet.ProtuStrankaListFormatedWithAdressOIB>
  <DomainObject.Predmet.ProtuStrankaListNazivFormated>
    <izvorni_sadrzaj>
      <item>Stečajna masa iza MAR. RA. ISTRA d.o.o.  Lanišće</item>
    </izvorni_sadrzaj>
    <derivirana_varijabla naziv="DomainObject.Predmet.ProtuStrankaListNazivFormated_1">
      <item>Stečajna masa iza MAR. RA. ISTRA d.o.o.  Lanišće</item>
    </derivirana_varijabla>
  </DomainObject.Predmet.ProtuStrankaListNazivFormated>
  <DomainObject.Predmet.ProtuStrankaListNazivFormatedOIB>
    <izvorni_sadrzaj>
      <item>Stečajna masa iza MAR. RA. ISTRA d.o.o.  Lanišće, OIB 06649812010</item>
    </izvorni_sadrzaj>
    <derivirana_varijabla naziv="DomainObject.Predmet.ProtuStrankaListNazivFormatedOIB_1">
      <item>Stečajna masa iza MAR. RA. ISTRA d.o.o.  Lanišće, OIB 06649812010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KUČEVIĆ stečajni upravitelj</izvorni_sadrzaj>
    <derivirana_varijabla naziv="DomainObject.Predmet.StrankaIDrugi_1">JASNA KUČEVIĆ stečajni upravitelj</derivirana_varijabla>
  </DomainObject.Predmet.StrankaIDrugi>
  <DomainObject.Predmet.ProtustrankaIDrugi>
    <izvorni_sadrzaj>Stečajna masa iza MAR. RA. ISTRA d.o.o.  Lanišće</izvorni_sadrzaj>
    <derivirana_varijabla naziv="DomainObject.Predmet.ProtustrankaIDrugi_1">Stečajna masa iza MAR. RA. ISTRA d.o.o.  Lanišće</derivirana_varijabla>
  </DomainObject.Predmet.ProtustrankaIDrugi>
  <DomainObject.Predmet.StrankaIDrugiAdressOIB>
    <izvorni_sadrzaj>JASNA KUČEVIĆ stečajni upravitelj, OIB 89442269215, Kaštanjer 64, 52100 Pula</izvorni_sadrzaj>
    <derivirana_varijabla naziv="DomainObject.Predmet.StrankaIDrugiAdressOIB_1">JASNA KUČEVIĆ stečajni upravitelj, OIB 89442269215, Kaštanjer 64, 52100 Pula</derivirana_varijabla>
  </DomainObject.Predmet.StrankaIDrugiAdressOIB>
  <DomainObject.Predmet.ProtustrankaIDrugiAdressOIB>
    <izvorni_sadrzaj>Stečajna masa iza MAR. RA. ISTRA d.o.o.  Lanišće, OIB 06649812010, Vodice 38a, 52422 Lanišće</izvorni_sadrzaj>
    <derivirana_varijabla naziv="DomainObject.Predmet.ProtustrankaIDrugiAdressOIB_1">Stečajna masa iza MAR. RA. ISTRA d.o.o.  Lanišće, OIB 06649812010, Vodice 38a, 52422 Lanišće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KUČEVIĆ stečajni upravitelj</item>
      <item>Stečajna masa iza MAR. RA. ISTRA d.o.o.  Lanišće</item>
    </izvorni_sadrzaj>
    <derivirana_varijabla naziv="DomainObject.Predmet.SudioniciListNaziv_1">
      <item>JASNA KUČEVIĆ stečajni upravitelj</item>
      <item>Stečajna masa iza MAR. RA. ISTRA d.o.o.  Lanišće</item>
    </derivirana_varijabla>
  </DomainObject.Predmet.SudioniciListNaziv>
  <DomainObject.Predmet.SudioniciListAdressOIB>
    <izvorni_sadrzaj>
      <item>JASNA KUČEVIĆ stečajni upravitelj, OIB 89442269215, Kaštanjer 64,52100 Pula</item>
      <item>Stečajna masa iza MAR. RA. ISTRA d.o.o.  Lanišće, OIB 06649812010, Vodice 38a,52422 Lanišće</item>
    </izvorni_sadrzaj>
    <derivirana_varijabla naziv="DomainObject.Predmet.SudioniciListAdressOIB_1">
      <item>JASNA KUČEVIĆ stečajni upravitelj, OIB 89442269215, Kaštanjer 64,52100 Pula</item>
      <item>Stečajna masa iza MAR. RA. ISTRA d.o.o.  Lanišće, OIB 06649812010, Vodice 38a,52422 Lanišće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06649812010</item>
    </izvorni_sadrzaj>
    <derivirana_varijabla naziv="DomainObject.Predmet.SudioniciListNazivOIB_1">
      <item>, OIB 89442269215</item>
      <item>, OIB 06649812010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471</properties:Words>
  <properties:Characters>2431</properties:Characters>
  <properties:Lines>73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2018-04-27T11:03:00Z</dcterms:created>
  <dc:creator>Liljana Ugrin</dc:creator>
  <cp:lastModifiedBy>Elizabet Jovanović</cp:lastModifiedBy>
  <cp:lastPrinted>2018-04-27T11:03:00Z</cp:lastPrinted>
  <dcterms:modified xmlns:xsi="http://www.w3.org/2001/XMLSchema-instance" xsi:type="dcterms:W3CDTF">2018-04-27T11:04:00Z</dcterms:modified>
  <cp:revision>3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(odbaciti nepravodobnu prijavu  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