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c475" w14:paraId="204c475" w:rsidRDefault="00705A78" w:rsidP="005D7BF8" w:rsidR="00705A7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A78" w:rsidP="005D7BF8" w:rsidR="00705A78" w:rsidRPr="00705A78">
      <w:pPr>
        <w:pStyle w:val="Bezproreda"/>
        <w:jc w:val="both"/>
        <w:rPr>
          <w:rFonts w:hAnsi="Times New Roman" w:ascii="Times New Roman"/>
          <w:b w:val="false"/>
        </w:rPr>
      </w:pPr>
      <w:r w:rsidRPr="00705A78">
        <w:rPr>
          <w:rFonts w:eastAsia="MS Mincho" w:hAnsi="Times New Roman" w:ascii="Times New Roman"/>
          <w:b w:val="false"/>
        </w:rPr>
        <w:t xml:space="preserve">   REPUBLIKA HRVATSKA</w:t>
      </w:r>
    </w:p>
    <w:p w:rsidRDefault="00705A78" w:rsidP="005D7BF8" w:rsidR="00705A78" w:rsidRPr="00705A78">
      <w:pPr>
        <w:pStyle w:val="Bezproreda"/>
        <w:jc w:val="both"/>
        <w:rPr>
          <w:rFonts w:hAnsi="Times New Roman" w:ascii="Times New Roman"/>
          <w:b w:val="false"/>
        </w:rPr>
      </w:pPr>
      <w:r w:rsidRPr="00705A78">
        <w:rPr>
          <w:rFonts w:eastAsia="MS Mincho" w:hAnsi="Times New Roman" w:ascii="Times New Roman"/>
          <w:b w:val="false"/>
        </w:rPr>
        <w:t>TRGOVAČKI SUD U RIJECI</w:t>
      </w:r>
    </w:p>
    <w:p w:rsidRDefault="00705A78" w:rsidP="005D7BF8" w:rsidR="00705A78" w:rsidRPr="00705A7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705A7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05A78" w:rsidP="00C030A5" w:rsidR="00705A78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D5399D" w:rsidRPr="00D5399D">
        <w:rPr>
          <w:b/>
        </w:rPr>
        <w:t>UNI - TAXI jednostavno društvo s ograničenom odgovornošću za usluge prijevoza</w:t>
      </w:r>
      <w:r w:rsidR="00D5399D">
        <w:rPr>
          <w:b/>
        </w:rPr>
        <w:t>, I</w:t>
      </w:r>
      <w:r w:rsidR="00D5399D" w:rsidRPr="00D5399D">
        <w:rPr>
          <w:b/>
        </w:rPr>
        <w:t>čići, Poljane - Menderi 152</w:t>
      </w:r>
      <w:r w:rsidR="00745DFF">
        <w:rPr>
          <w:b/>
        </w:rPr>
        <w:t>,</w:t>
      </w:r>
      <w:r w:rsidR="00D5399D">
        <w:rPr>
          <w:b/>
        </w:rPr>
        <w:t xml:space="preserve"> OIB </w:t>
      </w:r>
      <w:r w:rsidR="00D5399D" w:rsidRPr="00D5399D">
        <w:rPr>
          <w:b/>
        </w:rPr>
        <w:t>40702668423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06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D5399D">
        <w:t>6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D5399D" w:rsidR="00A14619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D5399D">
        <w:t xml:space="preserve"> </w:t>
      </w:r>
    </w:p>
    <w:p w:rsidRDefault="00A14619" w:rsidP="00A14619" w:rsidR="00C52C7B">
      <w:pPr>
        <w:ind w:firstLine="708" w:left="1416"/>
        <w:jc w:val="right"/>
      </w:pPr>
      <w:r>
        <w:t xml:space="preserve"> </w:t>
      </w:r>
      <w:r w:rsidR="00BA0A07">
        <w:t xml:space="preserve"> </w:t>
      </w:r>
      <w:r w:rsidR="00C52C7B" w:rsidRPr="00737DD5">
        <w:t xml:space="preserve"> </w:t>
      </w:r>
      <w:r w:rsidR="00C52C7B">
        <w:t xml:space="preserve">  </w:t>
      </w:r>
    </w:p>
    <w:p w:rsidRDefault="004022B1" w:rsidP="00BD5E8C" w:rsidR="004022B1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5399D">
        <w:rPr>
          <w:sz w:val="20"/>
          <w:szCs w:val="20"/>
        </w:rPr>
        <w:t>06.10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A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D5399D">
      <w:t>256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32973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5A78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05A7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05A7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- TAXI jednostavno društvo s ograničenom odgovornošću za usluge prijevoza</izvorni_sadrzaj>
    <derivirana_varijabla naziv="DomainObject.Predmet.ProtustrankaFormated_1">  UNI - TAXI jednostavno društvo s ograničenom odgovornošću za usluge prijevoza</derivirana_varijabla>
  </DomainObject.Predmet.ProtustrankaFormated>
  <DomainObject.Predmet.ProtustrankaFormatedOIB>
    <izvorni_sadrzaj>  UNI - TAXI jednostavno društvo s ograničenom odgovornošću za usluge prijevoza, OIB 40702668423</izvorni_sadrzaj>
    <derivirana_varijabla naziv="DomainObject.Predmet.ProtustrankaFormatedOIB_1">  UNI - TAXI jednostavno društvo s ograničenom odgovornošću za usluge prijevoza, OIB 40702668423</derivirana_varijabla>
  </DomainObject.Predmet.ProtustrankaFormatedOIB>
  <DomainObject.Predmet.ProtustrankaFormatedWithAdress>
    <izvorni_sadrzaj> UNI - TAXI jednostavno društvo s ograničenom odgovornošću za usluge prijevoza, Ičići, Poljane - Menderi 152, 51410 Ičići</izvorni_sadrzaj>
    <derivirana_varijabla naziv="DomainObject.Predmet.ProtustrankaFormatedWithAdress_1"> UNI - TAXI jednostavno društvo s ograničenom odgovornošću za usluge prijevoza, Ičići, Poljane - Menderi 152, 51410 Ičići</derivirana_varijabla>
  </DomainObject.Predmet.ProtustrankaFormatedWithAdress>
  <DomainObject.Predmet.ProtustrankaFormatedWithAdressOIB>
    <izvorni_sadrzaj> UNI - TAXI jednostavno društvo s ograničenom odgovornošću za usluge prijevoza, OIB 40702668423, Ičići, Poljane - Menderi 152, 51410 Ičići</izvorni_sadrzaj>
    <derivirana_varijabla naziv="DomainObject.Predmet.ProtustrankaFormatedWithAdressOIB_1"> UNI - TAXI jednostavno društvo s ograničenom odgovornošću za usluge prijevoza, OIB 40702668423, Ičići, Poljane - Menderi 152, 51410 Ičići</derivirana_varijabla>
  </DomainObject.Predmet.ProtustrankaFormatedWithAdressOIB>
  <DomainObject.Predmet.ProtustrankaWithAdress>
    <izvorni_sadrzaj>UNI - TAXI jednostavno društvo s ograničenom odgovornošću za usluge prijevoza Ičići, Poljane - Menderi 152, 51410 Ičići</izvorni_sadrzaj>
    <derivirana_varijabla naziv="DomainObject.Predmet.ProtustrankaWithAdress_1">UNI - TAXI jednostavno društvo s ograničenom odgovornošću za usluge prijevoza Ičići, Poljane - Menderi 152, 51410 Ičići</derivirana_varijabla>
  </DomainObject.Predmet.ProtustrankaWithAdress>
  <DomainObject.Predmet.ProtustrankaWithAdressOIB>
    <izvorni_sadrzaj>UNI - TAXI jednostavno društvo s ograničenom odgovornošću za usluge prijevoza, OIB 40702668423, Ičići, Poljane - Menderi 152, 51410 Ičići</izvorni_sadrzaj>
    <derivirana_varijabla naziv="DomainObject.Predmet.ProtustrankaWithAdressOIB_1">UNI - TAXI jednostavno društvo s ograničenom odgovornošću za usluge prijevoza, OIB 40702668423, Ičići, Poljane - Menderi 152, 51410 Ičići</derivirana_varijabla>
  </DomainObject.Predmet.ProtustrankaWithAdressOIB>
  <DomainObject.Predmet.ProtustrankaNazivFormated>
    <izvorni_sadrzaj>UNI - TAXI jednostavno društvo s ograničenom odgovornošću za usluge prijevoza</izvorni_sadrzaj>
    <derivirana_varijabla naziv="DomainObject.Predmet.ProtustrankaNazivFormated_1">UNI - TAXI jednostavno društvo s ograničenom odgovornošću za usluge prijevoza</derivirana_varijabla>
  </DomainObject.Predmet.ProtustrankaNazivFormated>
  <DomainObject.Predmet.ProtustrankaNazivFormatedOIB>
    <izvorni_sadrzaj>UNI - TAXI jednostavno društvo s ograničenom odgovornošću za usluge prijevoza, OIB 40702668423</izvorni_sadrzaj>
    <derivirana_varijabla naziv="DomainObject.Predmet.ProtustrankaNazivFormatedOIB_1">UNI - TAXI jednostavno društvo s ograničenom odgovornošću za usluge prijevoza, OIB 40702668423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UNI - TAXI jednostavno društvo s ograničenom odgovornošću za usluge prijevoza</item>
    </izvorni_sadrzaj>
    <derivirana_varijabla naziv="DomainObject.Predmet.ProtuStrankaListFormated_1">
      <item>UNI - TAXI jednostavno društvo s ograničenom odgovornošću za usluge prijevoza</item>
    </derivirana_varijabla>
  </DomainObject.Predmet.ProtuStrankaListFormated>
  <DomainObject.Predmet.ProtuStrankaListFormatedOIB>
    <izvorni_sadrzaj>
      <item>UNI - TAXI jednostavno društvo s ograničenom odgovornošću za usluge prijevoza, OIB 40702668423</item>
    </izvorni_sadrzaj>
    <derivirana_varijabla naziv="DomainObject.Predmet.ProtuStrankaListFormatedOIB_1">
      <item>UNI - TAXI jednostavno društvo s ograničenom odgovornošću za usluge prijevoza, OIB 40702668423</item>
    </derivirana_varijabla>
  </DomainObject.Predmet.ProtuStrankaListFormatedOIB>
  <DomainObject.Predmet.ProtuStrankaListFormatedWithAdress>
    <izvorni_sadrzaj>
      <item>UNI - TAXI jednostavno društvo s ograničenom odgovornošću za usluge prijevoza, Ičići, Poljane - Menderi 152, 51410 Ičići</item>
    </izvorni_sadrzaj>
    <derivirana_varijabla naziv="DomainObject.Predmet.ProtuStrankaListFormatedWithAdress_1">
      <item>UNI - TAXI jednostavno društvo s ograničenom odgovornošću za usluge prijevoza, Ičići, Poljane - Menderi 152, 51410 Ičići</item>
    </derivirana_varijabla>
  </DomainObject.Predmet.ProtuStrankaListFormatedWithAdress>
  <DomainObject.Predmet.ProtuStrankaListFormatedWithAdressOIB>
    <izvorni_sadrzaj>
      <item>UNI - TAXI jednostavno društvo s ograničenom odgovornošću za usluge prijevoza, OIB 40702668423, Ičići, Poljane - Menderi 152, 51410 Ičići</item>
    </izvorni_sadrzaj>
    <derivirana_varijabla naziv="DomainObject.Predmet.ProtuStrankaListFormatedWithAdressOIB_1">
      <item>UNI - TAXI jednostavno društvo s ograničenom odgovornošću za usluge prijevoza, OIB 40702668423, Ičići, Poljane - Menderi 152, 51410 Ičići</item>
    </derivirana_varijabla>
  </DomainObject.Predmet.ProtuStrankaListFormatedWithAdressOIB>
  <DomainObject.Predmet.ProtuStrankaListNazivFormated>
    <izvorni_sadrzaj>
      <item>UNI - TAXI jednostavno društvo s ograničenom odgovornošću za usluge prijevoza</item>
    </izvorni_sadrzaj>
    <derivirana_varijabla naziv="DomainObject.Predmet.ProtuStrankaListNazivFormated_1">
      <item>UNI - TAXI jednostavno društvo s ograničenom odgovornošću za usluge prijevoza</item>
    </derivirana_varijabla>
  </DomainObject.Predmet.ProtuStrankaListNazivFormated>
  <DomainObject.Predmet.ProtuStrankaListNazivFormatedOIB>
    <izvorni_sadrzaj>
      <item>UNI - TAXI jednostavno društvo s ograničenom odgovornošću za usluge prijevoza, OIB 40702668423</item>
    </izvorni_sadrzaj>
    <derivirana_varijabla naziv="DomainObject.Predmet.ProtuStrankaListNazivFormatedOIB_1">
      <item>UNI - TAXI jednostavno društvo s ograničenom odgovornošću za usluge prijevoza, OIB 40702668423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UNI - TAXI jednostavno društvo s ograničenom odgovornošću za usluge prijevoza</izvorni_sadrzaj>
    <derivirana_varijabla naziv="DomainObject.Predmet.ProtustrankaIDrugi_1">UNI - TAXI jednostavno društvo s ograničenom odgovornošću za usluge prijevoza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UNI - TAXI jednostavno društvo s ograničenom odgovornošću za usluge prijevoza, OIB 40702668423, Ičići, Poljane - Menderi 152, 51410 Ičići</izvorni_sadrzaj>
    <derivirana_varijabla naziv="DomainObject.Predmet.ProtustrankaIDrugiAdressOIB_1">UNI - TAXI jednostavno društvo s ograničenom odgovornošću za usluge prijevoza, OIB 40702668423, Ičići, Poljane - Menderi 152, 51410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UNI - TAXI jednostavno društvo s ograničenom odgovornošću za usluge prijevoza</item>
    </izvorni_sadrzaj>
    <derivirana_varijabla naziv="DomainObject.Predmet.SudioniciListNaziv_1">
      <item>FINA  Rijeka</item>
      <item>UNI - TAXI jednostavno društvo s ograničenom odgovornošću za usluge prijevoza</item>
    </derivirana_varijabla>
  </DomainObject.Predmet.SudioniciListNaziv>
  <DomainObject.Predmet.SudioniciListAdressOIB>
    <izvorni_sadrzaj>
      <item>FINA  Rijeka, OIB 85821130368, Frana Kurelca 8,51000 Rijeka</item>
      <item>UNI - TAXI jednostavno društvo s ograničenom odgovornošću za usluge prijevoza, OIB 40702668423, Ičići, Poljane - Menderi 152,51410 Ičići</item>
    </izvorni_sadrzaj>
    <derivirana_varijabla naziv="DomainObject.Predmet.SudioniciListAdressOIB_1">
      <item>FINA  Rijeka, OIB 85821130368, Frana Kurelca 8,51000 Rijeka</item>
      <item>UNI - TAXI jednostavno društvo s ograničenom odgovornošću za usluge prijevoza, OIB 40702668423, Ičići, Poljane - Menderi 152,51410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40702668423</item>
    </izvorni_sadrzaj>
    <derivirana_varijabla naziv="DomainObject.Predmet.SudioniciListNazivOIB_1">
      <item>, OIB 85821130368</item>
      <item>, OIB 40702668423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8095A-98D4-4092-8DC8-076D4FE27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898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2017-10-06T09:00:00Z</dcterms:created>
  <dc:creator>dcmelik</dc:creator>
  <cp:lastModifiedBy>Jasna Radulović</cp:lastModifiedBy>
  <cp:lastPrinted>2017-10-06T09:00:00Z</cp:lastPrinted>
  <dcterms:modified xmlns:xsi="http://www.w3.org/2001/XMLSchema-instance" xsi:type="dcterms:W3CDTF">2017-10-06T09:01:00Z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