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f70de" w14:paraId="96f70de" w:rsidRDefault="00DD259F" w:rsidP="00F41276" w:rsidR="00DD259F" w:rsidRPr="005E1A28">
      <w:pPr>
        <w15:collapsed w:val="false"/>
        <w:rPr>
          <w:rFonts w:hAnsi="Times New Roman" w:ascii="Times New Roman"/>
        </w:rPr>
      </w:pPr>
      <w:bookmarkStart w:name="_GoBack" w:id="0"/>
      <w:bookmarkEnd w:id="0"/>
      <w:r w:rsidRPr="005E1A28">
        <w:rPr>
          <w:rFonts w:hAnsi="Times New Roman" w:ascii="Times New Roman"/>
        </w:rPr>
        <w:t>REPUBLIKA HRVATSKA</w:t>
      </w:r>
    </w:p>
    <w:p w:rsidRDefault="00DD259F" w:rsidP="00F41276" w:rsidR="00DD259F" w:rsidRPr="005E1A28">
      <w:pPr>
        <w:tabs>
          <w:tab w:pos="8640" w:val="right"/>
        </w:tabs>
        <w:rPr>
          <w:rFonts w:hAnsi="Times New Roman" w:ascii="Times New Roman"/>
        </w:rPr>
      </w:pPr>
      <w:r w:rsidRPr="005E1A28">
        <w:rPr>
          <w:rFonts w:hAnsi="Times New Roman" w:ascii="Times New Roman"/>
        </w:rPr>
        <w:t>TRGOVAČKI SUD U RIJECI</w:t>
      </w:r>
      <w:r w:rsidR="006D1F4A" w:rsidRPr="005E1A28">
        <w:rPr>
          <w:rFonts w:hAnsi="Times New Roman" w:ascii="Times New Roman"/>
        </w:rPr>
        <w:tab/>
      </w:r>
    </w:p>
    <w:p w:rsidRDefault="00DD259F" w:rsidP="00F41276" w:rsidR="00DD259F" w:rsidRPr="005E1A28">
      <w:pPr>
        <w:rPr>
          <w:rFonts w:hAnsi="Times New Roman" w:ascii="Times New Roman"/>
        </w:rPr>
      </w:pPr>
      <w:r w:rsidRPr="005E1A28">
        <w:rPr>
          <w:rFonts w:hAnsi="Times New Roman" w:ascii="Times New Roman"/>
        </w:rPr>
        <w:t>ZADARSKA 1 i 3</w:t>
      </w:r>
    </w:p>
    <w:p w:rsidRDefault="00ED472B" w:rsidP="00F41276" w:rsidR="00ED472B">
      <w:pPr>
        <w:jc w:val="center"/>
        <w:rPr>
          <w:rFonts w:hAnsi="Times New Roman" w:ascii="Times New Roman"/>
          <w:bCs/>
        </w:rPr>
      </w:pPr>
    </w:p>
    <w:p w:rsidRDefault="00613796" w:rsidP="00F41276" w:rsidR="00613796" w:rsidRPr="005E1A28">
      <w:pPr>
        <w:jc w:val="center"/>
        <w:rPr>
          <w:rFonts w:hAnsi="Times New Roman" w:ascii="Times New Roman"/>
          <w:bCs/>
        </w:rPr>
      </w:pPr>
      <w:r w:rsidRPr="005E1A28">
        <w:rPr>
          <w:rFonts w:hAnsi="Times New Roman" w:ascii="Times New Roman"/>
          <w:bCs/>
        </w:rPr>
        <w:t>Z A P I S N I K</w:t>
      </w:r>
    </w:p>
    <w:p w:rsidRDefault="00405860" w:rsidP="00F41276" w:rsidR="00613796" w:rsidRPr="005E1A28">
      <w:pPr>
        <w:jc w:val="center"/>
        <w:rPr>
          <w:rFonts w:hAnsi="Times New Roman" w:ascii="Times New Roman"/>
          <w:bCs/>
        </w:rPr>
      </w:pPr>
      <w:r w:rsidRPr="005E1A28">
        <w:rPr>
          <w:rFonts w:hAnsi="Times New Roman" w:ascii="Times New Roman"/>
          <w:bCs/>
        </w:rPr>
        <w:t>o</w:t>
      </w:r>
      <w:r w:rsidR="00560DA5" w:rsidRPr="005E1A28">
        <w:rPr>
          <w:rFonts w:hAnsi="Times New Roman" w:ascii="Times New Roman"/>
          <w:bCs/>
        </w:rPr>
        <w:t>d</w:t>
      </w:r>
      <w:r w:rsidR="001C161A" w:rsidRPr="005E1A28">
        <w:rPr>
          <w:rFonts w:hAnsi="Times New Roman" w:ascii="Times New Roman"/>
          <w:bCs/>
        </w:rPr>
        <w:t xml:space="preserve"> </w:t>
      </w:r>
      <w:r w:rsidR="00D5454D">
        <w:rPr>
          <w:rFonts w:hAnsi="Times New Roman" w:ascii="Times New Roman"/>
          <w:bCs/>
        </w:rPr>
        <w:t>23. ožujka 2017</w:t>
      </w:r>
      <w:r w:rsidR="00613796" w:rsidRPr="005E1A28">
        <w:rPr>
          <w:rFonts w:hAnsi="Times New Roman" w:ascii="Times New Roman"/>
          <w:bCs/>
        </w:rPr>
        <w:t>. godine</w:t>
      </w:r>
    </w:p>
    <w:p w:rsidRDefault="00ED472B" w:rsidP="00F41276" w:rsidR="00ED472B" w:rsidRPr="005E1A28">
      <w:pPr>
        <w:jc w:val="both"/>
        <w:rPr>
          <w:rFonts w:hAnsi="Times New Roman" w:ascii="Times New Roman"/>
          <w:b w:val="false"/>
        </w:rPr>
      </w:pPr>
    </w:p>
    <w:p w:rsidRDefault="00D5454D" w:rsidP="00F41276" w:rsidR="00F41276">
      <w:pPr>
        <w:jc w:val="both"/>
        <w:rPr>
          <w:rFonts w:hAnsi="Times New Roman" w:ascii="Times New Roman"/>
        </w:rPr>
      </w:pPr>
      <w:r>
        <w:rPr>
          <w:rFonts w:hAnsi="Times New Roman" w:ascii="Times New Roman"/>
          <w:b w:val="false"/>
        </w:rPr>
        <w:t xml:space="preserve">u prethodnom postupku </w:t>
      </w:r>
      <w:r w:rsidR="00613796" w:rsidRPr="005E1A28">
        <w:rPr>
          <w:rFonts w:hAnsi="Times New Roman" w:ascii="Times New Roman"/>
          <w:b w:val="false"/>
        </w:rPr>
        <w:t xml:space="preserve">radi </w:t>
      </w:r>
      <w:r w:rsidR="00665A14">
        <w:rPr>
          <w:rFonts w:hAnsi="Times New Roman" w:ascii="Times New Roman"/>
          <w:b w:val="false"/>
        </w:rPr>
        <w:t xml:space="preserve">utvrđivanja </w:t>
      </w:r>
      <w:r w:rsidR="00E279D6">
        <w:rPr>
          <w:rFonts w:hAnsi="Times New Roman" w:ascii="Times New Roman"/>
          <w:b w:val="false"/>
        </w:rPr>
        <w:t>pretpostavk</w:t>
      </w:r>
      <w:r w:rsidR="00665A14">
        <w:rPr>
          <w:rFonts w:hAnsi="Times New Roman" w:ascii="Times New Roman"/>
          <w:b w:val="false"/>
        </w:rPr>
        <w:t>i</w:t>
      </w:r>
      <w:r w:rsidR="00E279D6">
        <w:rPr>
          <w:rFonts w:hAnsi="Times New Roman" w:ascii="Times New Roman"/>
          <w:b w:val="false"/>
        </w:rPr>
        <w:t xml:space="preserve"> </w:t>
      </w:r>
      <w:r w:rsidR="006F49A9">
        <w:rPr>
          <w:rFonts w:hAnsi="Times New Roman" w:ascii="Times New Roman"/>
          <w:b w:val="false"/>
        </w:rPr>
        <w:t xml:space="preserve">za otvaranje </w:t>
      </w:r>
      <w:r w:rsidR="00560DA5" w:rsidRPr="005E1A28">
        <w:rPr>
          <w:rFonts w:hAnsi="Times New Roman" w:ascii="Times New Roman"/>
          <w:b w:val="false"/>
        </w:rPr>
        <w:t xml:space="preserve">stečajnog </w:t>
      </w:r>
      <w:r w:rsidR="00613796" w:rsidRPr="005E1A28">
        <w:rPr>
          <w:rFonts w:hAnsi="Times New Roman" w:ascii="Times New Roman"/>
          <w:b w:val="false"/>
        </w:rPr>
        <w:t xml:space="preserve">postupka nad </w:t>
      </w:r>
      <w:r w:rsidR="006C6198" w:rsidRPr="005E1A28">
        <w:rPr>
          <w:rFonts w:hAnsi="Times New Roman" w:ascii="Times New Roman"/>
          <w:b w:val="false"/>
        </w:rPr>
        <w:t xml:space="preserve">dužnikom </w:t>
      </w:r>
      <w:r w:rsidRPr="00D5454D">
        <w:rPr>
          <w:rFonts w:hAnsi="Times New Roman" w:ascii="Times New Roman"/>
        </w:rPr>
        <w:t>LEMAL d.o.o. za građevinarstvo i trgovinu, Rijeka, Osječka 74/b</w:t>
      </w:r>
    </w:p>
    <w:p w:rsidRDefault="00D74F8E" w:rsidP="00F41276" w:rsidR="00D74F8E">
      <w:pPr>
        <w:jc w:val="both"/>
        <w:rPr>
          <w:rFonts w:hAnsi="Times New Roman" w:ascii="Times New Roman"/>
        </w:rPr>
      </w:pPr>
    </w:p>
    <w:p w:rsidRDefault="00613796" w:rsidP="00F41276" w:rsidR="00613796" w:rsidRPr="005E1A28">
      <w:pPr>
        <w:jc w:val="both"/>
        <w:rPr>
          <w:rFonts w:hAnsi="Times New Roman" w:ascii="Times New Roman"/>
        </w:rPr>
      </w:pPr>
      <w:r w:rsidRPr="005E1A28">
        <w:rPr>
          <w:rFonts w:hAnsi="Times New Roman" w:ascii="Times New Roman"/>
        </w:rPr>
        <w:t>OD SUDA PRISUTNI:</w:t>
      </w:r>
    </w:p>
    <w:p w:rsidRDefault="00613796" w:rsidP="00F41276" w:rsidR="00613796" w:rsidRPr="005E1A28">
      <w:pPr>
        <w:jc w:val="both"/>
        <w:rPr>
          <w:rFonts w:hAnsi="Times New Roman" w:ascii="Times New Roman"/>
          <w:b w:val="false"/>
        </w:rPr>
      </w:pPr>
      <w:r w:rsidRPr="005E1A28">
        <w:rPr>
          <w:rFonts w:hAnsi="Times New Roman" w:ascii="Times New Roman"/>
          <w:b w:val="false"/>
        </w:rPr>
        <w:t>Daniela Korlević, sudac</w:t>
      </w:r>
    </w:p>
    <w:p w:rsidRDefault="00857FBF" w:rsidP="00F41276" w:rsidR="00613796">
      <w:pPr>
        <w:jc w:val="both"/>
        <w:rPr>
          <w:rFonts w:hAnsi="Times New Roman" w:ascii="Times New Roman"/>
          <w:b w:val="false"/>
        </w:rPr>
      </w:pPr>
      <w:r w:rsidRPr="005E1A28">
        <w:rPr>
          <w:rFonts w:hAnsi="Times New Roman" w:ascii="Times New Roman"/>
          <w:b w:val="false"/>
        </w:rPr>
        <w:t>Jasna Radulović</w:t>
      </w:r>
      <w:r w:rsidR="00613796" w:rsidRPr="005E1A28">
        <w:rPr>
          <w:rFonts w:hAnsi="Times New Roman" w:ascii="Times New Roman"/>
          <w:b w:val="false"/>
        </w:rPr>
        <w:t>, zapisničar</w:t>
      </w:r>
    </w:p>
    <w:p w:rsidRDefault="00665A14" w:rsidP="00F41276" w:rsidR="00613796">
      <w:pPr>
        <w:jc w:val="both"/>
        <w:rPr>
          <w:rFonts w:hAnsi="Times New Roman" w:ascii="Times New Roman"/>
          <w:b w:val="false"/>
        </w:rPr>
      </w:pPr>
      <w:r>
        <w:rPr>
          <w:rFonts w:hAnsi="Times New Roman" w:ascii="Times New Roman"/>
          <w:b w:val="false"/>
        </w:rPr>
        <w:t xml:space="preserve"> </w:t>
      </w:r>
    </w:p>
    <w:p w:rsidRDefault="009168D8" w:rsidP="00F41276" w:rsidR="00613796" w:rsidRPr="005E1A28">
      <w:pPr>
        <w:jc w:val="center"/>
        <w:rPr>
          <w:rFonts w:hAnsi="Times New Roman" w:ascii="Times New Roman"/>
          <w:b w:val="false"/>
        </w:rPr>
      </w:pPr>
      <w:r w:rsidRPr="005E1A28">
        <w:rPr>
          <w:rFonts w:hAnsi="Times New Roman" w:ascii="Times New Roman"/>
          <w:b w:val="false"/>
        </w:rPr>
        <w:t>Početak u</w:t>
      </w:r>
      <w:r w:rsidR="00CF16F2" w:rsidRPr="005E1A28">
        <w:rPr>
          <w:rFonts w:hAnsi="Times New Roman" w:ascii="Times New Roman"/>
          <w:b w:val="false"/>
        </w:rPr>
        <w:t xml:space="preserve"> </w:t>
      </w:r>
      <w:r w:rsidR="00D5454D">
        <w:rPr>
          <w:rFonts w:hAnsi="Times New Roman" w:ascii="Times New Roman"/>
          <w:b w:val="false"/>
        </w:rPr>
        <w:t>10</w:t>
      </w:r>
      <w:r w:rsidR="00613796" w:rsidRPr="005E1A28">
        <w:rPr>
          <w:rFonts w:hAnsi="Times New Roman" w:ascii="Times New Roman"/>
          <w:b w:val="false"/>
        </w:rPr>
        <w:t>:</w:t>
      </w:r>
      <w:r w:rsidR="00D5454D">
        <w:rPr>
          <w:rFonts w:hAnsi="Times New Roman" w:ascii="Times New Roman"/>
          <w:b w:val="false"/>
        </w:rPr>
        <w:t>3</w:t>
      </w:r>
      <w:r w:rsidRPr="005E1A28">
        <w:rPr>
          <w:rFonts w:hAnsi="Times New Roman" w:ascii="Times New Roman"/>
          <w:b w:val="false"/>
        </w:rPr>
        <w:t>0</w:t>
      </w:r>
      <w:r w:rsidR="00613796" w:rsidRPr="005E1A28">
        <w:rPr>
          <w:rFonts w:hAnsi="Times New Roman" w:ascii="Times New Roman"/>
          <w:b w:val="false"/>
        </w:rPr>
        <w:t xml:space="preserve"> sati</w:t>
      </w:r>
    </w:p>
    <w:p w:rsidRDefault="00326348" w:rsidP="00F41276" w:rsidR="00326348">
      <w:pPr>
        <w:jc w:val="both"/>
        <w:rPr>
          <w:rFonts w:hAnsi="Times New Roman" w:ascii="Times New Roman"/>
          <w:b w:val="false"/>
        </w:rPr>
      </w:pPr>
    </w:p>
    <w:p w:rsidRDefault="007348D4" w:rsidP="00F41276" w:rsidR="00613796" w:rsidRPr="005E1A28">
      <w:pPr>
        <w:jc w:val="both"/>
        <w:rPr>
          <w:rFonts w:hAnsi="Times New Roman" w:ascii="Times New Roman"/>
          <w:b w:val="false"/>
        </w:rPr>
      </w:pPr>
      <w:r>
        <w:rPr>
          <w:rFonts w:hAnsi="Times New Roman" w:ascii="Times New Roman"/>
          <w:b w:val="false"/>
        </w:rPr>
        <w:t xml:space="preserve"> </w:t>
      </w:r>
      <w:r w:rsidR="00326348">
        <w:rPr>
          <w:rFonts w:hAnsi="Times New Roman" w:ascii="Times New Roman"/>
          <w:b w:val="false"/>
        </w:rPr>
        <w:tab/>
      </w:r>
      <w:r w:rsidR="00613796" w:rsidRPr="005E1A28">
        <w:rPr>
          <w:rFonts w:hAnsi="Times New Roman" w:ascii="Times New Roman"/>
          <w:b w:val="false"/>
        </w:rPr>
        <w:t>Utvrđuje se da su na današnje ročište pristupili:</w:t>
      </w:r>
    </w:p>
    <w:p w:rsidRDefault="007250BF" w:rsidP="00F41276" w:rsidR="007250BF" w:rsidRPr="005E1A28">
      <w:pPr>
        <w:jc w:val="both"/>
        <w:rPr>
          <w:rFonts w:hAnsi="Times New Roman" w:ascii="Times New Roman"/>
          <w:b w:val="false"/>
        </w:rPr>
      </w:pPr>
    </w:p>
    <w:p w:rsidRDefault="00613796" w:rsidP="00F41276" w:rsidR="007E4088">
      <w:pPr>
        <w:jc w:val="both"/>
        <w:rPr>
          <w:rFonts w:hAnsi="Times New Roman" w:ascii="Times New Roman"/>
          <w:b w:val="false"/>
        </w:rPr>
      </w:pPr>
      <w:r w:rsidRPr="005E1A28">
        <w:rPr>
          <w:rFonts w:hAnsi="Times New Roman" w:ascii="Times New Roman"/>
          <w:b w:val="false"/>
        </w:rPr>
        <w:t>Za predlagatelja</w:t>
      </w:r>
      <w:r w:rsidR="007E4088">
        <w:rPr>
          <w:rFonts w:hAnsi="Times New Roman" w:ascii="Times New Roman"/>
          <w:b w:val="false"/>
        </w:rPr>
        <w:t xml:space="preserve">: </w:t>
      </w:r>
      <w:r w:rsidR="00665A14">
        <w:rPr>
          <w:rFonts w:hAnsi="Times New Roman" w:ascii="Times New Roman"/>
          <w:b w:val="false"/>
        </w:rPr>
        <w:t xml:space="preserve">nitko, dostava poziva uredno iskazana </w:t>
      </w:r>
    </w:p>
    <w:p w:rsidRDefault="00665A14" w:rsidP="00F41276" w:rsidR="00665A14">
      <w:pPr>
        <w:jc w:val="both"/>
        <w:rPr>
          <w:rFonts w:hAnsi="Times New Roman" w:ascii="Times New Roman"/>
          <w:b w:val="false"/>
        </w:rPr>
      </w:pPr>
      <w:r>
        <w:rPr>
          <w:rFonts w:hAnsi="Times New Roman" w:ascii="Times New Roman"/>
          <w:b w:val="false"/>
        </w:rPr>
        <w:t xml:space="preserve">Za dužnika: nitko, dostava poziva uredno iskazana </w:t>
      </w:r>
    </w:p>
    <w:p w:rsidRDefault="007E4088" w:rsidP="00F41276" w:rsidR="0039042B">
      <w:pPr>
        <w:jc w:val="both"/>
        <w:rPr>
          <w:rFonts w:hAnsi="Times New Roman" w:ascii="Times New Roman"/>
          <w:b w:val="false"/>
        </w:rPr>
      </w:pPr>
      <w:r>
        <w:rPr>
          <w:rFonts w:hAnsi="Times New Roman" w:ascii="Times New Roman"/>
          <w:b w:val="false"/>
        </w:rPr>
        <w:t xml:space="preserve">Za FINA: nitko, dostava poziva uredno iskazana  </w:t>
      </w:r>
    </w:p>
    <w:p w:rsidRDefault="009803C1" w:rsidP="00F41276" w:rsidR="009803C1">
      <w:pPr>
        <w:jc w:val="both"/>
        <w:rPr>
          <w:rFonts w:hAnsi="Times New Roman" w:ascii="Times New Roman"/>
          <w:b w:val="false"/>
        </w:rPr>
      </w:pPr>
    </w:p>
    <w:p w:rsidRDefault="00D5454D" w:rsidP="002E3293" w:rsidR="00F81D9E">
      <w:pPr>
        <w:jc w:val="both"/>
        <w:rPr>
          <w:rFonts w:hAnsi="Times New Roman" w:ascii="Times New Roman"/>
          <w:b w:val="false"/>
          <w:bCs/>
        </w:rPr>
      </w:pPr>
      <w:r>
        <w:rPr>
          <w:rFonts w:hAnsi="Times New Roman" w:ascii="Times New Roman"/>
          <w:b w:val="false"/>
        </w:rPr>
        <w:tab/>
        <w:t xml:space="preserve">Utvrđuje se da u spisu prileži podnesak predlagatelja od 22. ožujka 2017. godine kojim ispričava svoj nedolazak za predmetno ročište. Ujedno ostaje pri svom prijedlogu od 26. siječnja 2016. godine. Predlaže da se nad dužnikom otvori stečajni postupak obzirom na postojanje stečajnog razloga nesposobnost za plaćanje i činjenicu dostatnosti dužnikove imovine. </w:t>
      </w:r>
    </w:p>
    <w:p w:rsidRDefault="00665A14" w:rsidP="008609D9" w:rsidR="001A4EBE">
      <w:pPr>
        <w:jc w:val="both"/>
        <w:rPr>
          <w:rFonts w:hAnsi="Times New Roman" w:ascii="Times New Roman"/>
          <w:b w:val="false"/>
        </w:rPr>
      </w:pPr>
      <w:r>
        <w:rPr>
          <w:rFonts w:hAnsi="Times New Roman" w:ascii="Times New Roman"/>
          <w:b w:val="false"/>
          <w:bCs/>
        </w:rPr>
        <w:t xml:space="preserve"> </w:t>
      </w:r>
    </w:p>
    <w:p w:rsidRDefault="00E821C3" w:rsidP="00E821C3" w:rsidR="00E821C3" w:rsidRPr="00E821C3">
      <w:pPr>
        <w:pStyle w:val="Odlomakpopisa"/>
        <w:tabs>
          <w:tab w:pos="530" w:val="left"/>
        </w:tabs>
        <w:rPr>
          <w:rFonts w:hAnsi="Times New Roman" w:ascii="Times New Roman"/>
          <w:b w:val="false"/>
          <w:bCs/>
        </w:rPr>
      </w:pPr>
      <w:r w:rsidRPr="007F1FA2">
        <w:rPr>
          <w:rFonts w:hAnsi="Times New Roman" w:ascii="Times New Roman"/>
          <w:b w:val="false"/>
          <w:bCs/>
        </w:rPr>
        <w:tab/>
        <w:t>Sudac donosi</w:t>
      </w:r>
    </w:p>
    <w:p w:rsidRDefault="00E821C3" w:rsidP="00E821C3" w:rsidR="00E821C3" w:rsidRPr="00E821C3">
      <w:pPr>
        <w:pStyle w:val="Odlomakpopisa"/>
        <w:tabs>
          <w:tab w:pos="530" w:val="left"/>
        </w:tabs>
        <w:jc w:val="center"/>
        <w:rPr>
          <w:rFonts w:hAnsi="Times New Roman" w:ascii="Times New Roman"/>
          <w:bCs/>
        </w:rPr>
      </w:pPr>
      <w:r w:rsidRPr="00E821C3">
        <w:rPr>
          <w:rFonts w:hAnsi="Times New Roman" w:ascii="Times New Roman"/>
          <w:bCs/>
        </w:rPr>
        <w:t>r j e š e n j e</w:t>
      </w:r>
    </w:p>
    <w:p w:rsidRDefault="009803C1" w:rsidP="0039042B" w:rsidR="00D66F58">
      <w:pPr>
        <w:jc w:val="both"/>
        <w:rPr>
          <w:rFonts w:hAnsi="Times New Roman" w:ascii="Times New Roman"/>
          <w:b w:val="false"/>
          <w:bCs/>
        </w:rPr>
      </w:pPr>
      <w:r>
        <w:rPr>
          <w:rFonts w:hAnsi="Times New Roman" w:ascii="Times New Roman"/>
          <w:b w:val="false"/>
          <w:bCs/>
        </w:rPr>
        <w:t xml:space="preserve"> </w:t>
      </w:r>
    </w:p>
    <w:p w:rsidRDefault="00A17DA1" w:rsidP="00F25F7C" w:rsidR="0039042B">
      <w:pPr>
        <w:jc w:val="both"/>
        <w:rPr>
          <w:rFonts w:hAnsi="Times New Roman" w:ascii="Times New Roman"/>
          <w:b w:val="false"/>
          <w:bCs/>
        </w:rPr>
      </w:pPr>
      <w:r>
        <w:rPr>
          <w:rFonts w:hAnsi="Times New Roman" w:ascii="Times New Roman"/>
          <w:b w:val="false"/>
          <w:bCs/>
        </w:rPr>
        <w:t>I.</w:t>
      </w:r>
      <w:r w:rsidR="00D5454D">
        <w:rPr>
          <w:rFonts w:hAnsi="Times New Roman" w:ascii="Times New Roman"/>
          <w:b w:val="false"/>
          <w:bCs/>
        </w:rPr>
        <w:tab/>
        <w:t xml:space="preserve">Poziva se predlagatelj </w:t>
      </w:r>
      <w:r>
        <w:rPr>
          <w:rFonts w:hAnsi="Times New Roman" w:ascii="Times New Roman"/>
          <w:b w:val="false"/>
          <w:bCs/>
        </w:rPr>
        <w:t xml:space="preserve">u roku 15 dana </w:t>
      </w:r>
      <w:r w:rsidR="00D5454D">
        <w:rPr>
          <w:rFonts w:hAnsi="Times New Roman" w:ascii="Times New Roman"/>
          <w:b w:val="false"/>
          <w:bCs/>
        </w:rPr>
        <w:t>učiniti vjerojatnim da svoju novčanu tražbinu prema dužniku neće moći potpuno namiriti iz vrijednosti nekretnine upisane u zk.ul.13193, k.o. Zadar i to 3580/10000 k.č.br. 5502/9, stambeno-poslovna građevina, dvor, s 510 m2 na posebnom dijelu zgrade upisan kao 1. etaža E-1, poslovni prostor u prizemlju – restoran s pratećim prostorijama i skladištem u pod</w:t>
      </w:r>
      <w:r>
        <w:rPr>
          <w:rFonts w:hAnsi="Times New Roman" w:ascii="Times New Roman"/>
          <w:b w:val="false"/>
          <w:bCs/>
        </w:rPr>
        <w:t>rumu ukupne površine 290,68 m2 na koje se odnosi ovo razlučno pravo.</w:t>
      </w:r>
    </w:p>
    <w:p w:rsidRDefault="00665A14" w:rsidP="00F25F7C" w:rsidR="00665A14">
      <w:pPr>
        <w:jc w:val="both"/>
        <w:rPr>
          <w:rFonts w:hAnsi="Times New Roman" w:ascii="Times New Roman"/>
          <w:b w:val="false"/>
          <w:bCs/>
        </w:rPr>
      </w:pPr>
    </w:p>
    <w:p w:rsidRDefault="00A17DA1" w:rsidP="00F25F7C" w:rsidR="00A17DA1">
      <w:pPr>
        <w:jc w:val="both"/>
        <w:rPr>
          <w:rFonts w:hAnsi="Times New Roman" w:ascii="Times New Roman"/>
          <w:b w:val="false"/>
          <w:bCs/>
        </w:rPr>
      </w:pPr>
      <w:r>
        <w:rPr>
          <w:rFonts w:hAnsi="Times New Roman" w:ascii="Times New Roman"/>
          <w:b w:val="false"/>
          <w:bCs/>
        </w:rPr>
        <w:t>II.</w:t>
      </w:r>
      <w:r>
        <w:rPr>
          <w:rFonts w:hAnsi="Times New Roman" w:ascii="Times New Roman"/>
          <w:b w:val="false"/>
          <w:bCs/>
        </w:rPr>
        <w:tab/>
        <w:t>Slijedom navedenoga, današnje ročište se odgađa, a iduće zakazuje za dan</w:t>
      </w:r>
    </w:p>
    <w:p w:rsidRDefault="00A17DA1" w:rsidP="00F25F7C" w:rsidR="00A17DA1">
      <w:pPr>
        <w:jc w:val="both"/>
        <w:rPr>
          <w:rFonts w:hAnsi="Times New Roman" w:ascii="Times New Roman"/>
          <w:b w:val="false"/>
          <w:bCs/>
        </w:rPr>
      </w:pPr>
    </w:p>
    <w:p w:rsidRDefault="00A17DA1" w:rsidP="00A17DA1" w:rsidR="00A17DA1" w:rsidRPr="00A17DA1">
      <w:pPr>
        <w:jc w:val="center"/>
        <w:rPr>
          <w:rFonts w:hAnsi="Times New Roman" w:ascii="Times New Roman"/>
          <w:bCs/>
        </w:rPr>
      </w:pPr>
      <w:r w:rsidRPr="00A17DA1">
        <w:rPr>
          <w:rFonts w:hAnsi="Times New Roman" w:ascii="Times New Roman"/>
          <w:bCs/>
        </w:rPr>
        <w:t>17. svibnja 2017. godine u 10:</w:t>
      </w:r>
      <w:r>
        <w:rPr>
          <w:rFonts w:hAnsi="Times New Roman" w:ascii="Times New Roman"/>
          <w:bCs/>
        </w:rPr>
        <w:t>30</w:t>
      </w:r>
      <w:r w:rsidRPr="00A17DA1">
        <w:rPr>
          <w:rFonts w:hAnsi="Times New Roman" w:ascii="Times New Roman"/>
          <w:bCs/>
        </w:rPr>
        <w:t xml:space="preserve"> sati</w:t>
      </w:r>
    </w:p>
    <w:p w:rsidRDefault="00A17DA1" w:rsidP="00A17DA1" w:rsidR="00A17DA1" w:rsidRPr="00A17DA1">
      <w:pPr>
        <w:jc w:val="center"/>
        <w:rPr>
          <w:rFonts w:hAnsi="Times New Roman" w:ascii="Times New Roman"/>
          <w:bCs/>
        </w:rPr>
      </w:pPr>
      <w:r w:rsidRPr="00A17DA1">
        <w:rPr>
          <w:rFonts w:hAnsi="Times New Roman" w:ascii="Times New Roman"/>
          <w:bCs/>
        </w:rPr>
        <w:t>kod Trgovačkog suda u Rijeci,</w:t>
      </w:r>
    </w:p>
    <w:p w:rsidRDefault="00A17DA1" w:rsidP="00A17DA1" w:rsidR="00A17DA1" w:rsidRPr="00A17DA1">
      <w:pPr>
        <w:jc w:val="center"/>
        <w:rPr>
          <w:rFonts w:hAnsi="Times New Roman" w:ascii="Times New Roman"/>
          <w:bCs/>
        </w:rPr>
      </w:pPr>
      <w:r w:rsidRPr="00A17DA1">
        <w:rPr>
          <w:rFonts w:hAnsi="Times New Roman" w:ascii="Times New Roman"/>
          <w:bCs/>
        </w:rPr>
        <w:t>Zadarska 1 i 3</w:t>
      </w:r>
    </w:p>
    <w:p w:rsidRDefault="00A17DA1" w:rsidP="00A17DA1" w:rsidR="00A17DA1" w:rsidRPr="00A17DA1">
      <w:pPr>
        <w:jc w:val="center"/>
        <w:rPr>
          <w:rFonts w:hAnsi="Times New Roman" w:ascii="Times New Roman"/>
          <w:bCs/>
        </w:rPr>
      </w:pPr>
      <w:r w:rsidRPr="00A17DA1">
        <w:rPr>
          <w:rFonts w:hAnsi="Times New Roman" w:ascii="Times New Roman"/>
          <w:bCs/>
        </w:rPr>
        <w:t>sudnica 2, I. kat</w:t>
      </w:r>
    </w:p>
    <w:p w:rsidRDefault="00A17DA1" w:rsidP="00A17DA1" w:rsidR="00A17DA1" w:rsidRPr="00A17DA1">
      <w:pPr>
        <w:jc w:val="both"/>
        <w:rPr>
          <w:rFonts w:hAnsi="Times New Roman" w:ascii="Times New Roman"/>
          <w:b w:val="false"/>
          <w:bCs/>
        </w:rPr>
      </w:pPr>
      <w:r w:rsidRPr="00A17DA1">
        <w:rPr>
          <w:rFonts w:hAnsi="Times New Roman" w:ascii="Times New Roman"/>
          <w:b w:val="false"/>
          <w:bCs/>
        </w:rPr>
        <w:tab/>
      </w:r>
    </w:p>
    <w:p w:rsidRDefault="00A17DA1" w:rsidP="00F25F7C" w:rsidR="00A17DA1">
      <w:pPr>
        <w:jc w:val="both"/>
        <w:rPr>
          <w:rFonts w:hAnsi="Times New Roman" w:ascii="Times New Roman"/>
          <w:b w:val="false"/>
          <w:bCs/>
        </w:rPr>
      </w:pPr>
      <w:r w:rsidRPr="00A17DA1">
        <w:rPr>
          <w:rFonts w:hAnsi="Times New Roman" w:ascii="Times New Roman"/>
          <w:b w:val="false"/>
          <w:bCs/>
        </w:rPr>
        <w:lastRenderedPageBreak/>
        <w:t>na koje se prijepisom zapisnika poziva predlagatelj</w:t>
      </w:r>
      <w:r>
        <w:rPr>
          <w:rFonts w:hAnsi="Times New Roman" w:ascii="Times New Roman"/>
          <w:b w:val="false"/>
          <w:bCs/>
        </w:rPr>
        <w:t xml:space="preserve"> Istarska kreditna banka Umag d.d. Umag, E. Miloša 1</w:t>
      </w:r>
      <w:r w:rsidRPr="00A17DA1">
        <w:rPr>
          <w:rFonts w:hAnsi="Times New Roman" w:ascii="Times New Roman"/>
          <w:b w:val="false"/>
          <w:bCs/>
        </w:rPr>
        <w:t>,</w:t>
      </w:r>
      <w:r>
        <w:rPr>
          <w:rFonts w:hAnsi="Times New Roman" w:ascii="Times New Roman"/>
          <w:b w:val="false"/>
          <w:bCs/>
        </w:rPr>
        <w:t xml:space="preserve"> </w:t>
      </w:r>
      <w:r w:rsidRPr="00A17DA1">
        <w:rPr>
          <w:rFonts w:hAnsi="Times New Roman" w:ascii="Times New Roman"/>
          <w:b w:val="false"/>
          <w:bCs/>
        </w:rPr>
        <w:t>zastupnik dužnika po zakonu</w:t>
      </w:r>
      <w:r>
        <w:rPr>
          <w:rFonts w:hAnsi="Times New Roman" w:ascii="Times New Roman"/>
          <w:b w:val="false"/>
          <w:bCs/>
        </w:rPr>
        <w:t xml:space="preserve"> Vinka Legac na adresi Rijeka, M. Gennari 35/c i </w:t>
      </w:r>
      <w:r w:rsidRPr="00A17DA1">
        <w:rPr>
          <w:rFonts w:hAnsi="Times New Roman" w:ascii="Times New Roman"/>
          <w:b w:val="false"/>
          <w:bCs/>
        </w:rPr>
        <w:t>FINA RIJEKA.</w:t>
      </w:r>
    </w:p>
    <w:p w:rsidRDefault="00A17DA1" w:rsidP="00F25F7C" w:rsidR="00A17DA1" w:rsidRPr="00D66F58">
      <w:pPr>
        <w:jc w:val="both"/>
        <w:rPr>
          <w:rFonts w:hAnsi="Times New Roman" w:ascii="Times New Roman"/>
          <w:b w:val="false"/>
          <w:bCs/>
        </w:rPr>
      </w:pPr>
    </w:p>
    <w:p w:rsidRDefault="004946B1" w:rsidP="004946B1" w:rsidR="004946B1">
      <w:pPr>
        <w:jc w:val="center"/>
        <w:rPr>
          <w:rFonts w:hAnsi="Times New Roman" w:ascii="Times New Roman"/>
          <w:b w:val="false"/>
        </w:rPr>
      </w:pPr>
      <w:r w:rsidRPr="004946B1">
        <w:rPr>
          <w:rFonts w:hAnsi="Times New Roman" w:ascii="Times New Roman"/>
          <w:b w:val="false"/>
        </w:rPr>
        <w:t xml:space="preserve">Dovršeno u </w:t>
      </w:r>
      <w:r w:rsidR="00D5454D">
        <w:rPr>
          <w:rFonts w:hAnsi="Times New Roman" w:ascii="Times New Roman"/>
          <w:b w:val="false"/>
        </w:rPr>
        <w:t>10</w:t>
      </w:r>
      <w:r w:rsidR="00CA49FF">
        <w:rPr>
          <w:rFonts w:hAnsi="Times New Roman" w:ascii="Times New Roman"/>
          <w:b w:val="false"/>
        </w:rPr>
        <w:t>,</w:t>
      </w:r>
      <w:r w:rsidR="00A17DA1">
        <w:rPr>
          <w:rFonts w:hAnsi="Times New Roman" w:ascii="Times New Roman"/>
          <w:b w:val="false"/>
        </w:rPr>
        <w:t>40</w:t>
      </w:r>
      <w:r w:rsidRPr="004946B1">
        <w:rPr>
          <w:rFonts w:hAnsi="Times New Roman" w:ascii="Times New Roman"/>
          <w:b w:val="false"/>
        </w:rPr>
        <w:t xml:space="preserve"> sati</w:t>
      </w:r>
    </w:p>
    <w:p w:rsidRDefault="00C66D78" w:rsidP="004946B1" w:rsidR="00C66D78" w:rsidRPr="004946B1">
      <w:pPr>
        <w:jc w:val="both"/>
        <w:rPr>
          <w:rFonts w:hAnsi="Times New Roman" w:ascii="Times New Roman"/>
          <w:b w:val="false"/>
        </w:rPr>
      </w:pPr>
    </w:p>
    <w:p w:rsidRDefault="004946B1" w:rsidP="004946B1" w:rsidR="004946B1">
      <w:pPr>
        <w:jc w:val="both"/>
        <w:rPr>
          <w:rFonts w:hAnsi="Times New Roman" w:ascii="Times New Roman"/>
          <w:b w:val="false"/>
        </w:rPr>
      </w:pPr>
      <w:r w:rsidRPr="004946B1">
        <w:rPr>
          <w:rFonts w:hAnsi="Times New Roman" w:ascii="Times New Roman"/>
          <w:b w:val="false"/>
        </w:rPr>
        <w:t xml:space="preserve"> </w:t>
      </w:r>
      <w:r w:rsidRPr="004946B1">
        <w:rPr>
          <w:rFonts w:hAnsi="Times New Roman" w:ascii="Times New Roman"/>
          <w:b w:val="false"/>
        </w:rPr>
        <w:tab/>
      </w:r>
      <w:r w:rsidRPr="004946B1">
        <w:rPr>
          <w:rFonts w:hAnsi="Times New Roman" w:ascii="Times New Roman"/>
          <w:b w:val="false"/>
        </w:rPr>
        <w:tab/>
        <w:t xml:space="preserve">                       </w:t>
      </w:r>
      <w:r w:rsidR="00ED472B">
        <w:rPr>
          <w:rFonts w:hAnsi="Times New Roman" w:ascii="Times New Roman"/>
          <w:b w:val="false"/>
        </w:rPr>
        <w:t xml:space="preserve">   </w:t>
      </w:r>
      <w:r w:rsidRPr="004946B1">
        <w:rPr>
          <w:rFonts w:hAnsi="Times New Roman" w:ascii="Times New Roman"/>
          <w:b w:val="false"/>
        </w:rPr>
        <w:t xml:space="preserve"> </w:t>
      </w:r>
      <w:r w:rsidR="00FE4787">
        <w:rPr>
          <w:rFonts w:hAnsi="Times New Roman" w:ascii="Times New Roman"/>
          <w:b w:val="false"/>
        </w:rPr>
        <w:t xml:space="preserve">       </w:t>
      </w:r>
      <w:r w:rsidR="0080775E">
        <w:rPr>
          <w:rFonts w:hAnsi="Times New Roman" w:ascii="Times New Roman"/>
          <w:b w:val="false"/>
        </w:rPr>
        <w:t xml:space="preserve">   S</w:t>
      </w:r>
      <w:r w:rsidRPr="004946B1">
        <w:rPr>
          <w:rFonts w:hAnsi="Times New Roman" w:ascii="Times New Roman"/>
          <w:b w:val="false"/>
        </w:rPr>
        <w:t>udac</w:t>
      </w:r>
      <w:r w:rsidR="00FE4787">
        <w:rPr>
          <w:rFonts w:hAnsi="Times New Roman" w:ascii="Times New Roman"/>
          <w:b w:val="false"/>
        </w:rPr>
        <w:t xml:space="preserve"> </w:t>
      </w:r>
      <w:r w:rsidRPr="004946B1">
        <w:rPr>
          <w:rFonts w:hAnsi="Times New Roman" w:ascii="Times New Roman"/>
          <w:b w:val="false"/>
        </w:rPr>
        <w:t xml:space="preserve">      </w:t>
      </w:r>
      <w:r w:rsidR="00F4605A">
        <w:rPr>
          <w:rFonts w:hAnsi="Times New Roman" w:ascii="Times New Roman"/>
          <w:b w:val="false"/>
        </w:rPr>
        <w:t xml:space="preserve">  </w:t>
      </w:r>
      <w:r w:rsidR="00EF55C7">
        <w:rPr>
          <w:rFonts w:hAnsi="Times New Roman" w:ascii="Times New Roman"/>
          <w:b w:val="false"/>
        </w:rPr>
        <w:t xml:space="preserve">      </w:t>
      </w:r>
      <w:r w:rsidR="0080775E">
        <w:rPr>
          <w:rFonts w:hAnsi="Times New Roman" w:ascii="Times New Roman"/>
          <w:b w:val="false"/>
        </w:rPr>
        <w:t xml:space="preserve">        </w:t>
      </w:r>
      <w:r w:rsidR="00A17DA1">
        <w:rPr>
          <w:rFonts w:hAnsi="Times New Roman" w:ascii="Times New Roman"/>
          <w:b w:val="false"/>
        </w:rPr>
        <w:t xml:space="preserve"> </w:t>
      </w:r>
      <w:r w:rsidRPr="004946B1">
        <w:rPr>
          <w:rFonts w:hAnsi="Times New Roman" w:ascii="Times New Roman"/>
          <w:b w:val="false"/>
        </w:rPr>
        <w:tab/>
      </w:r>
    </w:p>
    <w:p w:rsidRDefault="00656051" w:rsidP="004946B1" w:rsidR="00656051">
      <w:pPr>
        <w:jc w:val="both"/>
        <w:rPr>
          <w:rFonts w:hAnsi="Times New Roman" w:ascii="Times New Roman"/>
          <w:b w:val="false"/>
        </w:rPr>
      </w:pPr>
    </w:p>
    <w:p w:rsidRDefault="00F25F7C" w:rsidP="004946B1" w:rsidR="00F25F7C">
      <w:pPr>
        <w:jc w:val="both"/>
        <w:rPr>
          <w:rFonts w:hAnsi="Times New Roman" w:ascii="Times New Roman"/>
          <w:b w:val="false"/>
        </w:rPr>
      </w:pPr>
    </w:p>
    <w:p w:rsidRDefault="00FE4787" w:rsidP="002E00E4" w:rsidR="00A17DA1">
      <w:pPr>
        <w:jc w:val="both"/>
        <w:rPr>
          <w:rFonts w:hAnsi="Times New Roman" w:ascii="Times New Roman"/>
          <w:b w:val="false"/>
        </w:rPr>
      </w:pPr>
      <w:r>
        <w:rPr>
          <w:rFonts w:hAnsi="Times New Roman" w:ascii="Times New Roman"/>
          <w:b w:val="false"/>
        </w:rPr>
        <w:t xml:space="preserve"> </w:t>
      </w:r>
      <w:r w:rsidR="0053787C">
        <w:rPr>
          <w:rFonts w:hAnsi="Times New Roman" w:ascii="Times New Roman"/>
          <w:b w:val="false"/>
        </w:rPr>
        <w:tab/>
      </w:r>
      <w:r w:rsidR="0053787C">
        <w:rPr>
          <w:rFonts w:hAnsi="Times New Roman" w:ascii="Times New Roman"/>
          <w:b w:val="false"/>
        </w:rPr>
        <w:tab/>
      </w:r>
      <w:r w:rsidR="0053787C">
        <w:rPr>
          <w:rFonts w:hAnsi="Times New Roman" w:ascii="Times New Roman"/>
          <w:b w:val="false"/>
        </w:rPr>
        <w:tab/>
      </w:r>
      <w:r w:rsidR="0053787C">
        <w:rPr>
          <w:rFonts w:hAnsi="Times New Roman" w:ascii="Times New Roman"/>
          <w:b w:val="false"/>
        </w:rPr>
        <w:tab/>
      </w:r>
      <w:r w:rsidR="00887E00">
        <w:rPr>
          <w:rFonts w:hAnsi="Times New Roman" w:ascii="Times New Roman"/>
          <w:b w:val="false"/>
        </w:rPr>
        <w:t xml:space="preserve">   </w:t>
      </w:r>
      <w:r w:rsidR="00ED472B">
        <w:rPr>
          <w:rFonts w:hAnsi="Times New Roman" w:ascii="Times New Roman"/>
          <w:b w:val="false"/>
        </w:rPr>
        <w:t xml:space="preserve">  </w:t>
      </w:r>
      <w:r w:rsidR="00887E00">
        <w:rPr>
          <w:rFonts w:hAnsi="Times New Roman" w:ascii="Times New Roman"/>
          <w:b w:val="false"/>
        </w:rPr>
        <w:t xml:space="preserve"> </w:t>
      </w:r>
      <w:r>
        <w:rPr>
          <w:rFonts w:hAnsi="Times New Roman" w:ascii="Times New Roman"/>
          <w:b w:val="false"/>
        </w:rPr>
        <w:t xml:space="preserve">      </w:t>
      </w:r>
      <w:r w:rsidR="004946B1" w:rsidRPr="00C86EC1">
        <w:rPr>
          <w:rFonts w:hAnsi="Times New Roman" w:ascii="Times New Roman"/>
          <w:b w:val="false"/>
        </w:rPr>
        <w:t>Zapisničar</w:t>
      </w:r>
      <w:r w:rsidR="002E00E4" w:rsidRPr="00C86EC1">
        <w:rPr>
          <w:rFonts w:hAnsi="Times New Roman" w:ascii="Times New Roman"/>
          <w:b w:val="false"/>
        </w:rPr>
        <w:t xml:space="preserve">             </w:t>
      </w:r>
      <w:r w:rsidR="00A47183" w:rsidRPr="00C86EC1">
        <w:rPr>
          <w:rFonts w:hAnsi="Times New Roman" w:ascii="Times New Roman"/>
          <w:b w:val="false"/>
        </w:rPr>
        <w:t xml:space="preserve">       </w:t>
      </w:r>
      <w:r w:rsidR="00A17DA1">
        <w:rPr>
          <w:rFonts w:hAnsi="Times New Roman" w:ascii="Times New Roman"/>
          <w:b w:val="false"/>
        </w:rPr>
        <w:t xml:space="preserve"> </w:t>
      </w:r>
    </w:p>
    <w:p w:rsidRDefault="00A17DA1" w:rsidP="002E00E4" w:rsidR="00A17DA1" w:rsidRPr="00A17DA1">
      <w:pPr>
        <w:jc w:val="both"/>
        <w:rPr>
          <w:rFonts w:hAnsi="Times New Roman" w:ascii="Times New Roman"/>
          <w:b w:val="false"/>
          <w:sz w:val="20"/>
        </w:rPr>
      </w:pPr>
    </w:p>
    <w:p w:rsidRDefault="00A17DA1" w:rsidP="002E00E4" w:rsidR="00A17DA1" w:rsidRPr="00A17DA1">
      <w:pPr>
        <w:jc w:val="both"/>
        <w:rPr>
          <w:rFonts w:hAnsi="Times New Roman" w:ascii="Times New Roman"/>
          <w:b w:val="false"/>
          <w:sz w:val="20"/>
        </w:rPr>
      </w:pPr>
      <w:r w:rsidRPr="00A17DA1">
        <w:rPr>
          <w:rFonts w:hAnsi="Times New Roman" w:ascii="Times New Roman"/>
          <w:b w:val="false"/>
          <w:sz w:val="20"/>
        </w:rPr>
        <w:t>DNA:</w:t>
      </w:r>
    </w:p>
    <w:p w:rsidRDefault="00A17DA1" w:rsidP="00A17DA1" w:rsidR="00F4605A" w:rsidRPr="00A17DA1">
      <w:pPr>
        <w:pStyle w:val="Odlomakpopisa"/>
        <w:numPr>
          <w:ilvl w:val="0"/>
          <w:numId w:val="34"/>
        </w:numPr>
        <w:jc w:val="both"/>
        <w:rPr>
          <w:rFonts w:hAnsi="Times New Roman" w:ascii="Times New Roman"/>
          <w:b w:val="false"/>
          <w:sz w:val="20"/>
        </w:rPr>
      </w:pPr>
      <w:r w:rsidRPr="00A17DA1">
        <w:rPr>
          <w:rFonts w:hAnsi="Times New Roman" w:ascii="Times New Roman"/>
          <w:b w:val="false"/>
          <w:sz w:val="20"/>
        </w:rPr>
        <w:t>e-Oglasna ploča sudova</w:t>
      </w:r>
      <w:r w:rsidR="00BA15FB" w:rsidRPr="00A17DA1">
        <w:rPr>
          <w:rFonts w:hAnsi="Times New Roman" w:ascii="Times New Roman"/>
          <w:b w:val="false"/>
          <w:sz w:val="20"/>
        </w:rPr>
        <w:t xml:space="preserve"> </w:t>
      </w:r>
    </w:p>
    <w:sectPr w:rsidSect="00613796" w:rsidR="00F4605A" w:rsidRPr="00A17DA1">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181C" w:rsidR="00EF181C">
      <w:r>
        <w:separator/>
      </w:r>
    </w:p>
  </w:endnote>
  <w:endnote w:id="0" w:type="continuationSeparator">
    <w:p w:rsidRDefault="00EF181C" w:rsidR="00EF18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3CB" w:rsidR="00BF73C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37F6">
      <w:rPr>
        <w:rStyle w:val="Brojstranice"/>
        <w:noProof/>
      </w:rPr>
      <w:t>1</w:t>
    </w:r>
    <w:r>
      <w:rPr>
        <w:rStyle w:val="Brojstranice"/>
      </w:rPr>
      <w:fldChar w:fldCharType="end"/>
    </w:r>
  </w:p>
  <w:p w:rsidRDefault="00BF73CB" w:rsidR="00BF73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181C" w:rsidR="00EF181C">
      <w:r>
        <w:separator/>
      </w:r>
    </w:p>
  </w:footnote>
  <w:footnote w:id="0" w:type="continuationSeparator">
    <w:p w:rsidRDefault="00EF181C" w:rsidR="00EF18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P="006F49A9" w:rsidR="00BF73CB" w:rsidRPr="005E1A28">
    <w:pPr>
      <w:pStyle w:val="Zaglavlje"/>
      <w:jc w:val="right"/>
      <w:rPr>
        <w:rFonts w:hAnsi="Times New Roman" w:ascii="Times New Roman"/>
        <w:b w:val="false"/>
      </w:rPr>
    </w:pPr>
    <w:r w:rsidRPr="005E1A28">
      <w:rPr>
        <w:rFonts w:hAnsi="Times New Roman" w:ascii="Times New Roman"/>
      </w:rPr>
      <w:tab/>
      <w:t xml:space="preserve">                </w:t>
    </w:r>
    <w:r w:rsidRPr="005E1A28">
      <w:rPr>
        <w:rFonts w:hAnsi="Times New Roman" w:ascii="Times New Roman"/>
      </w:rPr>
      <w:tab/>
    </w:r>
    <w:r w:rsidRPr="005E1A28">
      <w:rPr>
        <w:rFonts w:hAnsi="Times New Roman" w:ascii="Times New Roman"/>
        <w:b w:val="false"/>
      </w:rPr>
      <w:t>Posl. br. 15 St-</w:t>
    </w:r>
    <w:r w:rsidR="00D5454D">
      <w:rPr>
        <w:rFonts w:hAnsi="Times New Roman" w:ascii="Times New Roman"/>
        <w:b w:val="false"/>
      </w:rPr>
      <w:t>1254</w:t>
    </w:r>
    <w:r w:rsidR="00665A14">
      <w:rPr>
        <w:rFonts w:hAnsi="Times New Roman" w:ascii="Times New Roman"/>
        <w:b w:val="false"/>
      </w:rPr>
      <w:t>/2016-8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rPr>
        <w:rFonts w:cs="Times New Roman"/>
      </w:rPr>
    </w:lvl>
    <w:lvl w:ilvl="1">
      <w:start w:val="1"/>
      <w:numFmt w:val="none"/>
      <w:suff w:val="nothing"/>
      <w:lvlText w:val=""/>
      <w:lvlJc w:val="left"/>
      <w:pPr>
        <w:tabs>
          <w:tab w:pos="0" w:val="num"/>
        </w:tabs>
        <w:ind w:hanging="576" w:left="576"/>
      </w:pPr>
      <w:rPr>
        <w:rFonts w:cs="Times New Roman"/>
      </w:rPr>
    </w:lvl>
    <w:lvl w:ilvl="2">
      <w:start w:val="1"/>
      <w:numFmt w:val="none"/>
      <w:suff w:val="nothing"/>
      <w:lvlText w:val=""/>
      <w:lvlJc w:val="left"/>
      <w:pPr>
        <w:tabs>
          <w:tab w:pos="0" w:val="num"/>
        </w:tabs>
        <w:ind w:hanging="720" w:left="720"/>
      </w:pPr>
      <w:rPr>
        <w:rFonts w:cs="Times New Roman"/>
      </w:rPr>
    </w:lvl>
    <w:lvl w:ilvl="3">
      <w:start w:val="1"/>
      <w:numFmt w:val="none"/>
      <w:suff w:val="nothing"/>
      <w:lvlText w:val=""/>
      <w:lvlJc w:val="left"/>
      <w:pPr>
        <w:tabs>
          <w:tab w:pos="0" w:val="num"/>
        </w:tabs>
        <w:ind w:hanging="864" w:left="864"/>
      </w:pPr>
      <w:rPr>
        <w:rFonts w:cs="Times New Roman"/>
      </w:rPr>
    </w:lvl>
    <w:lvl w:ilvl="4">
      <w:start w:val="1"/>
      <w:numFmt w:val="none"/>
      <w:suff w:val="nothing"/>
      <w:lvlText w:val=""/>
      <w:lvlJc w:val="left"/>
      <w:pPr>
        <w:tabs>
          <w:tab w:pos="0" w:val="num"/>
        </w:tabs>
        <w:ind w:hanging="1008" w:left="1008"/>
      </w:pPr>
      <w:rPr>
        <w:rFonts w:cs="Times New Roman"/>
      </w:rPr>
    </w:lvl>
    <w:lvl w:ilvl="5">
      <w:start w:val="1"/>
      <w:numFmt w:val="none"/>
      <w:suff w:val="nothing"/>
      <w:lvlText w:val=""/>
      <w:lvlJc w:val="left"/>
      <w:pPr>
        <w:tabs>
          <w:tab w:pos="0" w:val="num"/>
        </w:tabs>
        <w:ind w:hanging="1152" w:left="1152"/>
      </w:pPr>
      <w:rPr>
        <w:rFonts w:cs="Times New Roman"/>
      </w:rPr>
    </w:lvl>
    <w:lvl w:ilvl="6">
      <w:start w:val="1"/>
      <w:numFmt w:val="none"/>
      <w:suff w:val="nothing"/>
      <w:lvlText w:val=""/>
      <w:lvlJc w:val="left"/>
      <w:pPr>
        <w:tabs>
          <w:tab w:pos="0" w:val="num"/>
        </w:tabs>
        <w:ind w:hanging="1296" w:left="1296"/>
      </w:pPr>
      <w:rPr>
        <w:rFonts w:cs="Times New Roman"/>
      </w:rPr>
    </w:lvl>
    <w:lvl w:ilvl="7">
      <w:start w:val="1"/>
      <w:numFmt w:val="none"/>
      <w:suff w:val="nothing"/>
      <w:lvlText w:val=""/>
      <w:lvlJc w:val="left"/>
      <w:pPr>
        <w:tabs>
          <w:tab w:pos="0" w:val="num"/>
        </w:tabs>
        <w:ind w:hanging="1440" w:left="1440"/>
      </w:pPr>
      <w:rPr>
        <w:rFonts w:cs="Times New Roman"/>
      </w:rPr>
    </w:lvl>
    <w:lvl w:ilvl="8">
      <w:start w:val="1"/>
      <w:numFmt w:val="none"/>
      <w:suff w:val="nothing"/>
      <w:lvlText w:val=""/>
      <w:lvlJc w:val="left"/>
      <w:pPr>
        <w:tabs>
          <w:tab w:pos="0" w:val="num"/>
        </w:tabs>
        <w:ind w:hanging="1584" w:left="1584"/>
      </w:pPr>
      <w:rPr>
        <w:rFonts w:cs="Times New Roman"/>
      </w:rPr>
    </w:lvl>
  </w:abstractNum>
  <w:abstractNum w:abstractNumId="1">
    <w:nsid w:val="039637D2"/>
    <w:multiLevelType w:val="hybridMultilevel"/>
    <w:tmpl w:val="CB82B12C"/>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0C0131C2"/>
    <w:multiLevelType w:val="hybridMultilevel"/>
    <w:tmpl w:val="15861D8E"/>
    <w:lvl w:tplc="041A000D"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98C4440"/>
    <w:multiLevelType w:val="hybridMultilevel"/>
    <w:tmpl w:val="E6FE6010"/>
    <w:lvl w:tplc="CF92C7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221195"/>
    <w:multiLevelType w:val="hybridMultilevel"/>
    <w:tmpl w:val="1170599E"/>
    <w:lvl w:tplc="2A88F18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1B827692"/>
    <w:multiLevelType w:val="hybridMultilevel"/>
    <w:tmpl w:val="E0C46FB4"/>
    <w:lvl w:tplc="FEDE4FD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6D56528"/>
    <w:multiLevelType w:val="hybridMultilevel"/>
    <w:tmpl w:val="BE2893FA"/>
    <w:lvl w:tplc="4E882234" w:ilvl="0">
      <w:start w:val="1"/>
      <w:numFmt w:val="decimal"/>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7">
    <w:nsid w:val="2AC4595F"/>
    <w:multiLevelType w:val="hybridMultilevel"/>
    <w:tmpl w:val="384633BE"/>
    <w:lvl w:tplc="6E4601E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D9E3C2A"/>
    <w:multiLevelType w:val="hybridMultilevel"/>
    <w:tmpl w:val="806054CA"/>
    <w:lvl w:tplc="7048DA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E7048D1"/>
    <w:multiLevelType w:val="hybridMultilevel"/>
    <w:tmpl w:val="2FAC5F06"/>
    <w:lvl w:tplc="A6F226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F12111D"/>
    <w:multiLevelType w:val="multilevel"/>
    <w:tmpl w:val="516ACED2"/>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11">
    <w:nsid w:val="39121718"/>
    <w:multiLevelType w:val="hybridMultilevel"/>
    <w:tmpl w:val="FECEC440"/>
    <w:lvl w:tplc="ED98A98C"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2296395"/>
    <w:multiLevelType w:val="hybridMultilevel"/>
    <w:tmpl w:val="84449F4A"/>
    <w:lvl w:tplc="8D1E45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5075E12"/>
    <w:multiLevelType w:val="hybridMultilevel"/>
    <w:tmpl w:val="24228F78"/>
    <w:lvl w:tplc="67F8286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4">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5">
    <w:nsid w:val="4D29538C"/>
    <w:multiLevelType w:val="hybridMultilevel"/>
    <w:tmpl w:val="7B24AC70"/>
    <w:lvl w:tplc="6AE086D0" w:ilvl="0">
      <w:start w:val="95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0D6560D"/>
    <w:multiLevelType w:val="hybridMultilevel"/>
    <w:tmpl w:val="BCC20934"/>
    <w:lvl w:tplc="018C9A58"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7">
    <w:nsid w:val="58B97F98"/>
    <w:multiLevelType w:val="hybridMultilevel"/>
    <w:tmpl w:val="5C2436E0"/>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8">
    <w:nsid w:val="5D2B7AF6"/>
    <w:multiLevelType w:val="hybridMultilevel"/>
    <w:tmpl w:val="6D2CBA44"/>
    <w:lvl w:tplc="D6CABF6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0893B82"/>
    <w:multiLevelType w:val="hybridMultilevel"/>
    <w:tmpl w:val="3F3AE6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8A41F92"/>
    <w:multiLevelType w:val="hybridMultilevel"/>
    <w:tmpl w:val="B372C322"/>
    <w:lvl w:tplc="4CC6956C" w:ilvl="0">
      <w:start w:val="4"/>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1">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abstractNum w:abstractNumId="22">
    <w:nsid w:val="6E730C58"/>
    <w:multiLevelType w:val="hybridMultilevel"/>
    <w:tmpl w:val="094E5884"/>
    <w:lvl w:tplc="041A000B"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26029D5"/>
    <w:multiLevelType w:val="hybridMultilevel"/>
    <w:tmpl w:val="3F121D06"/>
    <w:lvl w:tplc="D90064C4" w:ilvl="0">
      <w:start w:val="2"/>
      <w:numFmt w:val="bullet"/>
      <w:lvlText w:val="-"/>
      <w:lvlJc w:val="left"/>
      <w:pPr>
        <w:tabs>
          <w:tab w:pos="720" w:val="num"/>
        </w:tabs>
        <w:ind w:hanging="360" w:left="720"/>
      </w:pPr>
      <w:rPr>
        <w:rFonts w:cs="Arial" w:eastAsia="Calibri"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4">
    <w:nsid w:val="73526E99"/>
    <w:multiLevelType w:val="hybridMultilevel"/>
    <w:tmpl w:val="8954E106"/>
    <w:lvl w:tplc="DAEE56E8"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49253DD"/>
    <w:multiLevelType w:val="hybridMultilevel"/>
    <w:tmpl w:val="D37E03C0"/>
    <w:lvl w:tplc="1D4A0630" w:ilvl="0">
      <w:start w:val="1"/>
      <w:numFmt w:val="lowerLetter"/>
      <w:lvlText w:val="%1)"/>
      <w:lvlJc w:val="left"/>
      <w:pPr>
        <w:ind w:hanging="360" w:left="720"/>
      </w:pPr>
      <w:rPr>
        <w:rFonts w:cs="Times New Roman" w:hint="default"/>
        <w:sz w:val="24"/>
        <w:szCs w:val="24"/>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6">
    <w:nsid w:val="75AC1AD9"/>
    <w:multiLevelType w:val="hybridMultilevel"/>
    <w:tmpl w:val="B64A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A4B5AEA"/>
    <w:multiLevelType w:val="hybridMultilevel"/>
    <w:tmpl w:val="62F4BBA8"/>
    <w:lvl w:tplc="FA44A8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A8F178A"/>
    <w:multiLevelType w:val="hybridMultilevel"/>
    <w:tmpl w:val="2408C1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AFC7A7F"/>
    <w:multiLevelType w:val="hybridMultilevel"/>
    <w:tmpl w:val="4B1A7228"/>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B832478"/>
    <w:multiLevelType w:val="hybridMultilevel"/>
    <w:tmpl w:val="F15868B6"/>
    <w:lvl w:tplc="8DC07B8A" w:ilvl="0">
      <w:start w:val="1"/>
      <w:numFmt w:val="lowerLetter"/>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2">
    <w:nsid w:val="7D520810"/>
    <w:multiLevelType w:val="hybridMultilevel"/>
    <w:tmpl w:val="1306429E"/>
    <w:lvl w:tplc="0A6636D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5"/>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0"/>
  </w:num>
  <w:num w:numId="8">
    <w:abstractNumId w:val="23"/>
  </w:num>
  <w:num w:numId="9">
    <w:abstractNumId w:val="21"/>
  </w:num>
  <w:num w:numId="10">
    <w:abstractNumId w:val="17"/>
  </w:num>
  <w:num w:numId="11">
    <w:abstractNumId w:val="30"/>
  </w:num>
  <w:num w:numId="12">
    <w:abstractNumId w:val="13"/>
  </w:num>
  <w:num w:numId="13">
    <w:abstractNumId w:val="29"/>
  </w:num>
  <w:num w:numId="14">
    <w:abstractNumId w:val="15"/>
  </w:num>
  <w:num w:numId="15">
    <w:abstractNumId w:val="5"/>
  </w:num>
  <w:num w:numId="16">
    <w:abstractNumId w:val="28"/>
  </w:num>
  <w:num w:numId="17">
    <w:abstractNumId w:val="8"/>
  </w:num>
  <w:num w:numId="18">
    <w:abstractNumId w:val="18"/>
  </w:num>
  <w:num w:numId="19">
    <w:abstractNumId w:val="7"/>
  </w:num>
  <w:num w:numId="20">
    <w:abstractNumId w:val="20"/>
  </w:num>
  <w:num w:numId="21">
    <w:abstractNumId w:val="22"/>
  </w:num>
  <w:num w:numId="22">
    <w:abstractNumId w:val="2"/>
  </w:num>
  <w:num w:numId="23">
    <w:abstractNumId w:val="11"/>
  </w:num>
  <w:num w:numId="24">
    <w:abstractNumId w:val="26"/>
  </w:num>
  <w:num w:numId="25">
    <w:abstractNumId w:val="27"/>
  </w:num>
  <w:num w:numId="26">
    <w:abstractNumId w:val="14"/>
  </w:num>
  <w:num w:numId="27">
    <w:abstractNumId w:val="9"/>
  </w:num>
  <w:num w:numId="28">
    <w:abstractNumId w:val="3"/>
  </w:num>
  <w:num w:numId="29">
    <w:abstractNumId w:val="12"/>
  </w:num>
  <w:num w:numId="30">
    <w:abstractNumId w:val="0"/>
  </w:num>
  <w:num w:numId="31">
    <w:abstractNumId w:val="32"/>
  </w:num>
  <w:num w:numId="32">
    <w:abstractNumId w:val="19"/>
  </w:num>
  <w:num w:numId="33">
    <w:abstractNumId w:val="16"/>
  </w:num>
  <w:num w:numId="34">
    <w:abstractNumId w:val="2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v:ext="edit" spidmax="768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796"/>
    <w:rsid w:val="00000A06"/>
    <w:rsid w:val="000066E0"/>
    <w:rsid w:val="00007956"/>
    <w:rsid w:val="0002156F"/>
    <w:rsid w:val="00037D81"/>
    <w:rsid w:val="0004204C"/>
    <w:rsid w:val="00042C35"/>
    <w:rsid w:val="00044127"/>
    <w:rsid w:val="00044BF3"/>
    <w:rsid w:val="0005372E"/>
    <w:rsid w:val="0005396D"/>
    <w:rsid w:val="0005755C"/>
    <w:rsid w:val="00060D99"/>
    <w:rsid w:val="00061497"/>
    <w:rsid w:val="0006486B"/>
    <w:rsid w:val="000763F1"/>
    <w:rsid w:val="00077C23"/>
    <w:rsid w:val="000953A1"/>
    <w:rsid w:val="000955C0"/>
    <w:rsid w:val="000A7949"/>
    <w:rsid w:val="000C1AD3"/>
    <w:rsid w:val="000D05DC"/>
    <w:rsid w:val="000E1CE3"/>
    <w:rsid w:val="000E310B"/>
    <w:rsid w:val="000F2EF8"/>
    <w:rsid w:val="000F30C7"/>
    <w:rsid w:val="00101618"/>
    <w:rsid w:val="00103A71"/>
    <w:rsid w:val="00107B86"/>
    <w:rsid w:val="00113AEB"/>
    <w:rsid w:val="00114E71"/>
    <w:rsid w:val="00115BFF"/>
    <w:rsid w:val="0012125B"/>
    <w:rsid w:val="00121548"/>
    <w:rsid w:val="00126C46"/>
    <w:rsid w:val="00130FD2"/>
    <w:rsid w:val="00134C06"/>
    <w:rsid w:val="001413A5"/>
    <w:rsid w:val="001559E3"/>
    <w:rsid w:val="001713D4"/>
    <w:rsid w:val="00172474"/>
    <w:rsid w:val="00175982"/>
    <w:rsid w:val="00176AEA"/>
    <w:rsid w:val="001A4EBE"/>
    <w:rsid w:val="001A61FA"/>
    <w:rsid w:val="001C161A"/>
    <w:rsid w:val="001C79C9"/>
    <w:rsid w:val="001F6662"/>
    <w:rsid w:val="001F6B26"/>
    <w:rsid w:val="002041E4"/>
    <w:rsid w:val="0021100E"/>
    <w:rsid w:val="00225D68"/>
    <w:rsid w:val="00226E6F"/>
    <w:rsid w:val="00234858"/>
    <w:rsid w:val="00241E8B"/>
    <w:rsid w:val="002516B4"/>
    <w:rsid w:val="00262277"/>
    <w:rsid w:val="0028442E"/>
    <w:rsid w:val="0028551C"/>
    <w:rsid w:val="002923FB"/>
    <w:rsid w:val="002B76D6"/>
    <w:rsid w:val="002C1048"/>
    <w:rsid w:val="002C339C"/>
    <w:rsid w:val="002C3BC0"/>
    <w:rsid w:val="002D034F"/>
    <w:rsid w:val="002D0933"/>
    <w:rsid w:val="002E00E4"/>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33AC8"/>
    <w:rsid w:val="00334419"/>
    <w:rsid w:val="00334CF7"/>
    <w:rsid w:val="003367B7"/>
    <w:rsid w:val="00343A41"/>
    <w:rsid w:val="003453F7"/>
    <w:rsid w:val="00351110"/>
    <w:rsid w:val="0035421A"/>
    <w:rsid w:val="0036613F"/>
    <w:rsid w:val="00366E49"/>
    <w:rsid w:val="00382866"/>
    <w:rsid w:val="00387417"/>
    <w:rsid w:val="0039042B"/>
    <w:rsid w:val="003961FE"/>
    <w:rsid w:val="003A0B93"/>
    <w:rsid w:val="003A2060"/>
    <w:rsid w:val="003A5742"/>
    <w:rsid w:val="003A6917"/>
    <w:rsid w:val="003A723A"/>
    <w:rsid w:val="003B7959"/>
    <w:rsid w:val="003B7E1F"/>
    <w:rsid w:val="003E567B"/>
    <w:rsid w:val="003F1399"/>
    <w:rsid w:val="003F3449"/>
    <w:rsid w:val="00405860"/>
    <w:rsid w:val="00406FD4"/>
    <w:rsid w:val="00410013"/>
    <w:rsid w:val="00413EDC"/>
    <w:rsid w:val="00420B10"/>
    <w:rsid w:val="00430F3D"/>
    <w:rsid w:val="00434CE5"/>
    <w:rsid w:val="0043597D"/>
    <w:rsid w:val="00454487"/>
    <w:rsid w:val="00461D2A"/>
    <w:rsid w:val="00462525"/>
    <w:rsid w:val="00463419"/>
    <w:rsid w:val="004645C9"/>
    <w:rsid w:val="00465AC3"/>
    <w:rsid w:val="00465FFA"/>
    <w:rsid w:val="00466C52"/>
    <w:rsid w:val="004828A8"/>
    <w:rsid w:val="004852C1"/>
    <w:rsid w:val="00492A06"/>
    <w:rsid w:val="004946B1"/>
    <w:rsid w:val="004B686E"/>
    <w:rsid w:val="004C58D5"/>
    <w:rsid w:val="004D3354"/>
    <w:rsid w:val="004E259F"/>
    <w:rsid w:val="004F4757"/>
    <w:rsid w:val="00501235"/>
    <w:rsid w:val="005113C5"/>
    <w:rsid w:val="005123AD"/>
    <w:rsid w:val="005131A8"/>
    <w:rsid w:val="00520C04"/>
    <w:rsid w:val="005222FE"/>
    <w:rsid w:val="0053787C"/>
    <w:rsid w:val="00537E98"/>
    <w:rsid w:val="00544865"/>
    <w:rsid w:val="00545819"/>
    <w:rsid w:val="00551CA0"/>
    <w:rsid w:val="00554A56"/>
    <w:rsid w:val="00560DA5"/>
    <w:rsid w:val="00565755"/>
    <w:rsid w:val="00581480"/>
    <w:rsid w:val="00584F85"/>
    <w:rsid w:val="00587DE5"/>
    <w:rsid w:val="005914F1"/>
    <w:rsid w:val="0059247E"/>
    <w:rsid w:val="00592543"/>
    <w:rsid w:val="005A2952"/>
    <w:rsid w:val="005A519C"/>
    <w:rsid w:val="005A5F8B"/>
    <w:rsid w:val="005B143A"/>
    <w:rsid w:val="005B24C5"/>
    <w:rsid w:val="005B4621"/>
    <w:rsid w:val="005C2E4F"/>
    <w:rsid w:val="005C3186"/>
    <w:rsid w:val="005C32BB"/>
    <w:rsid w:val="005C61C5"/>
    <w:rsid w:val="005E1443"/>
    <w:rsid w:val="005E1A28"/>
    <w:rsid w:val="005E35B8"/>
    <w:rsid w:val="005E5FFE"/>
    <w:rsid w:val="005F01C4"/>
    <w:rsid w:val="005F2F11"/>
    <w:rsid w:val="005F40DA"/>
    <w:rsid w:val="005F511F"/>
    <w:rsid w:val="00600000"/>
    <w:rsid w:val="006044E1"/>
    <w:rsid w:val="00613796"/>
    <w:rsid w:val="00615B7C"/>
    <w:rsid w:val="00617B03"/>
    <w:rsid w:val="006350A0"/>
    <w:rsid w:val="006367C7"/>
    <w:rsid w:val="00645A1B"/>
    <w:rsid w:val="00651935"/>
    <w:rsid w:val="00656051"/>
    <w:rsid w:val="00663DDF"/>
    <w:rsid w:val="00665A14"/>
    <w:rsid w:val="00670DBA"/>
    <w:rsid w:val="00674A8C"/>
    <w:rsid w:val="00683157"/>
    <w:rsid w:val="00686CC4"/>
    <w:rsid w:val="006926D3"/>
    <w:rsid w:val="006930D0"/>
    <w:rsid w:val="006A00B5"/>
    <w:rsid w:val="006A0201"/>
    <w:rsid w:val="006A06DA"/>
    <w:rsid w:val="006A0D60"/>
    <w:rsid w:val="006A6ADF"/>
    <w:rsid w:val="006B2714"/>
    <w:rsid w:val="006C2330"/>
    <w:rsid w:val="006C55FD"/>
    <w:rsid w:val="006C6198"/>
    <w:rsid w:val="006D1F4A"/>
    <w:rsid w:val="006E09F9"/>
    <w:rsid w:val="006F379A"/>
    <w:rsid w:val="006F49A9"/>
    <w:rsid w:val="006F55F1"/>
    <w:rsid w:val="00704BCC"/>
    <w:rsid w:val="007102B6"/>
    <w:rsid w:val="007118A2"/>
    <w:rsid w:val="0071242C"/>
    <w:rsid w:val="007233EF"/>
    <w:rsid w:val="007250BF"/>
    <w:rsid w:val="00726B7F"/>
    <w:rsid w:val="007348D4"/>
    <w:rsid w:val="00743314"/>
    <w:rsid w:val="0074650A"/>
    <w:rsid w:val="007547E0"/>
    <w:rsid w:val="00767071"/>
    <w:rsid w:val="00767532"/>
    <w:rsid w:val="007721D3"/>
    <w:rsid w:val="00773E86"/>
    <w:rsid w:val="007751BA"/>
    <w:rsid w:val="00777F37"/>
    <w:rsid w:val="007852B3"/>
    <w:rsid w:val="007906EF"/>
    <w:rsid w:val="007A126F"/>
    <w:rsid w:val="007A1F3D"/>
    <w:rsid w:val="007B2B49"/>
    <w:rsid w:val="007B7790"/>
    <w:rsid w:val="007C7B2B"/>
    <w:rsid w:val="007E07A2"/>
    <w:rsid w:val="007E4088"/>
    <w:rsid w:val="007F1FA2"/>
    <w:rsid w:val="007F5A7E"/>
    <w:rsid w:val="007F5F8D"/>
    <w:rsid w:val="007F62FC"/>
    <w:rsid w:val="00800074"/>
    <w:rsid w:val="00801D6F"/>
    <w:rsid w:val="0080775E"/>
    <w:rsid w:val="008168BE"/>
    <w:rsid w:val="008171BE"/>
    <w:rsid w:val="008200C6"/>
    <w:rsid w:val="00825BB7"/>
    <w:rsid w:val="00832090"/>
    <w:rsid w:val="00833FB0"/>
    <w:rsid w:val="0084156C"/>
    <w:rsid w:val="00842B3F"/>
    <w:rsid w:val="0084683E"/>
    <w:rsid w:val="00852549"/>
    <w:rsid w:val="00856EC6"/>
    <w:rsid w:val="00857894"/>
    <w:rsid w:val="00857E69"/>
    <w:rsid w:val="00857FBF"/>
    <w:rsid w:val="008609D9"/>
    <w:rsid w:val="0086741A"/>
    <w:rsid w:val="008722B3"/>
    <w:rsid w:val="008800F5"/>
    <w:rsid w:val="00887E00"/>
    <w:rsid w:val="00892D09"/>
    <w:rsid w:val="008955EB"/>
    <w:rsid w:val="008A08FA"/>
    <w:rsid w:val="008A148A"/>
    <w:rsid w:val="008D1E4E"/>
    <w:rsid w:val="008D2654"/>
    <w:rsid w:val="008D3A16"/>
    <w:rsid w:val="008D5AC6"/>
    <w:rsid w:val="008D62B1"/>
    <w:rsid w:val="008D7C49"/>
    <w:rsid w:val="008E6EFB"/>
    <w:rsid w:val="008E7014"/>
    <w:rsid w:val="008F175C"/>
    <w:rsid w:val="008F2726"/>
    <w:rsid w:val="008F4B37"/>
    <w:rsid w:val="00901DFA"/>
    <w:rsid w:val="00905FC0"/>
    <w:rsid w:val="00913F73"/>
    <w:rsid w:val="00916180"/>
    <w:rsid w:val="009168D8"/>
    <w:rsid w:val="00932479"/>
    <w:rsid w:val="009332F1"/>
    <w:rsid w:val="00943AB7"/>
    <w:rsid w:val="00951EFE"/>
    <w:rsid w:val="009534A2"/>
    <w:rsid w:val="00953CF4"/>
    <w:rsid w:val="00962538"/>
    <w:rsid w:val="00971617"/>
    <w:rsid w:val="009737FA"/>
    <w:rsid w:val="00977E03"/>
    <w:rsid w:val="009803C1"/>
    <w:rsid w:val="00990A76"/>
    <w:rsid w:val="009A7231"/>
    <w:rsid w:val="009A7BDC"/>
    <w:rsid w:val="009A7BE2"/>
    <w:rsid w:val="009B211B"/>
    <w:rsid w:val="009C0041"/>
    <w:rsid w:val="009C3A1E"/>
    <w:rsid w:val="009C57AF"/>
    <w:rsid w:val="009D0AF9"/>
    <w:rsid w:val="009D1C28"/>
    <w:rsid w:val="009E0626"/>
    <w:rsid w:val="009E0FB6"/>
    <w:rsid w:val="009F0461"/>
    <w:rsid w:val="009F31DD"/>
    <w:rsid w:val="00A03719"/>
    <w:rsid w:val="00A067C3"/>
    <w:rsid w:val="00A17DA1"/>
    <w:rsid w:val="00A21EC8"/>
    <w:rsid w:val="00A255B5"/>
    <w:rsid w:val="00A4220E"/>
    <w:rsid w:val="00A42325"/>
    <w:rsid w:val="00A42BE1"/>
    <w:rsid w:val="00A45F4E"/>
    <w:rsid w:val="00A47183"/>
    <w:rsid w:val="00A53401"/>
    <w:rsid w:val="00A606D9"/>
    <w:rsid w:val="00A64E73"/>
    <w:rsid w:val="00A7037C"/>
    <w:rsid w:val="00A731E6"/>
    <w:rsid w:val="00A76D5A"/>
    <w:rsid w:val="00A8212A"/>
    <w:rsid w:val="00A84A51"/>
    <w:rsid w:val="00A84CC3"/>
    <w:rsid w:val="00A854B9"/>
    <w:rsid w:val="00A930F0"/>
    <w:rsid w:val="00AA0F99"/>
    <w:rsid w:val="00AA61A1"/>
    <w:rsid w:val="00AB6E6E"/>
    <w:rsid w:val="00AC311C"/>
    <w:rsid w:val="00AE04A8"/>
    <w:rsid w:val="00AE423E"/>
    <w:rsid w:val="00AE595E"/>
    <w:rsid w:val="00AF1D99"/>
    <w:rsid w:val="00B00D0E"/>
    <w:rsid w:val="00B14110"/>
    <w:rsid w:val="00B34F1D"/>
    <w:rsid w:val="00B35E1E"/>
    <w:rsid w:val="00B53FA3"/>
    <w:rsid w:val="00B54A4A"/>
    <w:rsid w:val="00B57B57"/>
    <w:rsid w:val="00B62A5A"/>
    <w:rsid w:val="00B862E0"/>
    <w:rsid w:val="00BA050A"/>
    <w:rsid w:val="00BA15FB"/>
    <w:rsid w:val="00BB4C3F"/>
    <w:rsid w:val="00BB78C5"/>
    <w:rsid w:val="00BC14FF"/>
    <w:rsid w:val="00BD08FC"/>
    <w:rsid w:val="00BD6832"/>
    <w:rsid w:val="00BE38A8"/>
    <w:rsid w:val="00BE79C6"/>
    <w:rsid w:val="00BF2A43"/>
    <w:rsid w:val="00BF73CB"/>
    <w:rsid w:val="00C0213E"/>
    <w:rsid w:val="00C0481C"/>
    <w:rsid w:val="00C10353"/>
    <w:rsid w:val="00C13952"/>
    <w:rsid w:val="00C56F16"/>
    <w:rsid w:val="00C66D78"/>
    <w:rsid w:val="00C81E24"/>
    <w:rsid w:val="00C86EC1"/>
    <w:rsid w:val="00C91193"/>
    <w:rsid w:val="00C952F4"/>
    <w:rsid w:val="00CA2C15"/>
    <w:rsid w:val="00CA47F9"/>
    <w:rsid w:val="00CA49FF"/>
    <w:rsid w:val="00CB42E7"/>
    <w:rsid w:val="00CC0CB6"/>
    <w:rsid w:val="00CC27DB"/>
    <w:rsid w:val="00CC614A"/>
    <w:rsid w:val="00CF16F2"/>
    <w:rsid w:val="00CF3EDA"/>
    <w:rsid w:val="00CF4130"/>
    <w:rsid w:val="00CF6028"/>
    <w:rsid w:val="00CF7387"/>
    <w:rsid w:val="00D05691"/>
    <w:rsid w:val="00D1018A"/>
    <w:rsid w:val="00D245DA"/>
    <w:rsid w:val="00D30A76"/>
    <w:rsid w:val="00D3693E"/>
    <w:rsid w:val="00D36997"/>
    <w:rsid w:val="00D428F6"/>
    <w:rsid w:val="00D43950"/>
    <w:rsid w:val="00D4478C"/>
    <w:rsid w:val="00D50B46"/>
    <w:rsid w:val="00D5454D"/>
    <w:rsid w:val="00D66D73"/>
    <w:rsid w:val="00D66F58"/>
    <w:rsid w:val="00D74CDF"/>
    <w:rsid w:val="00D74F8E"/>
    <w:rsid w:val="00D7765F"/>
    <w:rsid w:val="00D856E7"/>
    <w:rsid w:val="00D940ED"/>
    <w:rsid w:val="00DA08C0"/>
    <w:rsid w:val="00DB25DD"/>
    <w:rsid w:val="00DB3BF3"/>
    <w:rsid w:val="00DC1410"/>
    <w:rsid w:val="00DC2BB2"/>
    <w:rsid w:val="00DD259F"/>
    <w:rsid w:val="00DE02A0"/>
    <w:rsid w:val="00DE58FD"/>
    <w:rsid w:val="00DF2F8B"/>
    <w:rsid w:val="00E049DC"/>
    <w:rsid w:val="00E05D84"/>
    <w:rsid w:val="00E16D41"/>
    <w:rsid w:val="00E21D13"/>
    <w:rsid w:val="00E2457A"/>
    <w:rsid w:val="00E24AE3"/>
    <w:rsid w:val="00E279D6"/>
    <w:rsid w:val="00E32AD9"/>
    <w:rsid w:val="00E4440A"/>
    <w:rsid w:val="00E510B6"/>
    <w:rsid w:val="00E65A92"/>
    <w:rsid w:val="00E675F3"/>
    <w:rsid w:val="00E71304"/>
    <w:rsid w:val="00E732FA"/>
    <w:rsid w:val="00E737F6"/>
    <w:rsid w:val="00E821C3"/>
    <w:rsid w:val="00E90E51"/>
    <w:rsid w:val="00E93305"/>
    <w:rsid w:val="00E9395F"/>
    <w:rsid w:val="00E94A79"/>
    <w:rsid w:val="00E96EF3"/>
    <w:rsid w:val="00EB4FC4"/>
    <w:rsid w:val="00EB6192"/>
    <w:rsid w:val="00EC628F"/>
    <w:rsid w:val="00EC7FF3"/>
    <w:rsid w:val="00ED3DA2"/>
    <w:rsid w:val="00ED472B"/>
    <w:rsid w:val="00ED4C21"/>
    <w:rsid w:val="00ED7C1C"/>
    <w:rsid w:val="00EE30D7"/>
    <w:rsid w:val="00EF181C"/>
    <w:rsid w:val="00EF55C7"/>
    <w:rsid w:val="00EF6542"/>
    <w:rsid w:val="00F216B3"/>
    <w:rsid w:val="00F23545"/>
    <w:rsid w:val="00F24DF7"/>
    <w:rsid w:val="00F256B4"/>
    <w:rsid w:val="00F25F7C"/>
    <w:rsid w:val="00F379C1"/>
    <w:rsid w:val="00F41276"/>
    <w:rsid w:val="00F42ABF"/>
    <w:rsid w:val="00F4605A"/>
    <w:rsid w:val="00F46C77"/>
    <w:rsid w:val="00F512EB"/>
    <w:rsid w:val="00F5378A"/>
    <w:rsid w:val="00F641F3"/>
    <w:rsid w:val="00F64CA6"/>
    <w:rsid w:val="00F679BD"/>
    <w:rsid w:val="00F81D9E"/>
    <w:rsid w:val="00F84C17"/>
    <w:rsid w:val="00F95839"/>
    <w:rsid w:val="00FA0B99"/>
    <w:rsid w:val="00FB3A8B"/>
    <w:rsid w:val="00FB3AC2"/>
    <w:rsid w:val="00FD24B3"/>
    <w:rsid w:val="00FE09F8"/>
    <w:rsid w:val="00FE4787"/>
    <w:rsid w:val="00FE6631"/>
    <w:rsid w:val="00FE69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68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name="heading 8"/>
    <w:lsdException w:qFormat="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54A56"/>
    <w:rPr>
      <w:rFonts w:hAnsi="Arial" w:ascii="Arial"/>
      <w:b/>
      <w:sz w:val="24"/>
      <w:szCs w:val="24"/>
      <w:lang w:eastAsia="en-US"/>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hAnsi="Times New Roman" w:asci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hAnsi="Times New Roman" w:ascii="Times New Roman"/>
      <w:color w:val="000080"/>
      <w:szCs w:val="20"/>
      <w:lang w:eastAsia="ar-SA" w:val="sl-S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cs="Tahoma" w:hAnsi="Tahoma" w:ascii="Tahoma"/>
      <w:sz w:val="16"/>
      <w:szCs w:val="16"/>
    </w:rPr>
  </w:style>
  <w:style w:customStyle="true" w:styleId="Naslov8Char" w:type="character">
    <w:name w:val="Naslov 8 Char"/>
    <w:link w:val="Naslov8"/>
    <w:semiHidden/>
    <w:locked/>
    <w:rsid w:val="00DB3BF3"/>
    <w:rPr>
      <w:b/>
      <w:sz w:val="24"/>
      <w:lang w:bidi="ar-SA" w:eastAsia="ar-SA" w:val="sl-SI"/>
    </w:rPr>
  </w:style>
  <w:style w:customStyle="true" w:styleId="Naslov9Char" w:type="character">
    <w:name w:val="Naslov 9 Char"/>
    <w:link w:val="Naslov9"/>
    <w:locked/>
    <w:rsid w:val="00DB3BF3"/>
    <w:rPr>
      <w:b/>
      <w:color w:val="000080"/>
      <w:sz w:val="24"/>
      <w:lang w:bidi="ar-SA" w:eastAsia="ar-SA" w:val="sl-SI"/>
    </w:rPr>
  </w:style>
  <w:style w:customStyle="true" w:styleId="Odlomakpopisa1" w:type="paragraph">
    <w:name w:val="Odlomak popisa1"/>
    <w:basedOn w:val="Normal"/>
    <w:rsid w:val="00DB3BF3"/>
    <w:pPr>
      <w:spacing w:lineRule="auto" w:line="276" w:after="200"/>
      <w:ind w:left="720"/>
      <w:contextualSpacing/>
    </w:pPr>
    <w:rPr>
      <w:rFonts w:hAnsi="Calibri" w:ascii="Calibri"/>
      <w:b w:val="false"/>
      <w:sz w:val="22"/>
      <w:szCs w:val="22"/>
      <w:lang w:eastAsia="hr-HR"/>
    </w:rPr>
  </w:style>
  <w:style w:styleId="Reetkatablice" w:type="table">
    <w:name w:val="Table Grid"/>
    <w:basedOn w:val="Obinatablica"/>
    <w:uiPriority w:val="59"/>
    <w:rsid w:val="007906E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hAnsi="Arial" w:ascii="Arial"/>
      <w:b/>
      <w:sz w:val="24"/>
      <w:szCs w:val="24"/>
      <w:lang w:eastAsia="en-US"/>
    </w:rPr>
  </w:style>
  <w:style w:customStyle="true" w:styleId="PodnojeChar" w:type="character">
    <w:name w:val="Podnožje Char"/>
    <w:basedOn w:val="Zadanifontodlomka"/>
    <w:link w:val="Podnoje"/>
    <w:uiPriority w:val="99"/>
    <w:rsid w:val="005A2952"/>
    <w:rPr>
      <w:sz w:val="24"/>
      <w:szCs w:val="24"/>
    </w:rPr>
  </w:style>
  <w:style w:customStyle="true" w:styleId="TekstbaloniaChar" w:type="character">
    <w:name w:val="Tekst balončića Char"/>
    <w:basedOn w:val="Zadanifontodlomka"/>
    <w:link w:val="Tekstbalonia"/>
    <w:uiPriority w:val="99"/>
    <w:semiHidden/>
    <w:rsid w:val="005A2952"/>
    <w:rPr>
      <w:rFonts w:cs="Tahoma" w:hAnsi="Tahoma" w:ascii="Tahoma"/>
      <w:b/>
      <w:sz w:val="16"/>
      <w:szCs w:val="16"/>
      <w:lang w:eastAsia="en-US"/>
    </w:rPr>
  </w:style>
  <w:style w:styleId="Tekstrezerviranogmjesta" w:type="character">
    <w:name w:val="Placeholder Text"/>
    <w:basedOn w:val="Zadanifontodlomka"/>
    <w:uiPriority w:val="99"/>
    <w:semiHidden/>
    <w:rsid w:val="00E737F6"/>
    <w:rPr>
      <w:color w:val="808080"/>
      <w:bdr w:space="0" w:sz="0" w:color="auto" w:val="none"/>
      <w:shd w:fill="auto" w:color="auto" w:val="clear"/>
    </w:rPr>
  </w:style>
  <w:style w:customStyle="true" w:styleId="eSPISCCParagraphDefaultFont" w:type="character">
    <w:name w:val="eSPIS_CC_Paragraph Default Font"/>
    <w:basedOn w:val="Zadanifontodlomka"/>
    <w:rsid w:val="00E737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37F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737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37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54A56"/>
    <w:rPr>
      <w:rFonts w:ascii="Arial" w:hAnsi="Arial"/>
      <w:b/>
      <w:sz w:val="24"/>
      <w:szCs w:val="24"/>
      <w:lang w:eastAsia="en-US"/>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styleId="Tekstrezerviranogmjesta" w:type="character">
    <w:name w:val="Placeholder Text"/>
    <w:basedOn w:val="Zadanifontodlomka"/>
    <w:uiPriority w:val="99"/>
    <w:semiHidden/>
    <w:rsid w:val="00E737F6"/>
    <w:rPr>
      <w:color w:val="808080"/>
      <w:bdr w:color="auto" w:space="0" w:sz="0" w:val="none"/>
      <w:shd w:color="auto" w:fill="auto" w:val="clear"/>
    </w:rPr>
  </w:style>
  <w:style w:customStyle="1" w:styleId="eSPISCCParagraphDefaultFont" w:type="character">
    <w:name w:val="eSPIS_CC_Paragraph Default Font"/>
    <w:basedOn w:val="Zadanifontodlomka"/>
    <w:rsid w:val="00E737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37F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737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37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086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23. ožujka 2017.</izvorni_sadrzaj>
    <derivirana_varijabla naziv="DomainObject.StvarniPocetakDatum_1">23. ožujka 2017.</derivirana_varijabla>
  </DomainObject.StvarniPocetakDatum>
  <DomainObject.StvarniZavrsetakDatum>
    <izvorni_sadrzaj>23. ožujka 2017.</izvorni_sadrzaj>
    <derivirana_varijabla naziv="DomainObject.StvarniZavrsetakDatum_1">23. ožujka 2017.</derivirana_varijabla>
  </DomainObject.StvarniZavrsetakDatum>
  <DomainObject.PlaniraniZavrsetakDatum>
    <izvorni_sadrzaj>23. ožujka 2017.</izvorni_sadrzaj>
    <derivirana_varijabla naziv="DomainObject.PlaniraniZavrsetakDatum_1">23. ožujka 2017.</derivirana_varijabla>
  </DomainObject.PlaniraniZavrsetakDatum>
  <DomainObject.PlaniraniPocetakDatum>
    <izvorni_sadrzaj>23. ožujka 2017.</izvorni_sadrzaj>
    <derivirana_varijabla naziv="DomainObject.PlaniraniPocetakDatum_1">23. ožujka 2017.</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10:40</izvorni_sadrzaj>
    <derivirana_varijabla naziv="DomainObject.StvarniZavrsetakVrijeme_1">10:40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ožujka 2017.</izvorni_sadrzaj>
    <derivirana_varijabla naziv="DomainObject.Zapisnik.DatumKreiranja_1">23. ožujka 2017.</derivirana_varijabla>
  </DomainObject.Zapisnik.DatumKreiranja>
  <DomainObject.Zapisnik.ImovinskaKorist>
    <izvorni_sadrzaj/>
    <derivirana_varijabla naziv="DomainObject.Zapisnik.ImovinskaKorist_1"/>
  </DomainObject.Zapisnik.ImovinskaKorist>
  <DomainObject.Zapisnik.Oznaka>
    <izvorni_sadrzaj>St-1254/2016-6</izvorni_sadrzaj>
    <derivirana_varijabla naziv="DomainObject.Zapisnik.Oznaka_1">St-1254/2016-6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1254</izvorni_sadrzaj>
    <derivirana_varijabla naziv="DomainObject.Predmet.Broj_1">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2016.</izvorni_sadrzaj>
    <derivirana_varijabla naziv="DomainObject.Predmet.DatumOsnivanja_1">4.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St-1254/2016</izvorni_sadrzaj>
    <derivirana_varijabla naziv="DomainObject.Predmet.OznakaBroj_1">St-1254/2016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St-1254/16</izvorni_sadrzaj>
    <derivirana_varijabla naziv="DomainObject.Predmet.PrimjedbaSuca_1">Veza St-1254/16</derivirana_varijabla>
  </DomainObject.Predmet.PrimjedbaSuca>
  <DomainObject.Predmet.ProtustrankaFormated>
    <izvorni_sadrzaj>  LEMAL d.o.o.</izvorni_sadrzaj>
    <derivirana_varijabla naziv="DomainObject.Predmet.ProtustrankaFormated_1">  LEMAL d.o.o.</derivirana_varijabla>
  </DomainObject.Predmet.ProtustrankaFormated>
  <DomainObject.Predmet.ProtustrankaFormatedOIB>
    <izvorni_sadrzaj>  LEMAL d.o.o., OIB 69788373683</izvorni_sadrzaj>
    <derivirana_varijabla naziv="DomainObject.Predmet.ProtustrankaFormatedOIB_1">  LEMAL d.o.o., OIB 69788373683</derivirana_varijabla>
  </DomainObject.Predmet.ProtustrankaFormatedOIB>
  <DomainObject.Predmet.ProtustrankaFormatedWithAdress>
    <izvorni_sadrzaj> LEMAL d.o.o., Osječka 74b, 51000 Rijeka</izvorni_sadrzaj>
    <derivirana_varijabla naziv="DomainObject.Predmet.ProtustrankaFormatedWithAdress_1"> LEMAL d.o.o., Osječka 74b, 51000 Rijeka</derivirana_varijabla>
  </DomainObject.Predmet.ProtustrankaFormatedWithAdress>
  <DomainObject.Predmet.ProtustrankaFormatedWithAdressOIB>
    <izvorni_sadrzaj> LEMAL d.o.o., OIB 69788373683, Osječka 74b, 51000 Rijeka</izvorni_sadrzaj>
    <derivirana_varijabla naziv="DomainObject.Predmet.ProtustrankaFormatedWithAdressOIB_1"> LEMAL d.o.o., OIB 69788373683, Osječka 74b, 51000 Rijeka</derivirana_varijabla>
  </DomainObject.Predmet.ProtustrankaFormatedWithAdressOIB>
  <DomainObject.Predmet.ProtustrankaWithAdress>
    <izvorni_sadrzaj>LEMAL d.o.o. Osječka 74b, 51000 Rijeka</izvorni_sadrzaj>
    <derivirana_varijabla naziv="DomainObject.Predmet.ProtustrankaWithAdress_1">LEMAL d.o.o. Osječka 74b, 51000 Rijeka</derivirana_varijabla>
  </DomainObject.Predmet.ProtustrankaWithAdress>
  <DomainObject.Predmet.ProtustrankaWithAdressOIB>
    <izvorni_sadrzaj>LEMAL d.o.o., OIB 69788373683, Osječka 74b, 51000 Rijeka</izvorni_sadrzaj>
    <derivirana_varijabla naziv="DomainObject.Predmet.ProtustrankaWithAdressOIB_1">LEMAL d.o.o., OIB 69788373683, Osječka 74b, 51000 Rijeka</derivirana_varijabla>
  </DomainObject.Predmet.ProtustrankaWithAdressOIB>
  <DomainObject.Predmet.ProtustrankaNazivFormated>
    <izvorni_sadrzaj>LEMAL d.o.o.</izvorni_sadrzaj>
    <derivirana_varijabla naziv="DomainObject.Predmet.ProtustrankaNazivFormated_1">LEMAL d.o.o.</derivirana_varijabla>
  </DomainObject.Predmet.ProtustrankaNazivFormated>
  <DomainObject.Predmet.ProtustrankaNazivFormatedOIB>
    <izvorni_sadrzaj>LEMAL d.o.o., OIB 69788373683</izvorni_sadrzaj>
    <derivirana_varijabla naziv="DomainObject.Predmet.ProtustrankaNazivFormatedOIB_1">LEMAL d.o.o., OIB 69788373683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ISTARSKA KREDITNA BANKA UMAG d.d.</izvorni_sadrzaj>
    <derivirana_varijabla naziv="DomainObject.Predmet.StrankaFormated_1">  ISTARSKA KREDITNA BANKA UMAG d.d.</derivirana_varijabla>
  </DomainObject.Predmet.StrankaFormated>
  <DomainObject.Predmet.StrankaFormatedOIB>
    <izvorni_sadrzaj>  ISTARSKA KREDITNA BANKA UMAG d.d., OIB 65723536010</izvorni_sadrzaj>
    <derivirana_varijabla naziv="DomainObject.Predmet.StrankaFormatedOIB_1">  ISTARSKA KREDITNA BANKA UMAG d.d., OIB 65723536010</derivirana_varijabla>
  </DomainObject.Predmet.StrankaFormatedOIB>
  <DomainObject.Predmet.StrankaFormatedWithAdress>
    <izvorni_sadrzaj> ISTARSKA KREDITNA BANKA UMAG d.d., Ernesta Miloša 1, 52470 Umag</izvorni_sadrzaj>
    <derivirana_varijabla naziv="DomainObject.Predmet.StrankaFormatedWithAdress_1"> ISTARSKA KREDITNA BANKA UMAG d.d., Ernesta Miloša 1, 52470 Umag</derivirana_varijabla>
  </DomainObject.Predmet.StrankaFormatedWithAdress>
  <DomainObject.Predmet.StrankaFormatedWithAdressOIB>
    <izvorni_sadrzaj> ISTARSKA KREDITNA BANKA UMAG d.d., OIB 65723536010, Ernesta Miloša 1, 52470 Umag</izvorni_sadrzaj>
    <derivirana_varijabla naziv="DomainObject.Predmet.StrankaFormatedWithAdressOIB_1"> ISTARSKA KREDITNA BANKA UMAG d.d., OIB 65723536010, Ernesta Miloša 1, 52470 Umag</derivirana_varijabla>
  </DomainObject.Predmet.StrankaFormatedWithAdressOIB>
  <DomainObject.Predmet.StrankaWithAdress>
    <izvorni_sadrzaj>ISTARSKA KREDITNA BANKA UMAG d.d. Ernesta Miloša 1,52470 Umag</izvorni_sadrzaj>
    <derivirana_varijabla naziv="DomainObject.Predmet.StrankaWithAdress_1">ISTARSKA KREDITNA BANKA UMAG d.d. Ernesta Miloša 1,52470 Umag</derivirana_varijabla>
  </DomainObject.Predmet.StrankaWithAdress>
  <DomainObject.Predmet.StrankaWithAdressOIB>
    <izvorni_sadrzaj>ISTARSKA KREDITNA BANKA UMAG d.d., OIB 65723536010, Ernesta Miloša 1,52470 Umag</izvorni_sadrzaj>
    <derivirana_varijabla naziv="DomainObject.Predmet.StrankaWithAdressOIB_1">ISTARSKA KREDITNA BANKA UMAG d.d., OIB 65723536010, Ernesta Miloša 1,52470 Umag</derivirana_varijabla>
  </DomainObject.Predmet.StrankaWithAdressOIB>
  <DomainObject.Predmet.StrankaNazivFormated>
    <izvorni_sadrzaj>ISTARSKA KREDITNA BANKA UMAG d.d.</izvorni_sadrzaj>
    <derivirana_varijabla naziv="DomainObject.Predmet.StrankaNazivFormated_1">ISTARSKA KREDITNA BANKA UMAG d.d.</derivirana_varijabla>
  </DomainObject.Predmet.StrankaNazivFormated>
  <DomainObject.Predmet.StrankaNazivFormatedOIB>
    <izvorni_sadrzaj>ISTARSKA KREDITNA BANKA UMAG d.d., OIB 65723536010</izvorni_sadrzaj>
    <derivirana_varijabla naziv="DomainObject.Predmet.StrankaNazivFormatedOIB_1">ISTARSKA KREDITNA BANKA UMAG d.d., OIB 65723536010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ISTARSKA KREDITNA BANKA UMAG d.d.</item>
    </izvorni_sadrzaj>
    <derivirana_varijabla naziv="DomainObject.Predmet.StrankaListFormated_1">
      <item>ISTARSKA KREDITNA BANKA UMAG d.d.</item>
    </derivirana_varijabla>
  </DomainObject.Predmet.StrankaListFormated>
  <DomainObject.Predmet.StrankaListFormatedOIB>
    <izvorni_sadrzaj>
      <item>ISTARSKA KREDITNA BANKA UMAG d.d., OIB 65723536010</item>
    </izvorni_sadrzaj>
    <derivirana_varijabla naziv="DomainObject.Predmet.StrankaListFormatedOIB_1">
      <item>ISTARSKA KREDITNA BANKA UMAG d.d., OIB 65723536010</item>
    </derivirana_varijabla>
  </DomainObject.Predmet.StrankaListFormatedOIB>
  <DomainObject.Predmet.StrankaListFormatedWithAdress>
    <izvorni_sadrzaj>
      <item>ISTARSKA KREDITNA BANKA UMAG d.d., Ernesta Miloša 1, 52470 Umag</item>
    </izvorni_sadrzaj>
    <derivirana_varijabla naziv="DomainObject.Predmet.StrankaListFormatedWithAdress_1">
      <item>ISTARSKA KREDITNA BANKA UMAG d.d., Ernesta Miloša 1, 52470 Umag</item>
    </derivirana_varijabla>
  </DomainObject.Predmet.StrankaListFormatedWithAdress>
  <DomainObject.Predmet.StrankaListFormatedWithAdressOIB>
    <izvorni_sadrzaj>
      <item>ISTARSKA KREDITNA BANKA UMAG d.d., OIB 65723536010, Ernesta Miloša 1, 52470 Umag</item>
    </izvorni_sadrzaj>
    <derivirana_varijabla naziv="DomainObject.Predmet.StrankaListFormatedWithAdressOIB_1">
      <item>ISTARSKA KREDITNA BANKA UMAG d.d., OIB 65723536010, Ernesta Miloša 1, 52470 Umag</item>
    </derivirana_varijabla>
  </DomainObject.Predmet.StrankaListFormatedWithAdressOIB>
  <DomainObject.Predmet.StrankaListNazivFormated>
    <izvorni_sadrzaj>
      <item>ISTARSKA KREDITNA BANKA UMAG d.d.</item>
    </izvorni_sadrzaj>
    <derivirana_varijabla naziv="DomainObject.Predmet.StrankaListNazivFormated_1">
      <item>ISTARSKA KREDITNA BANKA UMAG d.d.</item>
    </derivirana_varijabla>
  </DomainObject.Predmet.StrankaListNazivFormated>
  <DomainObject.Predmet.StrankaListNazivFormatedOIB>
    <izvorni_sadrzaj>
      <item>ISTARSKA KREDITNA BANKA UMAG d.d., OIB 65723536010</item>
    </izvorni_sadrzaj>
    <derivirana_varijabla naziv="DomainObject.Predmet.StrankaListNazivFormatedOIB_1">
      <item>ISTARSKA KREDITNA BANKA UMAG d.d., OIB 65723536010</item>
    </derivirana_varijabla>
  </DomainObject.Predmet.StrankaListNazivFormatedOIB>
  <DomainObject.Predmet.ProtuStrankaListFormated>
    <izvorni_sadrzaj>
      <item>LEMAL d.o.o.</item>
    </izvorni_sadrzaj>
    <derivirana_varijabla naziv="DomainObject.Predmet.ProtuStrankaListFormated_1">
      <item>LEMAL d.o.o.</item>
    </derivirana_varijabla>
  </DomainObject.Predmet.ProtuStrankaListFormated>
  <DomainObject.Predmet.ProtuStrankaListFormatedOIB>
    <izvorni_sadrzaj>
      <item>LEMAL d.o.o., OIB 69788373683</item>
    </izvorni_sadrzaj>
    <derivirana_varijabla naziv="DomainObject.Predmet.ProtuStrankaListFormatedOIB_1">
      <item>LEMAL d.o.o., OIB 69788373683</item>
    </derivirana_varijabla>
  </DomainObject.Predmet.ProtuStrankaListFormatedOIB>
  <DomainObject.Predmet.ProtuStrankaListFormatedWithAdress>
    <izvorni_sadrzaj>
      <item>LEMAL d.o.o., Osječka 74b, 51000 Rijeka</item>
    </izvorni_sadrzaj>
    <derivirana_varijabla naziv="DomainObject.Predmet.ProtuStrankaListFormatedWithAdress_1">
      <item>LEMAL d.o.o., Osječka 74b, 51000 Rijeka</item>
    </derivirana_varijabla>
  </DomainObject.Predmet.ProtuStrankaListFormatedWithAdress>
  <DomainObject.Predmet.ProtuStrankaListFormatedWithAdressOIB>
    <izvorni_sadrzaj>
      <item>LEMAL d.o.o., OIB 69788373683, Osječka 74b, 51000 Rijeka</item>
    </izvorni_sadrzaj>
    <derivirana_varijabla naziv="DomainObject.Predmet.ProtuStrankaListFormatedWithAdressOIB_1">
      <item>LEMAL d.o.o., OIB 69788373683, Osječka 74b, 51000 Rijeka</item>
    </derivirana_varijabla>
  </DomainObject.Predmet.ProtuStrankaListFormatedWithAdressOIB>
  <DomainObject.Predmet.ProtuStrankaListNazivFormated>
    <izvorni_sadrzaj>
      <item>LEMAL d.o.o.</item>
    </izvorni_sadrzaj>
    <derivirana_varijabla naziv="DomainObject.Predmet.ProtuStrankaListNazivFormated_1">
      <item>LEMAL d.o.o.</item>
    </derivirana_varijabla>
  </DomainObject.Predmet.ProtuStrankaListNazivFormated>
  <DomainObject.Predmet.ProtuStrankaListNazivFormatedOIB>
    <izvorni_sadrzaj>
      <item>LEMAL d.o.o., OIB 69788373683</item>
    </izvorni_sadrzaj>
    <derivirana_varijabla naziv="DomainObject.Predmet.ProtuStrankaListNazivFormatedOIB_1">
      <item>LEMAL d.o.o., OIB 69788373683</item>
    </derivirana_varijabla>
  </DomainObject.Predmet.ProtuStrankaListNazivFormatedOIB>
  <DomainObject.Predmet.OstaliListFormated>
    <izvorni_sadrzaj>
      <item>Vinka Legac</item>
    </izvorni_sadrzaj>
    <derivirana_varijabla naziv="DomainObject.Predmet.OstaliListFormated_1">
      <item>Vinka Legac</item>
    </derivirana_varijabla>
  </DomainObject.Predmet.OstaliListFormated>
  <DomainObject.Predmet.OstaliListFormatedOIB>
    <izvorni_sadrzaj>
      <item>Vinka Legac, OIB 23568036115</item>
    </izvorni_sadrzaj>
    <derivirana_varijabla naziv="DomainObject.Predmet.OstaliListFormatedOIB_1">
      <item>Vinka Legac, OIB 23568036115</item>
    </derivirana_varijabla>
  </DomainObject.Predmet.OstaliListFormatedOIB>
  <DomainObject.Predmet.OstaliListFormatedWithAdress>
    <izvorni_sadrzaj>
      <item>Vinka Legac, Maria Gennaria 35c, 51000 Rijeka</item>
    </izvorni_sadrzaj>
    <derivirana_varijabla naziv="DomainObject.Predmet.OstaliListFormatedWithAdress_1">
      <item>Vinka Legac, Maria Gennaria 35c, 51000 Rijeka</item>
    </derivirana_varijabla>
  </DomainObject.Predmet.OstaliListFormatedWithAdress>
  <DomainObject.Predmet.OstaliListFormatedWithAdressOIB>
    <izvorni_sadrzaj>
      <item>Vinka Legac, OIB 23568036115, Maria Gennaria 35c, 51000 Rijeka</item>
    </izvorni_sadrzaj>
    <derivirana_varijabla naziv="DomainObject.Predmet.OstaliListFormatedWithAdressOIB_1">
      <item>Vinka Legac, OIB 23568036115, Maria Gennaria 35c, 51000 Rijeka</item>
    </derivirana_varijabla>
  </DomainObject.Predmet.OstaliListFormatedWithAdressOIB>
  <DomainObject.Predmet.OstaliListNazivFormated>
    <izvorni_sadrzaj>
      <item>Vinka Legac</item>
    </izvorni_sadrzaj>
    <derivirana_varijabla naziv="DomainObject.Predmet.OstaliListNazivFormated_1">
      <item>Vinka Legac</item>
    </derivirana_varijabla>
  </DomainObject.Predmet.OstaliListNazivFormated>
  <DomainObject.Predmet.OstaliListNazivFormatedOIB>
    <izvorni_sadrzaj>
      <item>Vinka Legac, OIB 23568036115</item>
    </izvorni_sadrzaj>
    <derivirana_varijabla naziv="DomainObject.Predmet.OstaliListNazivFormatedOIB_1">
      <item>Vinka Legac, OIB 23568036115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St-1254/2016-6</izvorni_sadrzaj>
    <derivirana_varijabla naziv="DomainObject.PoslovniBrojDokumenta_1">St-1254/2016-6</derivirana_varijabla>
  </DomainObject.PoslovniBrojDokumenta>
  <DomainObject.Predmet.StrankaIDrugi>
    <izvorni_sadrzaj>ISTARSKA KREDITNA BANKA UMAG d.d.</izvorni_sadrzaj>
    <derivirana_varijabla naziv="DomainObject.Predmet.StrankaIDrugi_1">ISTARSKA KREDITNA BANKA UMAG d.d.</derivirana_varijabla>
  </DomainObject.Predmet.StrankaIDrugi>
  <DomainObject.Predmet.ProtustrankaIDrugi>
    <izvorni_sadrzaj>LEMAL d.o.o.</izvorni_sadrzaj>
    <derivirana_varijabla naziv="DomainObject.Predmet.ProtustrankaIDrugi_1">LEMAL d.o.o.</derivirana_varijabla>
  </DomainObject.Predmet.ProtustrankaIDrugi>
  <DomainObject.Predmet.StrankaIDrugiAdressOIB>
    <izvorni_sadrzaj>ISTARSKA KREDITNA BANKA UMAG d.d., OIB 65723536010, Ernesta Miloša 1, 52470 Umag</izvorni_sadrzaj>
    <derivirana_varijabla naziv="DomainObject.Predmet.StrankaIDrugiAdressOIB_1">ISTARSKA KREDITNA BANKA UMAG d.d., OIB 65723536010, Ernesta Miloša 1, 52470 Umag</derivirana_varijabla>
  </DomainObject.Predmet.StrankaIDrugiAdressOIB>
  <DomainObject.Predmet.ProtustrankaIDrugiAdressOIB>
    <izvorni_sadrzaj>LEMAL d.o.o., OIB 69788373683, Osječka 74b, 51000 Rijeka</izvorni_sadrzaj>
    <derivirana_varijabla naziv="DomainObject.Predmet.ProtustrankaIDrugiAdressOIB_1">LEMAL d.o.o., OIB 69788373683, Osječka 74b,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ISTARSKA KREDITNA BANKA UMAG d.d.</item>
      <item>LEMAL d.o.o.</item>
      <item>Vinka Legac</item>
    </izvorni_sadrzaj>
    <derivirana_varijabla naziv="DomainObject.Predmet.SudioniciListNaziv_1">
      <item>ISTARSKA KREDITNA BANKA UMAG d.d.</item>
      <item>LEMAL d.o.o.</item>
      <item>Vinka Legac</item>
    </derivirana_varijabla>
  </DomainObject.Predmet.SudioniciListNaziv>
  <DomainObject.Predmet.SudioniciListAdressOIB>
    <izvorni_sadrzaj>
      <item>ISTARSKA KREDITNA BANKA UMAG d.d., OIB 65723536010, Ernesta Miloša 1,52470 Umag</item>
      <item>LEMAL d.o.o., OIB 69788373683, Osječka 74b,51000 Rijeka</item>
      <item>Vinka Legac, OIB 23568036115, Maria Gennaria 35c,51000 Rijeka</item>
    </izvorni_sadrzaj>
    <derivirana_varijabla naziv="DomainObject.Predmet.SudioniciListAdressOIB_1">
      <item>ISTARSKA KREDITNA BANKA UMAG d.d., OIB 65723536010, Ernesta Miloša 1,52470 Umag</item>
      <item>LEMAL d.o.o., OIB 69788373683, Osječka 74b,51000 Rijeka</item>
      <item>Vinka Legac, OIB 23568036115, Maria Gennaria 35c,51000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65723536010</item>
      <item>, OIB 69788373683</item>
      <item>, OIB 23568036115</item>
    </izvorni_sadrzaj>
    <derivirana_varijabla naziv="DomainObject.Predmet.SudioniciListNazivOIB_1">
      <item>, OIB 65723536010</item>
      <item>, OIB 69788373683</item>
      <item>, OIB 23568036115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90F679-49EF-485D-B5B2-AA28517E7E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292</properties:Words>
  <properties:Characters>1557</properties:Characters>
  <properties:Lines>58</properties:Lines>
  <properties:Paragraphs>29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2017-03-23T09:55:00Z</dcterms:created>
  <dc:creator>rcerneka</dc:creator>
  <cp:lastModifiedBy>Jasna Radulović</cp:lastModifiedBy>
  <cp:lastPrinted>2017-03-23T09:58:00Z</cp:lastPrinted>
  <dcterms:modified xmlns:xsi="http://www.w3.org/2001/XMLSchema-instance" xsi:type="dcterms:W3CDTF">2017-03-23T10:00:00Z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St-1254/2016-6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