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1e24" w14:paraId="57c1e24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75015">
        <w:t>20</w:t>
      </w:r>
      <w:r w:rsidR="00402703">
        <w:t>5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02703">
        <w:t xml:space="preserve">SIT KONZALTING </w:t>
      </w:r>
      <w:r w:rsidR="00402703" w:rsidRPr="00A56DCC">
        <w:t xml:space="preserve">d.o.o., </w:t>
      </w:r>
      <w:r w:rsidR="00402703">
        <w:t>Sukošan</w:t>
      </w:r>
      <w:r w:rsidR="00402703" w:rsidRPr="00A56DCC">
        <w:t xml:space="preserve">, </w:t>
      </w:r>
      <w:r w:rsidR="00402703">
        <w:t>Marina Dalmacija, gat br. 14</w:t>
      </w:r>
      <w:r w:rsidR="00402703" w:rsidRPr="00A56DCC">
        <w:t xml:space="preserve">, OIB: </w:t>
      </w:r>
      <w:r w:rsidR="00402703">
        <w:t>64529098163</w:t>
      </w:r>
      <w:r>
        <w:t xml:space="preserve">, zastupanom po </w:t>
      </w:r>
      <w:r w:rsidR="00475015">
        <w:t>članovima</w:t>
      </w:r>
      <w:r w:rsidR="00475015" w:rsidRPr="00FF60D5">
        <w:t xml:space="preserve"> uprave </w:t>
      </w:r>
      <w:r w:rsidR="00402703">
        <w:t>Miroslavu Fuzulu</w:t>
      </w:r>
      <w:r w:rsidR="00402703" w:rsidRPr="00A56DCC">
        <w:t xml:space="preserve"> iz </w:t>
      </w:r>
      <w:r w:rsidR="00402703">
        <w:t>Zadra i Darku Obradoviću iz Sukošana</w:t>
      </w:r>
      <w:r>
        <w:t xml:space="preserve">,  </w:t>
      </w:r>
      <w:r w:rsidR="00E52AA6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12FD8">
        <w:rPr>
          <w:b/>
        </w:rPr>
        <w:t>13</w:t>
      </w:r>
      <w:r w:rsidR="00C6393F" w:rsidRPr="00C6393F">
        <w:rPr>
          <w:b/>
        </w:rPr>
        <w:t>,</w:t>
      </w:r>
      <w:r w:rsidR="00402703">
        <w:rPr>
          <w:b/>
        </w:rPr>
        <w:t>1</w:t>
      </w:r>
      <w:r w:rsidR="00D12FD8">
        <w:rPr>
          <w:b/>
        </w:rPr>
        <w:t>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 w:rsidR="00D12FD8">
        <w:t>ju se osobe ovlaštene</w:t>
      </w:r>
      <w:r>
        <w:t xml:space="preserve"> za zastupanje dužnika po zakonu </w:t>
      </w:r>
      <w:r w:rsidR="00D12FD8">
        <w:t>članovima</w:t>
      </w:r>
      <w:r w:rsidR="00D12FD8" w:rsidRPr="00FF60D5">
        <w:t xml:space="preserve"> uprave </w:t>
      </w:r>
      <w:r w:rsidR="00402703">
        <w:t>Miroslav Fuzul</w:t>
      </w:r>
      <w:r w:rsidR="00402703" w:rsidRPr="00A56DCC">
        <w:t xml:space="preserve"> iz </w:t>
      </w:r>
      <w:r w:rsidR="00402703">
        <w:t>Zadra i Darko Obradović iz Sukošana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D12FD8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zakonu </w:t>
      </w:r>
      <w:r>
        <w:t>članovima</w:t>
      </w:r>
      <w:r w:rsidRPr="00FF60D5">
        <w:t xml:space="preserve"> uprave </w:t>
      </w:r>
      <w:r w:rsidR="00402703">
        <w:t>Miroslav Fuzul</w:t>
      </w:r>
      <w:r w:rsidR="00402703" w:rsidRPr="00A56DCC">
        <w:t xml:space="preserve"> iz </w:t>
      </w:r>
      <w:r w:rsidR="00402703">
        <w:t>Zadra i Darko Obradović iz Sukošana</w:t>
      </w:r>
      <w:r w:rsidR="002E0438" w:rsidRPr="00CD5002">
        <w:t xml:space="preserve"> </w:t>
      </w:r>
      <w:r>
        <w:t>ne pristupe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za iduće ročište odrediti </w:t>
      </w:r>
      <w:r>
        <w:t>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402703">
        <w:t xml:space="preserve">SIT KONZALTING </w:t>
      </w:r>
      <w:r w:rsidR="00402703" w:rsidRPr="00A56DCC">
        <w:t xml:space="preserve">d.o.o., </w:t>
      </w:r>
      <w:r w:rsidR="00402703">
        <w:t>Sukošan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lastRenderedPageBreak/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402703">
        <w:t>49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402703">
        <w:t>11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E52AA6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F054EE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D12FD8" w:rsidP="00B7752F" w:rsidR="00B7752F">
      <w:pPr>
        <w:pStyle w:val="Odlomakpopisa"/>
        <w:numPr>
          <w:ilvl w:val="0"/>
          <w:numId w:val="11"/>
        </w:numPr>
      </w:pPr>
      <w:r>
        <w:t>Članovima</w:t>
      </w:r>
      <w:r w:rsidR="00B7752F">
        <w:t xml:space="preserve"> uprave dužnika </w:t>
      </w:r>
      <w:r w:rsidR="00402703">
        <w:t>Miroslav Fuzul</w:t>
      </w:r>
      <w:r w:rsidR="00402703" w:rsidRPr="00A56DCC">
        <w:t xml:space="preserve"> iz </w:t>
      </w:r>
      <w:r w:rsidR="00402703">
        <w:t>Zadra</w:t>
      </w:r>
      <w:r w:rsidR="00402703" w:rsidRPr="00355932">
        <w:t xml:space="preserve">, </w:t>
      </w:r>
      <w:r w:rsidR="00402703">
        <w:rPr>
          <w:rFonts w:eastAsiaTheme="minorHAnsi"/>
          <w:lang w:eastAsia="en-US"/>
        </w:rPr>
        <w:t>Obala kneza Branimira 8</w:t>
      </w:r>
      <w:r w:rsidR="00402703">
        <w:t xml:space="preserve"> </w:t>
      </w:r>
      <w:r w:rsidR="00402703">
        <w:rPr>
          <w:bCs/>
        </w:rPr>
        <w:t xml:space="preserve">i </w:t>
      </w:r>
      <w:r w:rsidR="00402703">
        <w:t>Darko Obradović iz Sukošana, Ivana Krešana 22</w:t>
      </w:r>
      <w:r>
        <w:t xml:space="preserve">, </w:t>
      </w:r>
      <w:r w:rsidR="00B7752F"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054EE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402703">
      <w:t>205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E7D1A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270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5015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4A74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12FD8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2AA6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54EE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67630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5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5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 KONZALTING d.o.o. za poslovne usluge</izvorni_sadrzaj>
    <derivirana_varijabla naziv="DomainObject.Predmet.ProtustrankaFormated_1">  SIT KONZALTING d.o.o. za poslovne usluge</derivirana_varijabla>
  </DomainObject.Predmet.ProtustrankaFormated>
  <DomainObject.Predmet.ProtustrankaFormatedOIB>
    <izvorni_sadrzaj>  SIT KONZALTING d.o.o. za poslovne usluge, OIB 64529098163</izvorni_sadrzaj>
    <derivirana_varijabla naziv="DomainObject.Predmet.ProtustrankaFormatedOIB_1">  SIT KONZALTING d.o.o. za poslovne usluge, OIB 64529098163</derivirana_varijabla>
  </DomainObject.Predmet.ProtustrankaFormatedOIB>
  <DomainObject.Predmet.ProtustrankaFormatedWithAdress>
    <izvorni_sadrzaj> SIT KONZALTING d.o.o. za poslovne usluge, Marina Dalmacija, gat br. 14, 23206 Sukošan</izvorni_sadrzaj>
    <derivirana_varijabla naziv="DomainObject.Predmet.ProtustrankaFormatedWithAdress_1"> SIT KONZALTING d.o.o. za poslovne usluge, Marina Dalmacija, gat br. 14, 23206 Sukošan</derivirana_varijabla>
  </DomainObject.Predmet.ProtustrankaFormatedWithAdress>
  <DomainObject.Predmet.ProtustrankaFormatedWithAdressOIB>
    <izvorni_sadrzaj> SIT KONZALTING d.o.o. za poslovne usluge, OIB 64529098163, Marina Dalmacija, gat br. 14, 23206 Sukošan</izvorni_sadrzaj>
    <derivirana_varijabla naziv="DomainObject.Predmet.ProtustrankaFormatedWithAdressOIB_1"> SIT KONZALTING d.o.o. za poslovne usluge, OIB 64529098163, Marina Dalmacija, gat br. 14, 23206 Sukošan</derivirana_varijabla>
  </DomainObject.Predmet.ProtustrankaFormatedWithAdressOIB>
  <DomainObject.Predmet.ProtustrankaWithAdress>
    <izvorni_sadrzaj>SIT KONZALTING d.o.o. za poslovne usluge Marina Dalmacija, gat br. 14, 23206 Sukošan</izvorni_sadrzaj>
    <derivirana_varijabla naziv="DomainObject.Predmet.ProtustrankaWithAdress_1">SIT KONZALTING d.o.o. za poslovne usluge Marina Dalmacija, gat br. 14, 23206 Sukošan</derivirana_varijabla>
  </DomainObject.Predmet.ProtustrankaWithAdress>
  <DomainObject.Predmet.ProtustrankaWithAdressOIB>
    <izvorni_sadrzaj>SIT KONZALTING d.o.o. za poslovne usluge, OIB 64529098163, Marina Dalmacija, gat br. 14, 23206 Sukošan</izvorni_sadrzaj>
    <derivirana_varijabla naziv="DomainObject.Predmet.ProtustrankaWithAdressOIB_1">SIT KONZALTING d.o.o. za poslovne usluge, OIB 64529098163, Marina Dalmacija, gat br. 14, 23206 Sukošan</derivirana_varijabla>
  </DomainObject.Predmet.ProtustrankaWithAdressOIB>
  <DomainObject.Predmet.ProtustrankaNazivFormated>
    <izvorni_sadrzaj>SIT KONZALTING d.o.o. za poslovne usluge</izvorni_sadrzaj>
    <derivirana_varijabla naziv="DomainObject.Predmet.ProtustrankaNazivFormated_1">SIT KONZALTING d.o.o. za poslovne usluge</derivirana_varijabla>
  </DomainObject.Predmet.ProtustrankaNazivFormated>
  <DomainObject.Predmet.ProtustrankaNazivFormatedOIB>
    <izvorni_sadrzaj>SIT KONZALTING d.o.o. za poslovne usluge, OIB 64529098163</izvorni_sadrzaj>
    <derivirana_varijabla naziv="DomainObject.Predmet.ProtustrankaNazivFormatedOIB_1">SIT KONZALTING d.o.o. za poslovne usluge, OIB 64529098163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SIT KONZALTING d.o.o. za poslovne usluge</item>
    </izvorni_sadrzaj>
    <derivirana_varijabla naziv="DomainObject.Predmet.ProtuStrankaListFormated_1">
      <item>SIT KONZALTING d.o.o. za poslovne usluge</item>
    </derivirana_varijabla>
  </DomainObject.Predmet.ProtuStrankaListFormated>
  <DomainObject.Predmet.ProtuStrankaListFormatedOIB>
    <izvorni_sadrzaj>
      <item>SIT KONZALTING d.o.o. za poslovne usluge, OIB 64529098163</item>
    </izvorni_sadrzaj>
    <derivirana_varijabla naziv="DomainObject.Predmet.ProtuStrankaListFormatedOIB_1">
      <item>SIT KONZALTING d.o.o. za poslovne usluge, OIB 64529098163</item>
    </derivirana_varijabla>
  </DomainObject.Predmet.ProtuStrankaListFormatedOIB>
  <DomainObject.Predmet.ProtuStrankaListFormatedWithAdress>
    <izvorni_sadrzaj>
      <item>SIT KONZALTING d.o.o. za poslovne usluge, Marina Dalmacija, gat br. 14, 23206 Sukošan</item>
    </izvorni_sadrzaj>
    <derivirana_varijabla naziv="DomainObject.Predmet.ProtuStrankaListFormatedWithAdress_1">
      <item>SIT KONZALTING d.o.o. za poslovne usluge, Marina Dalmacija, gat br. 14, 23206 Sukošan</item>
    </derivirana_varijabla>
  </DomainObject.Predmet.ProtuStrankaListFormatedWithAdress>
  <DomainObject.Predmet.ProtuStrankaListFormatedWithAdressOIB>
    <izvorni_sadrzaj>
      <item>SIT KONZALTING d.o.o. za poslovne usluge, OIB 64529098163, Marina Dalmacija, gat br. 14, 23206 Sukošan</item>
    </izvorni_sadrzaj>
    <derivirana_varijabla naziv="DomainObject.Predmet.ProtuStrankaListFormatedWithAdressOIB_1">
      <item>SIT KONZALTING d.o.o. za poslovne usluge, OIB 64529098163, Marina Dalmacija, gat br. 14, 23206 Sukošan</item>
    </derivirana_varijabla>
  </DomainObject.Predmet.ProtuStrankaListFormatedWithAdressOIB>
  <DomainObject.Predmet.ProtuStrankaListNazivFormated>
    <izvorni_sadrzaj>
      <item>SIT KONZALTING d.o.o. za poslovne usluge</item>
    </izvorni_sadrzaj>
    <derivirana_varijabla naziv="DomainObject.Predmet.ProtuStrankaListNazivFormated_1">
      <item>SIT KONZALTING d.o.o. za poslovne usluge</item>
    </derivirana_varijabla>
  </DomainObject.Predmet.ProtuStrankaListNazivFormated>
  <DomainObject.Predmet.ProtuStrankaListNazivFormatedOIB>
    <izvorni_sadrzaj>
      <item>SIT KONZALTING d.o.o. za poslovne usluge, OIB 64529098163</item>
    </izvorni_sadrzaj>
    <derivirana_varijabla naziv="DomainObject.Predmet.ProtuStrankaListNazivFormatedOIB_1">
      <item>SIT KONZALTING d.o.o. za poslovne usluge, OIB 64529098163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SIT KONZALTING d.o.o. za poslovne usluge</izvorni_sadrzaj>
    <derivirana_varijabla naziv="DomainObject.Predmet.ProtustrankaIDrugi_1">SIT KONZALTING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SIT KONZALTING d.o.o. za poslovne usluge, OIB 64529098163, Marina Dalmacija, gat br. 14, 23206 Sukošan</izvorni_sadrzaj>
    <derivirana_varijabla naziv="DomainObject.Predmet.ProtustrankaIDrugiAdressOIB_1">SIT KONZALTING d.o.o. za poslovne usluge, OIB 64529098163, Marina Dalmacija, gat br.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 KONZALTING d.o.o. za poslovne usluge</item>
      <item>Fina</item>
    </izvorni_sadrzaj>
    <derivirana_varijabla naziv="DomainObject.Predmet.SudioniciListNaziv_1">
      <item>SIT KONZALTING d.o.o. za poslovne usluge</item>
      <item>Fina</item>
    </derivirana_varijabla>
  </DomainObject.Predmet.SudioniciListNaziv>
  <DomainObject.Predmet.SudioniciListAdressOIB>
    <izvorni_sadrzaj>
      <item>SIT KONZALTING d.o.o. za poslovne usluge, OIB 64529098163, Marina Dalmacija, gat br. 14,23206 Sukošan</item>
      <item>Fina, OIB 85821130368</item>
    </izvorni_sadrzaj>
    <derivirana_varijabla naziv="DomainObject.Predmet.SudioniciListAdressOIB_1">
      <item>SIT KONZALTING d.o.o. za poslovne usluge, OIB 64529098163, Marina Dalmacija, gat br. 14,23206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64529098163</item>
      <item>, OIB 85821130368</item>
    </izvorni_sadrzaj>
    <derivirana_varijabla naziv="DomainObject.Predmet.SudioniciListNazivOIB_1">
      <item>, OIB 64529098163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FD526-2BAF-4CAE-B190-81F0AC42E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2762</properties:Characters>
  <properties:Lines>82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2018-06-18T12:44:00Z</dcterms:created>
  <dc:creator>Administrator</dc:creator>
  <cp:lastModifiedBy>Ante Rubelj</cp:lastModifiedBy>
  <cp:lastPrinted>2018-06-19T11:12:00Z</cp:lastPrinted>
  <dcterms:modified xmlns:xsi="http://www.w3.org/2001/XMLSchema-instance" xsi:type="dcterms:W3CDTF">2018-06-19T11:12:00Z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(1St-205-18-2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