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403d" w14:paraId="b1f403d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65846">
        <w:rPr>
          <w:rFonts w:hAnsi="Times New Roman" w:ascii="Times New Roman"/>
        </w:rPr>
        <w:t>12</w:t>
      </w:r>
      <w:r w:rsidR="001E38A7">
        <w:rPr>
          <w:rFonts w:hAnsi="Times New Roman" w:ascii="Times New Roman"/>
        </w:rPr>
        <w:t>9</w:t>
      </w:r>
      <w:r w:rsidR="00BD0E63">
        <w:rPr>
          <w:rFonts w:hAnsi="Times New Roman" w:ascii="Times New Roman"/>
        </w:rPr>
        <w:t>9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BD0E63" w:rsidRPr="00BD0E63">
        <w:rPr>
          <w:rFonts w:hAnsi="Times New Roman" w:ascii="Times New Roman"/>
          <w:szCs w:val="24"/>
          <w:lang w:val="hr-HR"/>
        </w:rPr>
        <w:t>FRANMAR SUPERBIA d.o.o. Zagreb, Ilica 191 F, OIB: 17126458597, MBS: 080689791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CC5D62">
        <w:rPr>
          <w:rFonts w:hAnsi="Times New Roman" w:ascii="Times New Roman"/>
          <w:szCs w:val="24"/>
          <w:lang w:val="hr-HR"/>
        </w:rPr>
        <w:t>21. prosinca 2018</w:t>
      </w:r>
      <w:r w:rsidR="00CC5D62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BD0E63" w:rsidRPr="00BD0E63">
        <w:rPr>
          <w:rFonts w:hAnsi="Times New Roman" w:ascii="Times New Roman"/>
          <w:szCs w:val="24"/>
          <w:lang w:val="hr-HR"/>
        </w:rPr>
        <w:t>FRANMAR SUPERBIA d.o.o. Zagreb, Ilica 191 F, OIB: 17126458597, MBS: 080689791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C5D62">
        <w:rPr>
          <w:rFonts w:hAnsi="Times New Roman" w:ascii="Times New Roman"/>
          <w:szCs w:val="24"/>
        </w:rPr>
        <w:t>21. prosinca 2018</w:t>
      </w:r>
      <w:r w:rsidR="00CC5D62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8C4205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8C4205">
        <w:rPr>
          <w:rFonts w:hAnsi="Times New Roman" w:ascii="Times New Roman"/>
          <w:szCs w:val="24"/>
        </w:rPr>
        <w:t>1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C67FF9" w:rsidRPr="00C67FF9">
        <w:rPr>
          <w:rFonts w:hAnsi="Times New Roman" w:ascii="Times New Roman"/>
          <w:szCs w:val="24"/>
          <w:lang w:val="hr-HR"/>
        </w:rPr>
        <w:t>David Jakovljević, OIB: 63014812654, iz Zagreba, Trg Nikole Šubića Zrinskog 10.</w:t>
      </w:r>
    </w:p>
    <w:p w:rsidRDefault="00C67FF9" w:rsidP="001238DB" w:rsidR="00C67FF9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BD0E63" w:rsidRPr="00BD0E63">
        <w:rPr>
          <w:rFonts w:hAnsi="Times New Roman" w:ascii="Times New Roman"/>
          <w:szCs w:val="24"/>
        </w:rPr>
        <w:t>FRANMAR SUPERBIA d.o.o. Zagreb, Ilica 191 F, OIB: 17126458597, MBS: 080689791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D0E63" w:rsidRPr="00BD0E63">
        <w:rPr>
          <w:rFonts w:hAnsi="Times New Roman" w:ascii="Times New Roman"/>
          <w:szCs w:val="24"/>
        </w:rPr>
        <w:t>FRANMAR SUPERBIA d.o.o. Zagreb, Ilica 191 F, OIB: 17126458597, MBS: 080689791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5E358E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="001E38A7" w:rsidRPr="00FA5BD9">
        <w:rPr>
          <w:rFonts w:hAnsi="Times New Roman" w:ascii="Times New Roman"/>
          <w:szCs w:val="24"/>
          <w:lang w:val="hr-HR"/>
        </w:rPr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65846">
        <w:rPr>
          <w:rFonts w:hAnsi="Times New Roman" w:ascii="Times New Roman"/>
        </w:rPr>
        <w:t>12</w:t>
      </w:r>
      <w:r w:rsidR="001E38A7">
        <w:rPr>
          <w:rFonts w:hAnsi="Times New Roman" w:ascii="Times New Roman"/>
        </w:rPr>
        <w:t>9</w:t>
      </w:r>
      <w:r w:rsidR="00BD0E63">
        <w:rPr>
          <w:rFonts w:hAnsi="Times New Roman" w:ascii="Times New Roman"/>
        </w:rPr>
        <w:t>9</w:t>
      </w:r>
      <w:r w:rsidR="002505E9">
        <w:rPr>
          <w:rFonts w:hAnsi="Times New Roman" w:ascii="Times New Roman"/>
        </w:rPr>
        <w:t>/2018</w:t>
      </w:r>
    </w:p>
    <w:p w:rsidRDefault="00126F47" w:rsidP="00FA5BD9" w:rsidR="00126F4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C5D62">
        <w:rPr>
          <w:rFonts w:hAnsi="Times New Roman" w:ascii="Times New Roman"/>
          <w:szCs w:val="24"/>
          <w:lang w:val="hr-HR"/>
        </w:rPr>
        <w:t>21. prosinca 2018</w:t>
      </w:r>
      <w:r w:rsidR="00CC5D62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4C189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4C189B">
        <w:rPr>
          <w:rFonts w:hAnsi="Times New Roman" w:ascii="Times New Roman"/>
          <w:lang w:val="hr-HR"/>
        </w:rPr>
        <w:t xml:space="preserve">, </w:t>
      </w:r>
      <w:proofErr w:type="spellStart"/>
      <w:r w:rsidR="004C189B">
        <w:rPr>
          <w:rFonts w:hAnsi="Times New Roman" w:ascii="Times New Roman"/>
          <w:szCs w:val="24"/>
        </w:rPr>
        <w:t>v.r</w:t>
      </w:r>
      <w:proofErr w:type="spellEnd"/>
      <w:r w:rsidR="004C189B">
        <w:rPr>
          <w:rFonts w:hAnsi="Times New Roman" w:ascii="Times New Roman"/>
          <w:szCs w:val="24"/>
        </w:rPr>
        <w:t xml:space="preserve">. </w:t>
      </w:r>
    </w:p>
    <w:p w:rsidRDefault="004C189B" w:rsidP="00FA1325" w:rsidR="004C189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4C189B" w:rsidP="00FA1325" w:rsidR="004C189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4C189B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238DB"/>
    <w:rsid w:val="00126F47"/>
    <w:rsid w:val="00130D25"/>
    <w:rsid w:val="00131D42"/>
    <w:rsid w:val="00134514"/>
    <w:rsid w:val="00136D7A"/>
    <w:rsid w:val="00150509"/>
    <w:rsid w:val="00150DF3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E38A7"/>
    <w:rsid w:val="001F1C05"/>
    <w:rsid w:val="001F2D56"/>
    <w:rsid w:val="00202010"/>
    <w:rsid w:val="00233660"/>
    <w:rsid w:val="0024450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89B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205"/>
    <w:rsid w:val="008C458D"/>
    <w:rsid w:val="008E7A35"/>
    <w:rsid w:val="00900D72"/>
    <w:rsid w:val="009035FD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498C"/>
    <w:rsid w:val="00BB5533"/>
    <w:rsid w:val="00BC1C2C"/>
    <w:rsid w:val="00BC3220"/>
    <w:rsid w:val="00BD0E63"/>
    <w:rsid w:val="00C23D91"/>
    <w:rsid w:val="00C43DB5"/>
    <w:rsid w:val="00C4598C"/>
    <w:rsid w:val="00C67FF9"/>
    <w:rsid w:val="00CA316C"/>
    <w:rsid w:val="00CA427E"/>
    <w:rsid w:val="00CB3231"/>
    <w:rsid w:val="00CB37A9"/>
    <w:rsid w:val="00CC0837"/>
    <w:rsid w:val="00CC16CD"/>
    <w:rsid w:val="00CC3465"/>
    <w:rsid w:val="00CC5D62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5633"/>
    <w:rsid w:val="00DE6198"/>
    <w:rsid w:val="00E15AB3"/>
    <w:rsid w:val="00E16694"/>
    <w:rsid w:val="00E27A30"/>
    <w:rsid w:val="00E55F39"/>
    <w:rsid w:val="00E60A1D"/>
    <w:rsid w:val="00E63185"/>
    <w:rsid w:val="00E64809"/>
    <w:rsid w:val="00E70548"/>
    <w:rsid w:val="00E832F1"/>
    <w:rsid w:val="00E83F69"/>
    <w:rsid w:val="00EA291F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St-1299/2018</izvorni_sadrzaj>
    <derivirana_varijabla naziv="DomainObject.Predmet.OznakaBroj_1">St-1299/2018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FRANMAR SUPERBIA d.o.o.</izvorni_sadrzaj>
    <derivirana_varijabla naziv="DomainObject.Predmet.ProtustrankaFormated_1">  FRANMAR SUPERBIA d.o.o.</derivirana_varijabla>
  </DomainObject.Predmet.ProtustrankaFormated>
  <DomainObject.Predmet.ProtustrankaFormatedOIB>
    <izvorni_sadrzaj>  FRANMAR SUPERBIA d.o.o., OIB 17126458597</izvorni_sadrzaj>
    <derivirana_varijabla naziv="DomainObject.Predmet.ProtustrankaFormatedOIB_1">  FRANMAR SUPERBIA d.o.o., OIB 17126458597</derivirana_varijabla>
  </DomainObject.Predmet.ProtustrankaFormatedOIB>
  <DomainObject.Predmet.ProtustrankaFormatedWithAdress>
    <izvorni_sadrzaj> FRANMAR SUPERBIA d.o.o., Ilica 191 F, 10000 Zagreb</izvorni_sadrzaj>
    <derivirana_varijabla naziv="DomainObject.Predmet.ProtustrankaFormatedWithAdress_1"> FRANMAR SUPERBIA d.o.o., Ilica 191 F, 10000 Zagreb</derivirana_varijabla>
  </DomainObject.Predmet.ProtustrankaFormatedWithAdress>
  <DomainObject.Predmet.ProtustrankaFormatedWithAdressOIB>
    <izvorni_sadrzaj> FRANMAR SUPERBIA d.o.o., OIB 17126458597, Ilica 191 F, 10000 Zagreb</izvorni_sadrzaj>
    <derivirana_varijabla naziv="DomainObject.Predmet.ProtustrankaFormatedWithAdressOIB_1"> FRANMAR SUPERBIA d.o.o., OIB 17126458597, Ilica 191 F, 10000 Zagreb</derivirana_varijabla>
  </DomainObject.Predmet.ProtustrankaFormatedWithAdressOIB>
  <DomainObject.Predmet.ProtustrankaWithAdress>
    <izvorni_sadrzaj>FRANMAR SUPERBIA d.o.o. Ilica 191 F, 10000 Zagreb</izvorni_sadrzaj>
    <derivirana_varijabla naziv="DomainObject.Predmet.ProtustrankaWithAdress_1">FRANMAR SUPERBIA d.o.o. Ilica 191 F, 10000 Zagreb</derivirana_varijabla>
  </DomainObject.Predmet.ProtustrankaWithAdress>
  <DomainObject.Predmet.ProtustrankaWithAdressOIB>
    <izvorni_sadrzaj>FRANMAR SUPERBIA d.o.o., OIB 17126458597, Ilica 191 F, 10000 Zagreb</izvorni_sadrzaj>
    <derivirana_varijabla naziv="DomainObject.Predmet.ProtustrankaWithAdressOIB_1">FRANMAR SUPERBIA d.o.o., OIB 17126458597, Ilica 191 F, 10000 Zagreb</derivirana_varijabla>
  </DomainObject.Predmet.ProtustrankaWithAdressOIB>
  <DomainObject.Predmet.ProtustrankaNazivFormated>
    <izvorni_sadrzaj>FRANMAR SUPERBIA d.o.o.</izvorni_sadrzaj>
    <derivirana_varijabla naziv="DomainObject.Predmet.ProtustrankaNazivFormated_1">FRANMAR SUPERBIA d.o.o.</derivirana_varijabla>
  </DomainObject.Predmet.ProtustrankaNazivFormated>
  <DomainObject.Predmet.ProtustrankaNazivFormatedOIB>
    <izvorni_sadrzaj>FRANMAR SUPERBIA d.o.o., OIB 17126458597</izvorni_sadrzaj>
    <derivirana_varijabla naziv="DomainObject.Predmet.ProtustrankaNazivFormatedOIB_1">FRANMAR SUPERBIA d.o.o., OIB 17126458597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FRANMAR SUPERBIA d.o.o.</item>
    </izvorni_sadrzaj>
    <derivirana_varijabla naziv="DomainObject.Predmet.ProtuStrankaListFormated_1">
      <item>FRANMAR SUPERBIA d.o.o.</item>
    </derivirana_varijabla>
  </DomainObject.Predmet.ProtuStrankaListFormated>
  <DomainObject.Predmet.ProtuStrankaListFormatedOIB>
    <izvorni_sadrzaj>
      <item>FRANMAR SUPERBIA d.o.o., OIB 17126458597</item>
    </izvorni_sadrzaj>
    <derivirana_varijabla naziv="DomainObject.Predmet.ProtuStrankaListFormatedOIB_1">
      <item>FRANMAR SUPERBIA d.o.o., OIB 17126458597</item>
    </derivirana_varijabla>
  </DomainObject.Predmet.ProtuStrankaListFormatedOIB>
  <DomainObject.Predmet.ProtuStrankaListFormatedWithAdress>
    <izvorni_sadrzaj>
      <item>FRANMAR SUPERBIA d.o.o., Ilica 191 F, 10000 Zagreb</item>
    </izvorni_sadrzaj>
    <derivirana_varijabla naziv="DomainObject.Predmet.ProtuStrankaListFormatedWithAdress_1">
      <item>FRANMAR SUPERBIA d.o.o., Ilica 191 F, 10000 Zagreb</item>
    </derivirana_varijabla>
  </DomainObject.Predmet.ProtuStrankaListFormatedWithAdress>
  <DomainObject.Predmet.ProtuStrankaListFormatedWithAdressOIB>
    <izvorni_sadrzaj>
      <item>FRANMAR SUPERBIA d.o.o., OIB 17126458597, Ilica 191 F, 10000 Zagreb</item>
    </izvorni_sadrzaj>
    <derivirana_varijabla naziv="DomainObject.Predmet.ProtuStrankaListFormatedWithAdressOIB_1">
      <item>FRANMAR SUPERBIA d.o.o., OIB 17126458597, Ilica 191 F, 10000 Zagreb</item>
    </derivirana_varijabla>
  </DomainObject.Predmet.ProtuStrankaListFormatedWithAdressOIB>
  <DomainObject.Predmet.ProtuStrankaListNazivFormated>
    <izvorni_sadrzaj>
      <item>FRANMAR SUPERBIA d.o.o.</item>
    </izvorni_sadrzaj>
    <derivirana_varijabla naziv="DomainObject.Predmet.ProtuStrankaListNazivFormated_1">
      <item>FRANMAR SUPERBIA d.o.o.</item>
    </derivirana_varijabla>
  </DomainObject.Predmet.ProtuStrankaListNazivFormated>
  <DomainObject.Predmet.ProtuStrankaListNazivFormatedOIB>
    <izvorni_sadrzaj>
      <item>FRANMAR SUPERBIA d.o.o., OIB 17126458597</item>
    </izvorni_sadrzaj>
    <derivirana_varijabla naziv="DomainObject.Predmet.ProtuStrankaListNazivFormatedOIB_1">
      <item>FRANMAR SUPERBIA d.o.o., OIB 17126458597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FRANMAR SUPERBIA d.o.o.</izvorni_sadrzaj>
    <derivirana_varijabla naziv="DomainObject.Predmet.ProtustrankaIDrugi_1">FRANMAR SUPERBIA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FRANMAR SUPERBIA d.o.o., OIB 17126458597, Ilica 191 F, 10000 Zagreb</izvorni_sadrzaj>
    <derivirana_varijabla naziv="DomainObject.Predmet.ProtustrankaIDrugiAdressOIB_1">FRANMAR SUPERBIA d.o.o., OIB 17126458597, Ilica 191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FRANMAR SUPERBIA d.o.o.</item>
    </izvorni_sadrzaj>
    <derivirana_varijabla naziv="DomainObject.Predmet.SudioniciListNaziv_1">
      <item>FINA Regionalni centar Zagreb</item>
      <item>FRANMAR SUPERBIA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FRANMAR SUPERBIA d.o.o., OIB 17126458597, Ilica 191 F,10000 Zagreb</item>
    </izvorni_sadrzaj>
    <derivirana_varijabla naziv="DomainObject.Predmet.SudioniciListAdressOIB_1">
      <item>FINA Regionalni centar Zagreb, OIB 85821130368, Trg svibanjskih žrtava 1995. 1,10000 Zagreb</item>
      <item>FRANMAR SUPERBIA d.o.o., OIB 17126458597, Ilica 191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17126458597</item>
    </izvorni_sadrzaj>
    <derivirana_varijabla naziv="DomainObject.Predmet.SudioniciListNazivOIB_1">
      <item>, OIB 85821130368</item>
      <item>, OIB 17126458597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451FB-B840-4F4D-8D1A-3514DF7B5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2183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2018-11-06T06:56:00Z</dcterms:created>
  <dc:creator>Mirna Panjan</dc:creator>
  <cp:lastModifiedBy>Marina Radaković</cp:lastModifiedBy>
  <cp:lastPrinted>2018-11-06T06:55:00Z</cp:lastPrinted>
  <dcterms:modified xmlns:xsi="http://www.w3.org/2001/XMLSchema-instance" xsi:type="dcterms:W3CDTF">2018-12-21T13:28:00Z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(St-1299-2018.docx)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