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5fd3" w14:paraId="3fe5fd3" w:rsidRDefault="007836FE" w:rsidP="007836FE" w:rsidR="007836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836FE" w:rsidP="007836FE" w:rsidR="007836FE">
      <w:pPr>
        <w:tabs>
          <w:tab w:pos="7020" w:val="left"/>
        </w:tabs>
      </w:pPr>
      <w:r>
        <w:t xml:space="preserve">REPUBLIKA HRVATSKA </w:t>
      </w:r>
    </w:p>
    <w:p w:rsidRDefault="007836FE" w:rsidP="007836FE" w:rsidR="007836FE">
      <w:r>
        <w:t>Trgovački sud u Zagrebu</w:t>
      </w:r>
    </w:p>
    <w:p w:rsidRDefault="007836FE" w:rsidP="007836FE" w:rsidR="007836FE">
      <w:r>
        <w:t>Zagreb, Amruševa 2/II</w:t>
      </w:r>
    </w:p>
    <w:p w:rsidRDefault="007836FE" w:rsidP="007836FE" w:rsidR="007836FE"/>
    <w:p w:rsidRDefault="007836FE" w:rsidP="007836FE" w:rsidR="007836FE"/>
    <w:p w:rsidRDefault="007836FE" w:rsidP="007836FE" w:rsidR="007836FE">
      <w:pPr>
        <w:jc w:val="both"/>
      </w:pPr>
      <w:r>
        <w:t xml:space="preserve"> </w:t>
      </w:r>
      <w:r>
        <w:tab/>
        <w:t>TRGOVAČKI SUD U ZAGREBU, u skraćenom stečajnom postupku pod poslovnim brojem St-569/2016, temeljem odredbe članka 430. Stečajnog zakona (N.N. br. 71/15.), dana 21. siječnja 2016. godine, objavljuje:</w:t>
      </w:r>
    </w:p>
    <w:p w:rsidRDefault="007836FE" w:rsidP="007836FE" w:rsidR="007836FE">
      <w:pPr>
        <w:jc w:val="both"/>
      </w:pPr>
    </w:p>
    <w:p w:rsidRDefault="007836FE" w:rsidP="007836FE" w:rsidR="007836FE">
      <w:pPr>
        <w:jc w:val="center"/>
      </w:pPr>
      <w:r>
        <w:t>O G L A S</w:t>
      </w:r>
    </w:p>
    <w:p w:rsidRDefault="007836FE" w:rsidP="007836FE" w:rsidR="007836FE">
      <w:pPr>
        <w:rPr>
          <w:b/>
        </w:rPr>
      </w:pPr>
    </w:p>
    <w:p w:rsidRDefault="007836FE" w:rsidP="007836FE" w:rsidR="007836F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AMIT d.o.o. sa sjedištem Roberta Frangeša Mihanovića 6, 10000 Zagreb, </w:t>
      </w:r>
      <w:r w:rsidRPr="005A2A52">
        <w:t xml:space="preserve">OIB: </w:t>
      </w:r>
      <w:r>
        <w:t>24885784469, je podnijet prijedlog za pokretanje skraćenog stečajnog postupka.</w:t>
      </w:r>
    </w:p>
    <w:p w:rsidRDefault="007836FE" w:rsidP="007836FE" w:rsidR="007836FE">
      <w:pPr>
        <w:pStyle w:val="Odlomakpopisa"/>
        <w:ind w:left="0"/>
      </w:pPr>
    </w:p>
    <w:p w:rsidRDefault="007836FE" w:rsidP="007836FE" w:rsidR="007836FE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32.741,62 kn.</w:t>
      </w:r>
    </w:p>
    <w:p w:rsidRDefault="007836FE" w:rsidP="007836FE" w:rsidR="007836FE"/>
    <w:p w:rsidRDefault="007836FE" w:rsidP="007836FE" w:rsidR="007836FE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836FE" w:rsidP="007836FE" w:rsidR="007836FE">
      <w:pPr>
        <w:jc w:val="both"/>
      </w:pPr>
    </w:p>
    <w:p w:rsidRDefault="007836FE" w:rsidP="007836FE" w:rsidR="007836FE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836FE" w:rsidP="007836FE" w:rsidR="007836FE">
      <w:pPr>
        <w:pStyle w:val="Odlomakpopisa"/>
        <w:ind w:left="0"/>
      </w:pPr>
    </w:p>
    <w:p w:rsidRDefault="007836FE" w:rsidP="007836FE" w:rsidR="007836FE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7836FE" w:rsidP="007836FE" w:rsidR="007836FE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836FE" w:rsidP="007836FE" w:rsidR="007836FE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7836FE" w:rsidP="007836FE" w:rsidR="007836FE">
      <w:pPr>
        <w:jc w:val="both"/>
      </w:pPr>
    </w:p>
    <w:p w:rsidRDefault="007836FE" w:rsidP="007836FE" w:rsidR="007836FE">
      <w:pPr>
        <w:jc w:val="center"/>
      </w:pPr>
      <w:r>
        <w:t>U Zagrebu 21. siječnja 2016.</w:t>
      </w:r>
    </w:p>
    <w:p w:rsidRDefault="007836FE" w:rsidP="007836FE" w:rsidR="007836FE">
      <w:pPr>
        <w:jc w:val="center"/>
      </w:pPr>
    </w:p>
    <w:p w:rsidRDefault="007836FE" w:rsidP="007836FE" w:rsidR="007836F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7836FE" w:rsidP="007836FE" w:rsidR="007836FE">
      <w:pPr>
        <w:jc w:val="both"/>
      </w:pPr>
    </w:p>
    <w:p w:rsidRDefault="007836FE" w:rsidP="007836FE" w:rsidR="007836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MIRJANA CHOUR HRŠAK </w:t>
      </w:r>
    </w:p>
    <w:p w:rsidRDefault="007836FE" w:rsidP="007836FE" w:rsidR="007836FE">
      <w:pPr>
        <w:jc w:val="right"/>
      </w:pPr>
    </w:p>
    <w:p w:rsidRDefault="007836FE" w:rsidP="007836FE" w:rsidR="007836FE"/>
    <w:p w:rsidRDefault="007836FE" w:rsidP="007836FE" w:rsidR="007836FE"/>
    <w:p w:rsidRDefault="007836FE" w:rsidP="007836FE" w:rsidR="007836FE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6FE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836FE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34E87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6F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6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6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6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6F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6F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6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6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7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AMIT, d.o.o. zastupanog po punomoćniku Juraj Pavlović</izvorni_sadrzaj>
    <derivirana_varijabla naziv="DomainObject.Predmet.ProtustrankaFormated_1">  AMIT, d.o.o. zastupanog po punomoćniku Juraj Pavlović</derivirana_varijabla>
  </DomainObject.Predmet.ProtustrankaFormated>
  <DomainObject.Predmet.ProtustrankaFormatedOIB>
    <izvorni_sadrzaj>  AMIT, d.o.o., OIB 24885784469 zastupanog po punomoćniku Juraj Pavlović</izvorni_sadrzaj>
    <derivirana_varijabla naziv="DomainObject.Predmet.ProtustrankaFormatedOIB_1">  AMIT, d.o.o., OIB 24885784469 zastupanog po punomoćniku Juraj Pavlović</derivirana_varijabla>
  </DomainObject.Predmet.ProtustrankaFormatedOIB>
  <DomainObject.Predmet.ProtustrankaFormatedWithAdress>
    <izvorni_sadrzaj> AMIT, d.o.o., Roberta Frangeša-Mihanovića 6, 10000 Zagreb zastupanog po punomoćniku Juraj Pavlović</izvorni_sadrzaj>
    <derivirana_varijabla naziv="DomainObject.Predmet.ProtustrankaFormatedWithAdress_1"> AMIT, d.o.o., Roberta Frangeša-Mihanovića 6, 10000 Zagreb zastupanog po punomoćniku Juraj Pavlović</derivirana_varijabla>
  </DomainObject.Predmet.ProtustrankaFormatedWithAdress>
  <DomainObject.Predmet.ProtustrankaFormatedWithAdressOIB>
    <izvorni_sadrzaj> AMIT, d.o.o., OIB 24885784469, Roberta Frangeša-Mihanovića 6, 10000 Zagreb zastupanog po punomoćniku Juraj Pavlović</izvorni_sadrzaj>
    <derivirana_varijabla naziv="DomainObject.Predmet.ProtustrankaFormatedWithAdressOIB_1"> AMIT, d.o.o., OIB 24885784469, Roberta Frangeša-Mihanovića 6, 10000 Zagreb zastupanog po punomoćniku Juraj Pavlović</derivirana_varijabla>
  </DomainObject.Predmet.ProtustrankaFormatedWithAdressOIB>
  <DomainObject.Predmet.ProtustrankaWithAdress>
    <izvorni_sadrzaj>AMIT, d.o.o. Roberta Frangeša-Mihanovića 6, 10000 Zagreb</izvorni_sadrzaj>
    <derivirana_varijabla naziv="DomainObject.Predmet.ProtustrankaWithAdress_1">AMIT, d.o.o. Roberta Frangeša-Mihanovića 6, 10000 Zagreb</derivirana_varijabla>
  </DomainObject.Predmet.ProtustrankaWithAdress>
  <DomainObject.Predmet.ProtustrankaWithAdressOIB>
    <izvorni_sadrzaj>AMIT, d.o.o., OIB 24885784469, Roberta Frangeša-Mihanovića 6, 10000 Zagreb</izvorni_sadrzaj>
    <derivirana_varijabla naziv="DomainObject.Predmet.ProtustrankaWithAdressOIB_1">AMIT, d.o.o., OIB 24885784469, Roberta Frangeša-Mihanovića 6, 10000 Zagreb</derivirana_varijabla>
  </DomainObject.Predmet.ProtustrankaWithAdressOIB>
  <DomainObject.Predmet.ProtustrankaNazivFormated>
    <izvorni_sadrzaj>AMIT, d.o.o.</izvorni_sadrzaj>
    <derivirana_varijabla naziv="DomainObject.Predmet.ProtustrankaNazivFormated_1">AMIT, d.o.o.</derivirana_varijabla>
  </DomainObject.Predmet.ProtustrankaNazivFormated>
  <DomainObject.Predmet.ProtustrankaNazivFormatedOIB>
    <izvorni_sadrzaj>AMIT, d.o.o., OIB 24885784469</izvorni_sadrzaj>
    <derivirana_varijabla naziv="DomainObject.Predmet.ProtustrankaNazivFormatedOIB_1">AMIT, d.o.o., OIB 24885784469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AMIT, d.o.o. zastupanog po punomoćniku Juraj Pavlović</item>
    </izvorni_sadrzaj>
    <derivirana_varijabla naziv="DomainObject.Predmet.ProtuStrankaListFormated_1">
      <item>AMIT, d.o.o. zastupanog po punomoćniku Juraj Pavlović</item>
    </derivirana_varijabla>
  </DomainObject.Predmet.ProtuStrankaListFormated>
  <DomainObject.Predmet.ProtuStrankaListFormatedOIB>
    <izvorni_sadrzaj>
      <item>AMIT, d.o.o., OIB 24885784469 zastupanog po punomoćniku Juraj Pavlović</item>
    </izvorni_sadrzaj>
    <derivirana_varijabla naziv="DomainObject.Predmet.ProtuStrankaListFormatedOIB_1">
      <item>AMIT, d.o.o., OIB 24885784469 zastupanog po punomoćniku Juraj Pavlović</item>
    </derivirana_varijabla>
  </DomainObject.Predmet.ProtuStrankaListFormatedOIB>
  <DomainObject.Predmet.ProtuStrankaListFormatedWithAdress>
    <izvorni_sadrzaj>
      <item>AMIT, d.o.o., Roberta Frangeša-Mihanovića 6, 10000 Zagreb zastupanog po punomoćniku Juraj Pavlović</item>
    </izvorni_sadrzaj>
    <derivirana_varijabla naziv="DomainObject.Predmet.ProtuStrankaListFormatedWithAdress_1">
      <item>AMIT, d.o.o., Roberta Frangeša-Mihanovića 6, 10000 Zagreb zastupanog po punomoćniku Juraj Pavlović</item>
    </derivirana_varijabla>
  </DomainObject.Predmet.ProtuStrankaListFormatedWithAdress>
  <DomainObject.Predmet.ProtuStrankaListFormatedWithAdressOIB>
    <izvorni_sadrzaj>
      <item>AMIT, d.o.o., OIB 24885784469, Roberta Frangeša-Mihanovića 6, 10000 Zagreb zastupanog po punomoćniku Juraj Pavlović</item>
    </izvorni_sadrzaj>
    <derivirana_varijabla naziv="DomainObject.Predmet.ProtuStrankaListFormatedWithAdressOIB_1">
      <item>AMIT, d.o.o., OIB 24885784469, Roberta Frangeša-Mihanovića 6, 10000 Zagreb zastupanog po punomoćniku Juraj Pavlović</item>
    </derivirana_varijabla>
  </DomainObject.Predmet.ProtuStrankaListFormatedWithAdressOIB>
  <DomainObject.Predmet.ProtuStrankaListNazivFormated>
    <izvorni_sadrzaj>
      <item>AMIT, d.o.o.</item>
    </izvorni_sadrzaj>
    <derivirana_varijabla naziv="DomainObject.Predmet.ProtuStrankaListNazivFormated_1">
      <item>AMIT, d.o.o.</item>
    </derivirana_varijabla>
  </DomainObject.Predmet.ProtuStrankaListNazivFormated>
  <DomainObject.Predmet.ProtuStrankaListNazivFormatedOIB>
    <izvorni_sadrzaj>
      <item>AMIT, d.o.o., OIB 24885784469</item>
    </izvorni_sadrzaj>
    <derivirana_varijabla naziv="DomainObject.Predmet.ProtuStrankaListNazivFormatedOIB_1">
      <item>AMIT, d.o.o., OIB 24885784469</item>
    </derivirana_varijabla>
  </DomainObject.Predmet.ProtuStrankaListNazivFormatedOIB>
  <DomainObject.Predmet.OstaliListFormated>
    <izvorni_sadrzaj>
      <item>Juraj Pavlović punomoćnik sudionika u postupku AMIT, d.o.o.</item>
    </izvorni_sadrzaj>
    <derivirana_varijabla naziv="DomainObject.Predmet.OstaliListFormated_1">
      <item>Juraj Pavlović punomoćnik sudionika u postupku AMIT, d.o.o.</item>
    </derivirana_varijabla>
  </DomainObject.Predmet.OstaliListFormated>
  <DomainObject.Predmet.OstaliListFormatedOIB>
    <izvorni_sadrzaj>
      <item>Juraj Pavlović, OIB 41238891308 punomoćnik sudionika u postupku AMIT, d.o.o.</item>
    </izvorni_sadrzaj>
    <derivirana_varijabla naziv="DomainObject.Predmet.OstaliListFormatedOIB_1">
      <item>Juraj Pavlović, OIB 41238891308 punomoćnik sudionika u postupku AMIT, d.o.o.</item>
    </derivirana_varijabla>
  </DomainObject.Predmet.OstaliListFormatedOIB>
  <DomainObject.Predmet.OstaliListFormatedWithAdress>
    <izvorni_sadrzaj>
      <item>Juraj Pavlović, Palinovečka Ulica 19, 10000 Zagreb punomoćnik sudionika u postupku AMIT, d.o.o.</item>
    </izvorni_sadrzaj>
    <derivirana_varijabla naziv="DomainObject.Predmet.OstaliListFormatedWithAdress_1">
      <item>Juraj Pavlović, Palinovečka Ulica 19, 10000 Zagreb punomoćnik sudionika u postupku AMIT, d.o.o.</item>
    </derivirana_varijabla>
  </DomainObject.Predmet.OstaliListFormatedWithAdress>
  <DomainObject.Predmet.OstaliListFormatedWithAdressOIB>
    <izvorni_sadrzaj>
      <item>Juraj Pavlović, OIB 41238891308, Palinovečka Ulica 19, 10000 Zagreb punomoćnik sudionika u postupku AMIT, d.o.o.</item>
    </izvorni_sadrzaj>
    <derivirana_varijabla naziv="DomainObject.Predmet.OstaliListFormatedWithAdressOIB_1">
      <item>Juraj Pavlović, OIB 41238891308, Palinovečka Ulica 19, 10000 Zagreb punomoćnik sudionika u postupku AMIT, d.o.o.</item>
    </derivirana_varijabla>
  </DomainObject.Predmet.OstaliListFormatedWithAdressOIB>
  <DomainObject.Predmet.OstaliListNazivFormated>
    <izvorni_sadrzaj>
      <item>Juraj Pavlović</item>
    </izvorni_sadrzaj>
    <derivirana_varijabla naziv="DomainObject.Predmet.OstaliListNazivFormated_1">
      <item>Juraj Pavlović</item>
    </derivirana_varijabla>
  </DomainObject.Predmet.OstaliListNazivFormated>
  <DomainObject.Predmet.OstaliListNazivFormatedOIB>
    <izvorni_sadrzaj>
      <item>Juraj Pavlović, OIB 41238891308</item>
    </izvorni_sadrzaj>
    <derivirana_varijabla naziv="DomainObject.Predmet.OstaliListNazivFormatedOIB_1">
      <item>Juraj Pavlović, OIB 41238891308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AMIT, d.o.o.</izvorni_sadrzaj>
    <derivirana_varijabla naziv="DomainObject.Predmet.ProtustrankaIDrugi_1">AMIT,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AMIT, d.o.o., OIB 24885784469, Roberta Frangeša-Mihanovića 6, 10000 Zagreb</izvorni_sadrzaj>
    <derivirana_varijabla naziv="DomainObject.Predmet.ProtustrankaIDrugiAdressOIB_1">AMIT, d.o.o., OIB 24885784469, Roberta Frangeša-Mihanovića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AMIT, d.o.o.</item>
      <item>Juraj Pavlović</item>
    </izvorni_sadrzaj>
    <derivirana_varijabla naziv="DomainObject.Predmet.SudioniciListNaziv_1">
      <item>FINA Regionalni centar Zagreb</item>
      <item>AMIT, d.o.o.</item>
      <item>Juraj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AMIT, d.o.o., OIB 24885784469, Roberta Frangeša-Mihanovića 6,10000 Zagreb</item>
      <item>Juraj Pavlović, OIB 41238891308, Palinovečka Ulica 19,10000 Zagreb</item>
    </izvorni_sadrzaj>
    <derivirana_varijabla naziv="DomainObject.Predmet.SudioniciListAdressOIB_1">
      <item>FINA Regionalni centar Zagreb, OIB 85821130368, Trg svibanjskih žrtava 1995. br. 1,10000 Zagreb</item>
      <item>AMIT, d.o.o., OIB 24885784469, Roberta Frangeša-Mihanovića 6,10000 Zagreb</item>
      <item>Juraj Pavlović, OIB 41238891308, Palinovečka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24885784469</item>
      <item>, OIB 41238891308</item>
    </izvorni_sadrzaj>
    <derivirana_varijabla naziv="DomainObject.Predmet.SudioniciListNazivOIB_1">
      <item>, OIB 85821130368</item>
      <item>, OIB 24885784469</item>
      <item>, OIB 41238891308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1360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2016-01-21T10:00:00Z</dcterms:created>
  <dc:creator>Vlasta Bogović Milisavljević</dc:creator>
  <cp:lastModifiedBy>Vlasta Bogović Milisavljević</cp:lastModifiedBy>
  <dcterms:modified xmlns:xsi="http://www.w3.org/2001/XMLSchema-instance" xsi:type="dcterms:W3CDTF">2016-01-21T10:02:00Z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