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521"/>
        <w:gridCol w:w="1987"/>
        <w:gridCol w:w="1987"/>
        <w:gridCol w:w="1263"/>
        <w:gridCol w:w="1939"/>
        <w:gridCol w:w="1956"/>
        <w:gridCol w:w="1956"/>
        <w:gridCol w:w="1010"/>
      </w:tblGrid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495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  ZAVRŠNI  DIOBNI  POPIS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9"/>
        </w:trPr>
        <w:tc>
          <w:tcPr>
            <w:tcW w:type="dxa" w:w="2508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Ur.br.: 33/2014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2508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PRVI VIŠI ISPLATNI RED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33"/>
        </w:trPr>
        <w:tc>
          <w:tcPr>
            <w:tcW w:type="dxa" w:w="521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521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                 Str. 15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12" w:color="auto" w:val="single"/>
              <w:left w:space="0" w:sz="6" w:color="auto" w:val="single"/>
              <w:bottom w:val="nil"/>
              <w:right w:space="0" w:sz="12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RED.</w:t>
            </w:r>
          </w:p>
        </w:tc>
        <w:tc>
          <w:tcPr>
            <w:tcW w:type="dxa" w:w="1987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VJEROVNIK</w:t>
            </w:r>
          </w:p>
        </w:tc>
        <w:tc>
          <w:tcPr>
            <w:tcW w:type="dxa" w:w="1987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ADRESA</w:t>
            </w:r>
          </w:p>
        </w:tc>
        <w:tc>
          <w:tcPr>
            <w:tcW w:type="dxa" w:w="1263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IZNOS</w:t>
            </w:r>
          </w:p>
        </w:tc>
        <w:tc>
          <w:tcPr>
            <w:tcW w:type="dxa" w:w="1939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IZNOS NAMIRENJA</w:t>
            </w:r>
          </w:p>
        </w:tc>
        <w:tc>
          <w:tcPr>
            <w:tcW w:type="dxa" w:w="3912"/>
            <w:gridSpan w:val="2"/>
            <w:tcBorders>
              <w:top w:space="0" w:sz="12" w:color="auto" w:val="single"/>
              <w:left w:space="0" w:sz="12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 xml:space="preserve">IZNOS TRAŽBINE ZA 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12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BR.</w:t>
            </w:r>
          </w:p>
        </w:tc>
        <w:tc>
          <w:tcPr>
            <w:tcW w:type="dxa" w:w="1987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OIB</w:t>
            </w:r>
          </w:p>
        </w:tc>
        <w:tc>
          <w:tcPr>
            <w:tcW w:type="dxa" w:w="1987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TRAŽBINE, KN</w:t>
            </w:r>
          </w:p>
        </w:tc>
        <w:tc>
          <w:tcPr>
            <w:tcW w:type="dxa" w:w="1939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 xml:space="preserve">(3,25%) ZAVRŠNOM </w:t>
            </w:r>
          </w:p>
        </w:tc>
        <w:tc>
          <w:tcPr>
            <w:tcW w:type="dxa" w:w="1956"/>
            <w:tcBorders>
              <w:top w:val="nil"/>
              <w:left w:space="0" w:sz="12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NAMIRENJE NAKN.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12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DIOBOM, KN</w:t>
            </w:r>
          </w:p>
        </w:tc>
        <w:tc>
          <w:tcPr>
            <w:tcW w:type="dxa" w:w="1956"/>
            <w:tcBorders>
              <w:top w:val="nil"/>
              <w:left w:space="0" w:sz="12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DIOBOM KN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14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12" w:color="auto" w:val="single"/>
              <w:bottom w:space="0" w:sz="12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space="0" w:sz="12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14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AJHLER JOVANA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ŠKOLSKA 45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893,50</w:t>
            </w:r>
          </w:p>
        </w:tc>
        <w:tc>
          <w:tcPr>
            <w:tcW w:type="dxa" w:w="193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29,04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864,46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 77084323239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ANTAL STJEPAN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VIROVITIČKA 9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19.376,54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629,74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18.746,80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 06313878621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PODGORJE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18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ARAGOVIĆ DRAGO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NARODNE GARDE 32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26.662,80</w:t>
            </w:r>
          </w:p>
        </w:tc>
        <w:tc>
          <w:tcPr>
            <w:tcW w:type="dxa" w:w="193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866,54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25.796,26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76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 31497641963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SV.ĐURAĐ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76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76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ARAGOVIĆ NIKOLINA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M. TITA  15 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12.701,90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412,81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12.289,09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76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 06113670873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STARI GRADAC 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76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33405 PITOMAČA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76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  5. 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BAČIĆ DAMIR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K. ZVONIMIRA 99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4.525,39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147,08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4.378,31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76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 4777955318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76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   6.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BAČIĆ SUZANA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K. ZVONIMIRA 99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17.792,54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578,26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17.214,28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76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 34005025675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76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   7.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BALEN RUŽICA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K.TOMISLAVA 55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10.133,96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329,35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9.804,61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 04373241877</w:t>
            </w:r>
          </w:p>
        </w:tc>
        <w:tc>
          <w:tcPr>
            <w:tcW w:type="dxa" w:w="3250"/>
            <w:gridSpan w:val="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48362 KLOŠTAR POD.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BALOG SANJA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30. SVIBNJA 97</w:t>
            </w:r>
          </w:p>
        </w:tc>
        <w:tc>
          <w:tcPr>
            <w:tcW w:type="dxa" w:w="1263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13.432,31</w:t>
            </w:r>
          </w:p>
        </w:tc>
        <w:tc>
          <w:tcPr>
            <w:tcW w:type="dxa" w:w="1939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436,55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12.995,76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8.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 62190024745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MILANOVAC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BELŠA MLADEN</w:t>
            </w:r>
          </w:p>
        </w:tc>
        <w:tc>
          <w:tcPr>
            <w:tcW w:type="dxa" w:w="1987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KOLODVORSKA 90</w:t>
            </w:r>
          </w:p>
        </w:tc>
        <w:tc>
          <w:tcPr>
            <w:tcW w:type="dxa" w:w="1263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19.167,44</w:t>
            </w:r>
          </w:p>
        </w:tc>
        <w:tc>
          <w:tcPr>
            <w:tcW w:type="dxa" w:w="1939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622,94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18.544,50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 67324451058</w:t>
            </w:r>
          </w:p>
        </w:tc>
        <w:tc>
          <w:tcPr>
            <w:tcW w:type="dxa" w:w="3250"/>
            <w:gridSpan w:val="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33405 ŠPIŠIĆ BUKOVICA</w:t>
            </w: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BIBER MARIO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STJEPANA RADIĆA 100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4.075,01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132,44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3.942,57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OIB:95064530353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BIONDIĆ ŽELJKO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SV.MIHOVILA 67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17.583,17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571,45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17.011,72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33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OIB:57591279665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REZ.KRČEVINE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33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</w:t>
            </w:r>
          </w:p>
        </w:tc>
        <w:tc>
          <w:tcPr>
            <w:tcW w:type="dxa" w:w="1987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BISTROVIĆ DANIJELA</w:t>
            </w:r>
          </w:p>
        </w:tc>
        <w:tc>
          <w:tcPr>
            <w:tcW w:type="dxa" w:w="1987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VINOGRADSKA 28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16.169,38</w:t>
            </w:r>
          </w:p>
        </w:tc>
        <w:tc>
          <w:tcPr>
            <w:tcW w:type="dxa" w:w="1939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525,50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15.643,88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OIB:37141258728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PODGORJE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13.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BISTROVIĆ LJERKA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VINOGRADSKA 28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27.160,31</w:t>
            </w:r>
          </w:p>
        </w:tc>
        <w:tc>
          <w:tcPr>
            <w:tcW w:type="dxa" w:w="1939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882,71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26.277,60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 47775231414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PODGORJE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BJELAJAC NATAŠA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LJ. JONKEA 15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2.263,21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73,55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2.189,66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OIB:14382855589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BJELAJAC ZDRAVKA 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LJ. JONKEA 15</w:t>
            </w:r>
          </w:p>
        </w:tc>
        <w:tc>
          <w:tcPr>
            <w:tcW w:type="dxa" w:w="1263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19.049,90</w:t>
            </w:r>
          </w:p>
        </w:tc>
        <w:tc>
          <w:tcPr>
            <w:tcW w:type="dxa" w:w="1939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619,12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18.430,78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OIB:43738839136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BLAŽEVIĆ DRAŽENKO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N.CESTA154 KORIJA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17.623,91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572,78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17.051,13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OIB:54922937786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BLAŽEVIĆ LUCA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N.CESTA154 KORIJA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1.560,91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50,60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1.510,31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OIB:55116502981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18.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BLOUDEK BLANKA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A. STEPINCA 19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9.593,52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310,79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9.282,73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OIB:40837918953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19.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BLOUDEK VALENTIN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A. STEPINCA 19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18.505,67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600,43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17.905,24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OIB:32852026273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912"/>
            <w:gridSpan w:val="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                          Str. 16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20.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BOTIĆ DAMIR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K.ZVONIMIRA 68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3.362,52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108,28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3.254,24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OIB:80913940989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21.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BRTAN MIRJANA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V.BELOBRKA 29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13.583,50</w:t>
            </w:r>
          </w:p>
        </w:tc>
        <w:tc>
          <w:tcPr>
            <w:tcW w:type="dxa" w:w="193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440,46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13.143,04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OIB:12950489952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14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 77084323239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BRZICA MONIKA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B.JELAČIĆA 18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1.886,00</w:t>
            </w:r>
          </w:p>
        </w:tc>
        <w:tc>
          <w:tcPr>
            <w:tcW w:type="dxa" w:w="1939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60,30</w:t>
            </w:r>
          </w:p>
        </w:tc>
        <w:tc>
          <w:tcPr>
            <w:tcW w:type="dxa" w:w="1956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1.825,70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33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 97855245892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33518 NOVA BUKOVICA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CRNEC ANTUN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M. NIKOLIĆA 46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16.433,34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533,08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15.900,26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33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OIB:55827480205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24.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CRNOJEVIĆ SINIŠA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BILOGORSKA 11 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17.114,72</w:t>
            </w:r>
          </w:p>
        </w:tc>
        <w:tc>
          <w:tcPr>
            <w:tcW w:type="dxa" w:w="193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555,23</w:t>
            </w:r>
          </w:p>
        </w:tc>
        <w:tc>
          <w:tcPr>
            <w:tcW w:type="dxa" w:w="1956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16.559,49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 450108714988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SVETI ĐURAĐ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ČAVARUŠIĆ KAROLINA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P.PRERADOVIĆA 58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14.373,20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466,13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13.907,07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OIB:28050090516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26.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ČIZIK MLADEN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LIČKA 15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19.470,55</w:t>
            </w:r>
          </w:p>
        </w:tc>
        <w:tc>
          <w:tcPr>
            <w:tcW w:type="dxa" w:w="193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631,79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18.838,76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OIB:80410735072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27.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ČOLIĆ MARINA 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K.ZVONIMIRA 25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11.256,86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364,85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10.892,01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OIB:53980338439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33410 SUHOPOLJE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28.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ČORDAŠEV MARTINA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OKRUGLJAČA 6A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13.151,77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427,43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12.724,34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OIB:71316937526</w:t>
            </w:r>
          </w:p>
        </w:tc>
        <w:tc>
          <w:tcPr>
            <w:tcW w:type="dxa" w:w="3250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33404 ŠPIŠIĆ BUKOVICA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29.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ČORDAŠEV SUZANA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OKRUGLJAČA 6A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11.074,95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358,94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10.716,01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OIB:64519100853</w:t>
            </w:r>
          </w:p>
        </w:tc>
        <w:tc>
          <w:tcPr>
            <w:tcW w:type="dxa" w:w="3250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33404 ŠPIŠIĆ BUKOVICA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30.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ČULIBRK HRVOJE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SVIBANJSKA 56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2.856,94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92,85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2.764,09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OIB:25595321295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VRBOVAC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43500 DARUVAR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31.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DAKIĆ MARIJAN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VINOGRADSKA 29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2.651,48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86,17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2.565,31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OIB:11502833508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33410 SUHOPOLJE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32.</w:t>
            </w:r>
          </w:p>
        </w:tc>
        <w:tc>
          <w:tcPr>
            <w:tcW w:type="dxa" w:w="1987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DAKIĆ MIRJANA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VINOGRADSKA 29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9.032,83</w:t>
            </w:r>
          </w:p>
        </w:tc>
        <w:tc>
          <w:tcPr>
            <w:tcW w:type="dxa" w:w="193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292,57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8.740,26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14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OIB:95557079298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33410 SUHOPOLJE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14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33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33.</w:t>
            </w:r>
          </w:p>
        </w:tc>
        <w:tc>
          <w:tcPr>
            <w:tcW w:type="dxa" w:w="1987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DALOŠ VLADIMIR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V.BELOBRKA 68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11.798,38</w:t>
            </w:r>
          </w:p>
        </w:tc>
        <w:tc>
          <w:tcPr>
            <w:tcW w:type="dxa" w:w="193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382,45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11.415,93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OIB:16460789140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33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34.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DEJAK KATICA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M.GUPCA 14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14.012,50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454,41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13.558,09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OIB:36634724498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33406 DUGO SELO 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LUKAČKO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35.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DEVČIĆ SANJA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J.J.STROSSMAYERA 185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13.485,30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437,27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13.048,03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18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OIB:38981345405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36.</w:t>
            </w:r>
          </w:p>
        </w:tc>
        <w:tc>
          <w:tcPr>
            <w:tcW w:type="dxa" w:w="1987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DRLJIĆ ANTONIA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TINA UJEVIĆA 40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12.668,49</w:t>
            </w:r>
          </w:p>
        </w:tc>
        <w:tc>
          <w:tcPr>
            <w:tcW w:type="dxa" w:w="193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410,73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12.257,76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OIB:047786126269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ČEMERNICA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37.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DUNDOVIĆ ANICA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MATIJE GUPCA 79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12.693,63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411,54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12.281,09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33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OIB:78399054286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33517 MIKLEUŠ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76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38.</w:t>
            </w:r>
          </w:p>
        </w:tc>
        <w:tc>
          <w:tcPr>
            <w:tcW w:type="dxa" w:w="1987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ĐURČEVIĆ MARTINA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ZLATNOG POLJA 198</w:t>
            </w:r>
          </w:p>
        </w:tc>
        <w:tc>
          <w:tcPr>
            <w:tcW w:type="dxa" w:w="1263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13.301,77</w:t>
            </w:r>
          </w:p>
        </w:tc>
        <w:tc>
          <w:tcPr>
            <w:tcW w:type="dxa" w:w="1939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431,31</w:t>
            </w:r>
          </w:p>
        </w:tc>
        <w:tc>
          <w:tcPr>
            <w:tcW w:type="dxa" w:w="1956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12.870,46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33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OIB:12129781294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39.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ERCEG BOŽICA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KARD.F.KUHARIĆA 17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14.214,34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460,97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13.753,37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OIB:25070218898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ČEMERNICA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VIROVTICA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40.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FARKAŠ SMUTNI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SLAVKA BIONDIĆA 23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10.809,86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350,32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10.459,54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LJILJANA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REZ.KRČEVINE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OIB:86256643048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41.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FILIPOVIĆ SANJA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S. RADIĆA 34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8.898,05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288,18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8.609,87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OIB:22585178652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33410 SUHOPOLJE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42.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FLISAR IVICA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PETRA PRERADOVIĆA 34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7.500,00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243,75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7.256,25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OIB:45313646448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43.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FRANC ANITA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V. LISINSKOG 2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14.651,40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475,17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14.176,23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 52472349863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                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Str. 17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44.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FRANC JOSIP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V.LISINSKOG 2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23.577,40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765,27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22.812,13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 81587988395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45.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FUKS DARKO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STUBLOVAČKA 11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18.627,89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604,40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18.023,49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 63805213705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46.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GALOVIĆ IVANA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V.NAZORA 53</w:t>
            </w:r>
          </w:p>
        </w:tc>
        <w:tc>
          <w:tcPr>
            <w:tcW w:type="dxa" w:w="1263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1.697,16</w:t>
            </w:r>
          </w:p>
        </w:tc>
        <w:tc>
          <w:tcPr>
            <w:tcW w:type="dxa" w:w="193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55,16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1.642,00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OIB:43146049625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33410 SUHOPOLJE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47.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GAŠPARIĆ VESNA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81.GARDIJSKE BOJNE 8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13.677,48</w:t>
            </w:r>
          </w:p>
        </w:tc>
        <w:tc>
          <w:tcPr>
            <w:tcW w:type="dxa" w:w="1939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443,52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13.233,96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OIB:41040899723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48.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GJAKIĆ IVANA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VINOGRADSKA 152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1.504,19</w:t>
            </w:r>
          </w:p>
        </w:tc>
        <w:tc>
          <w:tcPr>
            <w:tcW w:type="dxa" w:w="193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48,89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1.455,30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OIB:54656904535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33405 PITOMAČA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49.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GOLUSKA ANAMARIJA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JOSIPA JURENCA 10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12.586,00</w:t>
            </w:r>
          </w:p>
        </w:tc>
        <w:tc>
          <w:tcPr>
            <w:tcW w:type="dxa" w:w="193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408,04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12.177,96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OIB:72306956523</w:t>
            </w:r>
          </w:p>
        </w:tc>
        <w:tc>
          <w:tcPr>
            <w:tcW w:type="dxa" w:w="3250"/>
            <w:gridSpan w:val="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33514 ČAČINCI PAUŠINCI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50.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GROŠ ŽELJKA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SV.TROJSTVA 46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13.243,91</w:t>
            </w:r>
          </w:p>
        </w:tc>
        <w:tc>
          <w:tcPr>
            <w:tcW w:type="dxa" w:w="193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430,43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12.813,48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OIB:54140679196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MILANOVAC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51. 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HAJMAŠI TOMISLAV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I.MEŠTROVIĆA 14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11.487,28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372,34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11.114,94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OIB:42035087357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52.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HAJSTER ANDREJA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K.ZVONIMIRA 58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13.604,58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441,15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13.163,43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OIB:54861897402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53. 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HASNIĆ IVANA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SUHOPOLJSKA 28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13.964,00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452,83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13.511,17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OIB:74506946372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KOZAREVAC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50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48362 KLOŠTAR POD.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54.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HELLER PETAR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REZOVAČKI PUT 2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24.481,10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794,64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23.686,46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OIB:64752366659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REZOVAC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55.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HELLER SENKA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REZOVAČKI PUT 2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2.369,75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77,02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2.292,73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OIB:09559015891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REZOVAC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56. 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HORVAT ANĐELKO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P. RADIĆA 69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24.344,44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790,19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23.554,25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OIB:88372461318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57.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HUDI KRUNOSLAV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MLINSKA 19 SV.ĐURAĐ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7.500,00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243,75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7.256,25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OIB:66096531177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58.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HUNJET DUBRAVKA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MOSLOVAČKA 45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10.931,93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355,29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10.576,64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 51330481953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59.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JAKLIĆ DUBRAVKA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DOLCI 98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13.827,56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448,40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13.379,16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OIB:32873505009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33515 ORAHOVICA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60.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JEMIĆ ŽELJKA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K.P.KREŠIMIRA 17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23.347,69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757,80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22.589,89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OIB:64269095444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61.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JURIĆ DUBRAVKA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EUGENA KUMIČIĆA 34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15.445,78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500,99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14.944,79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OIB:80667110595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62.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KIŠ DEJAN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MARKOVAC56 REZOVAC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12.178,36</w:t>
            </w:r>
          </w:p>
        </w:tc>
        <w:tc>
          <w:tcPr>
            <w:tcW w:type="dxa" w:w="193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395,80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11.782,56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 29211869344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63.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KLAIĆ DOMINIK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ZAGREBAČKA 67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204,73</w:t>
            </w:r>
          </w:p>
        </w:tc>
        <w:tc>
          <w:tcPr>
            <w:tcW w:type="dxa" w:w="193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6,65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198,08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OIB:28214103295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43500 DARUVAR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64.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KLEMENT BRANKA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SLAVONSKA 18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3.465,02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111,61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3.353,41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OIB:94134644222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65.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KLIPA HRVOJE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J.GOTOVCA 32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7.643,89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247,43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7.396,46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OIB:28294196985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66.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KOSTANJEVAC LIDIJA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VARAŽDINSKA 23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7.499,45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242,73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7.256,72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OIB:53755173277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NOVI ŠENKOVAC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67.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KOŠUTIĆ DRAGAN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KAPELA DVOR 29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21.611,96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701,39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20.910,57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OIB:83640480472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33406 LUKAČ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68.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KOŠUTIĆ MIROSLAV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KAPELA DVOR 18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17.088,32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554,37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16.533,95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 67324451058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33406 LUKAČ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912"/>
            <w:gridSpan w:val="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                         Str.18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69.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KOVAČ BRANKA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PEŠTA 18 REZOVAC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6.581,75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213,91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6.637,84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OIB:81855271474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70.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KOZJAK JADRANKA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F. RUSANA 105 B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15.515,80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503,26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15.012,54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OIB:54067436355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71.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KRILIĆ IVANA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LUG GRADINSKI 41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10.665,86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345,64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10.320,22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OIB:93346473481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33411 GRADINA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72.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KRNJIĆ ALEKSANDRA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FRANCISKOVIĆEVA 127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12.732,86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412,82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12.320,04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OIB:07157374167</w:t>
            </w:r>
          </w:p>
        </w:tc>
        <w:tc>
          <w:tcPr>
            <w:tcW w:type="dxa" w:w="3250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43270 VELIKI GRĐEVAC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73.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KRPAČIĆ JOSIP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KOZICE 2B KOZICE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12.004,74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390,15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11.614,59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OIB:41990644164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74.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KUDA LJILJANA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M.JURIĆ ZAGORKE 18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3.222,41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104,73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3.117,68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OIB:62031770768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75.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KULEJ DRAŽEN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J.POLJE,G.REŠĆIĆA 31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18.183,26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589,96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17.593,30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OIB:21405361379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33412 CABUNA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76.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LACKO SILVIJA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I.G.KOVAČIĆA 18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13.758,48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446,15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13.312,33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OIB:44528624299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33406 LUKAČ 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TURANOVAC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77.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LADOVIĆ ALEKSANDRA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NOVI REZOVAC 35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10.780,59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350,37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10.430,22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 27353991914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33406 LUKAČ 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TURANOVAC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78.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LECI VESNA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Z. KUNC 9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14.375,03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466,19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13.908,84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OIB:69519451038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79.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LEHPAMER BILJANA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P. PRERADOVIĆA 20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9.804,26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317,64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9.486,62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OIB:90541277785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80.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LISAK ZLATA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KREMINAC 13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9.551,54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309,43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9.242,11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 13825019046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81.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LONČAR BRANKA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BANOVAČKA 16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13.260,41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429,96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12.830,45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OIB:27982632882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82.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LUKIĆ ANKICA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REZ.VINOGRADI 13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4.448,07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144,56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4.303,51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OIB:91280531678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83.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LULIĆ MIRJANA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30.SVIBNJA 22 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11.442,90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370,89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11.072,01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OIB:80888841046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MILANOVAC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84.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MALIŠ ŽELJKA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KAPAN 63, KAPAN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1.886,00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61,30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1.824,70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OIB:98419744923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33410 SUHOPOLJE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85.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MAMULA ANTONIJA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DALMATINSKA 57A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12.872,76</w:t>
            </w:r>
          </w:p>
        </w:tc>
        <w:tc>
          <w:tcPr>
            <w:tcW w:type="dxa" w:w="193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417,36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12.455,40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 53504860190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33515 ORAHOVICA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86.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MANDIĆ DAVOR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LUKAČ 41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19.990,61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648,69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19.341,92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OIB:75272330146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33406 LUKAČ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87.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MARIĆ JELICA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NAZOROVA CESTA 231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16.884,76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547,75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16.337,01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OIB:49536390938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KORIJA 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88.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MARINOVIĆ KLAUDIJA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STUBLOVAČKA 81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3.772,01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122,59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3.649,42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OIB:23983947071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89.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MAROVIĆ JASMINA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B.RADIĆA 95, BAKIĆ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2.640,41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85,81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2.554,60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OIB:99332603963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90.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MARTINOVIĆ ANITA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B. JELAČIĆA 10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26.587,77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863,10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25.724,67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OIB:15265713760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33411 GRADINA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91.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MATEK ANDREJA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B. RADIĆA 66A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14.777,78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479,28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14.298,50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OIB:94471150278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33404 Š.BUKOVICA 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BUŠETINA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92.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MATOVINA DANIJELA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SLADOJEVAČKI LUG 38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7.917,49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256,32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7.661,17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OIB:31866882705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93.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MAUROVIĆ MIRELA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PETRA PRERADOVIĆA 47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1.131,60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36,78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1.094,82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OIB:32465032828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33410 SUHOPOLJE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912"/>
            <w:gridSpan w:val="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                     Str.19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94.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MEDVED  BILJANA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KOZICE 53,KOZICE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3.732,55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120,31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3.612,24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OIB:71120558155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95.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MEDVED  JOSIP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STUBLOVAČKA 37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13.430,92</w:t>
            </w:r>
          </w:p>
        </w:tc>
        <w:tc>
          <w:tcPr>
            <w:tcW w:type="dxa" w:w="193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435,50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12.995,42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OIB:62019879290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96.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MIJATOVIĆ ROSITA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STANKA ILIĆA 24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4.903,61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158,37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4.745,24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OIB:76038922051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97.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MIKLIĆ ANDRIJANA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JOSIPA KOZARCA 14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12.669,48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410,76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12.258,72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OIB:48016104156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33517 MIKLEUŠ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98.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MIKOLAŠ MARIO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LUKAČ 77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157.259,11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5.109,92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152.149,19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OIB:55102778565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33406 LUKAČ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99.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MIKULIĆ ZVONIMIR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LUG GRADINSKI 34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18.593,71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603,30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17.990,41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OIB:00590570300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33411 GRADINA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100.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MILADINOVIĆ SAŠA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OKRUGLJAČA 43A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14.137,83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458,48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13.679,35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OIB:24594239481</w:t>
            </w:r>
          </w:p>
        </w:tc>
        <w:tc>
          <w:tcPr>
            <w:tcW w:type="dxa" w:w="3250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33404 ŠPIŠIĆ BUKOVICA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101.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MODRIĆ MARIJANA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POŽARI 6A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15.948,98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517,34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15.431,64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OIB:72749435311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102.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MOSLAVAC DAMIR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E. KUMIČIĆA 4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13.266,25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430,15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12.836,10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OIB:24018619958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103.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MOSLAVAC MARIJANKA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E. KUMIČIĆA 4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28.964,96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940,36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28.024,60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OIB:32297268314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104.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NEMET ANA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MILKE TRNINE 71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14.886,20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482,80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14.403,40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OIB:25565852277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105.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NEMET ANICA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STROSSMAYEROVA 25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13.120,78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425,43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12.695,35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OIB:88585121473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106.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OBAK MATOKOVIĆ 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FRANJE BARUNA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12.297,53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398,67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11.898,86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IRENA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TRENKA 71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OIB:85214193588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107.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OBŽETIĆ DRAŽENKA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TRG R.BOŠKOVIĆA 20/2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12.318,96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400,37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11.918,59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OIB:00330385567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108.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OTROČAK MARIJA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LUKAČ 69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13.236,13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429,17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12.806,96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OIB:19719154385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33406 LUKAČ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109.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PALOŠ VESNA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PUT.SV.JURJA 29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18.596,95</w:t>
            </w:r>
          </w:p>
        </w:tc>
        <w:tc>
          <w:tcPr>
            <w:tcW w:type="dxa" w:w="193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603,40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17.993,55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 28504706791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SVETI ĐURAĐ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110.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PAŠIĆ VESNA</w:t>
            </w:r>
          </w:p>
        </w:tc>
        <w:tc>
          <w:tcPr>
            <w:tcW w:type="dxa" w:w="1987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VLAHE BUKOVCA 7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485,94</w:t>
            </w:r>
          </w:p>
        </w:tc>
        <w:tc>
          <w:tcPr>
            <w:tcW w:type="dxa" w:w="193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15,79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470,15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OIB:48763085264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111.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PAVELIĆ ANA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GORNJAC 26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16.188,97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525,14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15.663,83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OIB:50381045556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33406 LUKAČ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50"/>
            <w:gridSpan w:val="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DUGO SELO LUKAČKO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112.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PAVELIĆ DAVOR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REZOVAČKI VINOGRADI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10.268,53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333,73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9.934,80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OIB:61070238504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35 REZOVAC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113.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PETAK IRENA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BUKOVAČKA CESTA 95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9.838,78</w:t>
            </w:r>
          </w:p>
        </w:tc>
        <w:tc>
          <w:tcPr>
            <w:tcW w:type="dxa" w:w="193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319,76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9.519,02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OIB:64584949474</w:t>
            </w:r>
          </w:p>
        </w:tc>
        <w:tc>
          <w:tcPr>
            <w:tcW w:type="dxa" w:w="3250"/>
            <w:gridSpan w:val="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33404 ŠPIŠIĆ BUKOVICA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114.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PLEŠA DRAŽEN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ZAGREBAČKA 29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5.356,29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174,08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5.182,21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OIB:54063454805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ČEMERNICA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115.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PLEŠA ĐURĐICA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ZAGREBAČKA 29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14.556,59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473,09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14.083,50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OIB:51195051030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ČEMERNICA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116.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POLJAK JELKA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KAPELA DVOR 44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12.549,16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406,85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12.142,31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OIB:74666565263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912"/>
            <w:gridSpan w:val="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                           Str.20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117.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PONGRAC KRUNO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P. KREŠIMIRA IV 5-12</w:t>
            </w:r>
          </w:p>
        </w:tc>
        <w:tc>
          <w:tcPr>
            <w:tcW w:type="dxa" w:w="1263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538,45</w:t>
            </w:r>
          </w:p>
        </w:tc>
        <w:tc>
          <w:tcPr>
            <w:tcW w:type="dxa" w:w="1939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17,50</w:t>
            </w:r>
          </w:p>
        </w:tc>
        <w:tc>
          <w:tcPr>
            <w:tcW w:type="dxa" w:w="1956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520,95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OIB:23974344133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43500 DARUVAR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118.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POŽGAJ MIRKO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I. KAPISTRANA 14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859.206,05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27.924,20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831.281,85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OIB:72530778250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119.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PRTENJAČA IVANA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HRV.BRANITELJA 4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15.652,62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508,71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15.143,91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OIB:94494518534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120.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PRTENJAČA LIDIJA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S.S.KRANJČEVIĆA 8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3.017,61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98,07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2.919,54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OIB:66520199308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121.</w:t>
            </w:r>
          </w:p>
        </w:tc>
        <w:tc>
          <w:tcPr>
            <w:tcW w:type="dxa" w:w="1987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PTIČEK MARINA</w:t>
            </w:r>
          </w:p>
        </w:tc>
        <w:tc>
          <w:tcPr>
            <w:tcW w:type="dxa" w:w="1987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M.KRLEŽE 31</w:t>
            </w:r>
          </w:p>
        </w:tc>
        <w:tc>
          <w:tcPr>
            <w:tcW w:type="dxa" w:w="1263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11.728,27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381,17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11.347,10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OIB:89899122297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122.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PUŠKARIĆ MIRELA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M.GUPCA 61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4.024,78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130,81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3.893,97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OIB:15391552738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123.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RADOSAVLJEVIĆ MARIJA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I. MAŽURANIĆA 87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12.516,10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406,77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12.109,33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OIB:03109034969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33405 PITOMAČA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124.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RAJNOVIĆ DAVOR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M.GUPCA 129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7.673,06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249,37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7.423,69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OIB:30035345366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125.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RESLER MLADEN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STANKA VRAZA 13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225.227,89</w:t>
            </w:r>
          </w:p>
        </w:tc>
        <w:tc>
          <w:tcPr>
            <w:tcW w:type="dxa" w:w="193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7.319,91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217.907,98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OIB:32445234813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126.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ROŽIĆ IVANA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SVETOG KRIŽA 55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1.886,00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61,30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1.824,70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OIB:91017838500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MILANOVAC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127.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SABO JOSIP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SV.JURJA 28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25.405,81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824,69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24.581,12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OIB:25103255972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128.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SALAJIĆ NATALIJA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P. PRERADOVIĆA 23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41.379,10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1.344,82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40.034,28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OIB:83483812021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129.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SALAJIĆ SANJA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IVANA MAŽURANIĆA 8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418.412,17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13.598,40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404.813,77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OIB:81858142856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130.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SEDLAČEK SANJA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SV.TROJSTVA 40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14.908,07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483,51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14.424,56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OIB:92809890872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MILANOVAC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131.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SEMEŠ DARIO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VINOGRADSKA 13B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11.239,78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365,29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10.874,49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OIB:85849569801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KORIJA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132.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SESVEČAN SINIŠA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T.UJEVIĆA 19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14.357,53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465,62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13.891,91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OIB:82497460488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33405 PITOMAČA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133.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SKOVRAČIN ROBERT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KOLODVORSKA 17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8.122,41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263,98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7.858,43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OIB:52153419184</w:t>
            </w:r>
          </w:p>
        </w:tc>
        <w:tc>
          <w:tcPr>
            <w:tcW w:type="dxa" w:w="3250"/>
            <w:gridSpan w:val="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33518 NOVA BUKOVICA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134.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SMILJANEC DAMIR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K. TOMISLAVA 152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32.885,23</w:t>
            </w:r>
          </w:p>
        </w:tc>
        <w:tc>
          <w:tcPr>
            <w:tcW w:type="dxa" w:w="1939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1.067,77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31.817,46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OIB:01565733651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33410 SUHOPOLJE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135.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SMILJČIĆ JADRANKO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MARKOVAC 25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23.757,89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771,13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22.986,76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OIB:58824848267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REZOVAC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136.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SMUTNI SAŠA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30.SVIBNJA 99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8.594,19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278,31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8.315,88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OIB:31702393352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MILANOVAC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137.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SOKAČ IGOR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SLAVONSKA 65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4.749,16</w:t>
            </w:r>
          </w:p>
        </w:tc>
        <w:tc>
          <w:tcPr>
            <w:tcW w:type="dxa" w:w="193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154,35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4.594,81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OIB:21426299641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138.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SOKOL DANIJEL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LUKAČ 62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12.094,42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392,07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11.702,35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OIB:13862049226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33406 LUKAČ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139.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STJEPANOVIĆ SAŠA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M. KRLEŽE 24 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4.851,01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157,66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4.693,35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OIB:1299465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43500 DARUVAR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912"/>
            <w:gridSpan w:val="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                       Str. 21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140.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STOJČEVIĆ ANĐELKO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BRAĆE RADIĆA 20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13.469,35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436,75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13.032,60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OIB:71441728974</w:t>
            </w:r>
          </w:p>
        </w:tc>
        <w:tc>
          <w:tcPr>
            <w:tcW w:type="dxa" w:w="3250"/>
            <w:gridSpan w:val="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DUGO SELO LUKAČKO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33406 LUKAČ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141.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STUBIČAR NIKOLA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V. NAZORA 77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14.914,69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483,73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14.430,96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OIB:36639819058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BUŠETINA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50"/>
            <w:gridSpan w:val="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33404 ŠPIŠIĆ BUKOVICA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142.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ŠANDRK ANA MARIJA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S. RADIĆA 13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18.009,50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584,31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17.425,19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OIB:69541572406</w:t>
            </w:r>
          </w:p>
        </w:tc>
        <w:tc>
          <w:tcPr>
            <w:tcW w:type="dxa" w:w="3250"/>
            <w:gridSpan w:val="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33404 ŠPIŠIĆ BUKOVICA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143.</w:t>
            </w:r>
          </w:p>
        </w:tc>
        <w:tc>
          <w:tcPr>
            <w:tcW w:type="dxa" w:w="1987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ŠANDR JEZERČIĆ IVANA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NAROROVA CESTA 181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13.138,50</w:t>
            </w:r>
          </w:p>
        </w:tc>
        <w:tc>
          <w:tcPr>
            <w:tcW w:type="dxa" w:w="1939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426,00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12.712,50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OIB:48874057009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KORIJA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144.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ŠČRBAK MARIJA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V. NAZORA 9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13.366,72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433,42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12.933,30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OIB:84460154665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BUŠETINA 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50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33404 ŠPIŠIĆ BUKOVICA</w:t>
            </w: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145.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ŠENOLT INES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TRG M. LOVRAKA 8A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12.630,29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409,48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12.220,81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OIB:69971529515</w:t>
            </w:r>
          </w:p>
        </w:tc>
        <w:tc>
          <w:tcPr>
            <w:tcW w:type="dxa" w:w="3250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43270 VELIKI GRĐEVAC</w:t>
            </w: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146.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ŠIPTARIĆ DRAŽEN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GOLO BRDO BB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2.263,21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73,55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2.189,66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OIB:82363439070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147.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ŠMIDERKAL MARTINA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ŽUBRICA 2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13.122,41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425,48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12.696,93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OIB:31842136753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33412 CABUNA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148.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ŠOJAT ZLATKO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SV. MIHOVILA 58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2.814,00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91,46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2.722,54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OIB:48506445536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REZ.KRČEVINE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149.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ŠTEFANAC MARIJANA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KAPAN 93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42.293,05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1.373,52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40.919,53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OIB:30584508270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33410 SUHOPOLJE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150.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ŠUPRNA KRISTIJAN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J.GOTOVCA 13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18.315,07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594,24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17.720,83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OIB:47885008427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151.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TALIJAN INES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ANTUNA RADIĆA 9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11.652,79</w:t>
            </w:r>
          </w:p>
        </w:tc>
        <w:tc>
          <w:tcPr>
            <w:tcW w:type="dxa" w:w="193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377,72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11.275,07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OIB:13985150172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48350 ĐURĐEVAC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152.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TEODOROVIĆ SANJA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DONJI MELJANI 32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14.323,27</w:t>
            </w:r>
          </w:p>
        </w:tc>
        <w:tc>
          <w:tcPr>
            <w:tcW w:type="dxa" w:w="193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464,51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13.858,76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OIB:47002076713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153.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TOMAIĆ IVAN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PODRAVSKA ULICA 20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20.090,05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651,93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19.438,12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OIB:48379014688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154.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TOMAIĆ MIŠELA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PODRAVSKA ULICA 20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7.596,25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246,88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7.349,37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OIB:81944598564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155.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TOPOLOVČAN ŽELJKO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K. TOMISLAVA 110</w:t>
            </w:r>
          </w:p>
        </w:tc>
        <w:tc>
          <w:tcPr>
            <w:tcW w:type="dxa" w:w="126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12.604,80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408,66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12.196,14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33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OIB:40619624506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48350 ĐURĐEVAC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156.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TOT JOSIP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A. AUGUSTINČIĆA 17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354.621,87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11.524,21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343.097,66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OIB:07307643691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157.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TOVAROVIĆ BISERKA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F.B.TRENKA 53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18.676,90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606,00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18.070,90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OIB:14036280607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158.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TRKULJA RENATA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IMSOVAC 102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8.293,17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268,53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8.024,64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OIB:14458904851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43506 DEŽANOVAC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159.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TUKOVIĆ MIRJANA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I. MAŽURANIĆA 3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6.979,66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225,84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6.753,82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OIB:27972370263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43500 DARUVAR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160.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UGLARIK DAMIR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SV.M. KRIŽEVČANINA 6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6.107,74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197,50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5.910,24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OIB:65380867840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33520 SLATINA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161.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VIDOVIĆ IVAN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POŽARI 19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15.524,79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503,56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15.021,23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OIB:83355697805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162.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VIDOVIĆ IVANKA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POŽARI 19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10.983,19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356,95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10.626,24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OIB:12741167440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163.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VOLF BRIGITA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S. RADIĆA 31A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1.851,29</w:t>
            </w: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60,17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1.791,12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OIB:97132945568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KORIJA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VIROVITICA</w:t>
            </w:r>
          </w:p>
        </w:tc>
        <w:tc>
          <w:tcPr>
            <w:tcW w:type="dxa" w:w="126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912"/>
            <w:gridSpan w:val="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                         Str. 22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164.</w:t>
            </w:r>
          </w:p>
        </w:tc>
        <w:tc>
          <w:tcPr>
            <w:tcW w:type="dxa" w:w="198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VRANEK MIRJANA</w:t>
            </w:r>
          </w:p>
        </w:tc>
        <w:tc>
          <w:tcPr>
            <w:tcW w:type="dxa" w:w="1987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TINA UJEVIĆA 36</w:t>
            </w:r>
          </w:p>
        </w:tc>
        <w:tc>
          <w:tcPr>
            <w:tcW w:type="dxa" w:w="1263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13.764,25</w:t>
            </w:r>
          </w:p>
        </w:tc>
        <w:tc>
          <w:tcPr>
            <w:tcW w:type="dxa" w:w="1939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446,33</w:t>
            </w:r>
          </w:p>
        </w:tc>
        <w:tc>
          <w:tcPr>
            <w:tcW w:type="dxa" w:w="1956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13.317,92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OIB:30351465846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ČEMERNICA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165.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ZALOVIĆ RENATA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STANKA ILIĆA 24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2.263,21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73,55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2.189,66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OIB:40063781881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166.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ZDELAR VALENTINA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HRVATSKIH ŽRTAVA 60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14.017,30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454,56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13.562,74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OIB:96612656132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33000 VIROVITICA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167.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ŽAGAR MIRJANA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MATIJE GUPCA 16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13.135,93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425,92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12.710,01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OIB:33572501039</w:t>
            </w:r>
          </w:p>
        </w:tc>
        <w:tc>
          <w:tcPr>
            <w:tcW w:type="dxa" w:w="3250"/>
            <w:gridSpan w:val="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33518 NOVA BUKOVICA</w:t>
            </w: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168.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ŽEMBERI MILICA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RADNIČKA 2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13.633,33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442,08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13.191,25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OIB:77150984131</w:t>
            </w:r>
          </w:p>
        </w:tc>
        <w:tc>
          <w:tcPr>
            <w:tcW w:type="dxa" w:w="198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33514 ČAČINCI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169.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AGENCIJA ZA 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FRANKOPANSKA 11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1.660.830,24</w:t>
            </w: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53.976,98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1.606.853,26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OSIGURANJE RADNIČKIH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10000 ZAGREB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PRAVA U SLUČAJU </w:t>
            </w:r>
          </w:p>
        </w:tc>
        <w:tc>
          <w:tcPr>
            <w:tcW w:type="dxa" w:w="198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E09D9"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974"/>
            <w:gridSpan w:val="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STEČAJA POSLODAVCA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OIB:04323472109</w:t>
            </w:r>
          </w:p>
        </w:tc>
        <w:tc>
          <w:tcPr>
            <w:tcW w:type="dxa" w:w="198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1987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5.689.375,40</w:t>
            </w:r>
          </w:p>
        </w:tc>
        <w:tc>
          <w:tcPr>
            <w:tcW w:type="dxa" w:w="1939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184.802,61</w:t>
            </w:r>
          </w:p>
        </w:tc>
        <w:tc>
          <w:tcPr>
            <w:tcW w:type="dxa" w:w="1956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5.504.572,79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CE09D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21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87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39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CE09D9" w:rsidR="00CE09D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</w:tbl>
    <w:p w14:textId="3bdcf20" w14:paraId="3bdcf20" w:rsidRDefault="00AE649C" w:rsidP="00CE09D9" w:rsidR="00AE649C" w:rsidRPr="00B76F3C">
      <w:pPr>
        <w:pStyle w:val="Bezproreda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D9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St-34/2014-331</izvorni_sadrzaj>
    <derivirana_varijabla naziv="DomainObject.Oznaka_1">St-34/2014-331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OPECO d.o.o. za proizvodnju opeke, crijepa i proizvoda od pečene gline za građevinarstvo VIROVITICA</izvorni_sadrzaj>
    <derivirana_varijabla naziv="DomainObject.Predmet.StrankaFormated_1">  OPECO d.o.o. za proizvodnju opeke, crijepa i proizvoda od pečene gline za građevinarstvo VIROVITICA</derivirana_varijabla>
  </DomainObject.Predmet.StrankaFormated>
  <DomainObject.Predmet.StrankaFormatedOIB>
    <izvorni_sadrzaj>  OPECO d.o.o. za proizvodnju opeke, crijepa i proizvoda od pečene gline za građevinarstvo VIROVITICA, OIB 50588599367</izvorni_sadrzaj>
    <derivirana_varijabla naziv="DomainObject.Predmet.StrankaFormatedOIB_1">  OPECO d.o.o. za proizvodnju opeke, crijepa i proizvoda od pečene gline za građevinarstvo VIROVITICA, OIB 50588599367</derivirana_varijabla>
  </DomainObject.Predmet.StrankaFormatedOIB>
  <DomainObject.Predmet.StrankaFormatedWithAdress>
    <izvorni_sadrzaj> OPECO d.o.o. za proizvodnju opeke, crijepa i proizvoda od pečene gline za građevinarstvo VIROVITICA, Josipa Jurja Štrossmayera 106, 33000 Virovitica</izvorni_sadrzaj>
    <derivirana_varijabla naziv="DomainObject.Predmet.StrankaFormatedWithAdress_1"> OPECO d.o.o. za proizvodnju opeke, crijepa i proizvoda od pečene gline za građevinarstvo VIROVITICA, Josipa Jurja Štrossmayera 106, 33000 Virovitica</derivirana_varijabla>
  </DomainObject.Predmet.StrankaFormatedWithAdress>
  <DomainObject.Predmet.StrankaFormatedWithAdressOIB>
    <izvorni_sadrzaj> OPECO d.o.o. za proizvodnju opeke, crijepa i proizvoda od pečene gline za građevinarstvo VIROVITICA, OIB 50588599367, Josipa Jurja Štrossmayera 106, 33000 Virovitica</izvorni_sadrzaj>
    <derivirana_varijabla naziv="DomainObject.Predmet.StrankaFormatedWithAdressOIB_1"> OPECO d.o.o. za proizvodnju opeke, crijepa i proizvoda od pečene gline za građevinarstvo VIROVITICA, OIB 50588599367, Josipa Jurja Štrossmayera 106, 33000 Virovitica</derivirana_varijabla>
  </DomainObject.Predmet.StrankaFormatedWithAdressOIB>
  <DomainObject.Predmet.StrankaWithAdress>
    <izvorni_sadrzaj>OPECO d.o.o. za proizvodnju opeke, crijepa i proizvoda od pečene gline za građevinarstvo VIROVITICA Josipa Jurja Štrossmayera 106,33000 Virovitica</izvorni_sadrzaj>
    <derivirana_varijabla naziv="DomainObject.Predmet.StrankaWithAdress_1">OPECO d.o.o. za proizvodnju opeke, crijepa i proizvoda od pečene gline za građevinarstvo VIROVITICA Josipa Jurja Štrossmayera 106,33000 Virovitica</derivirana_varijabla>
  </DomainObject.Predmet.StrankaWithAdress>
  <DomainObject.Predmet.StrankaWithAdressOIB>
    <izvorni_sadrzaj>OPECO d.o.o. za proizvodnju opeke, crijepa i proizvoda od pečene gline za građevinarstvo VIROVITICA, OIB 50588599367, Josipa Jurja Štrossmayera 106,33000 Virovitica</izvorni_sadrzaj>
    <derivirana_varijabla naziv="DomainObject.Predmet.StrankaWithAdressOIB_1">OPECO d.o.o. za proizvodnju opeke, crijepa i proizvoda od pečene gline za građevinarstvo VIROVITICA, OIB 50588599367, Josipa Jurja Štrossmayera 106,33000 Virovitica</derivirana_varijabla>
  </DomainObject.Predmet.StrankaWithAdressOIB>
  <DomainObject.Predmet.StrankaNazivFormated>
    <izvorni_sadrzaj>OPECO d.o.o. za proizvodnju opeke, crijepa i proizvoda od pečene gline za građevinarstvo VIROVITICA</izvorni_sadrzaj>
    <derivirana_varijabla naziv="DomainObject.Predmet.StrankaNazivFormated_1">OPECO d.o.o. za proizvodnju opeke, crijepa i proizvoda od pečene gline za građevinarstvo VIROVITICA</derivirana_varijabla>
  </DomainObject.Predmet.StrankaNazivFormated>
  <DomainObject.Predmet.StrankaNazivFormatedOIB>
    <izvorni_sadrzaj>OPECO d.o.o. za proizvodnju opeke, crijepa i proizvoda od pečene gline za građevinarstvo VIROVITICA, OIB 50588599367</izvorni_sadrzaj>
    <derivirana_varijabla naziv="DomainObject.Predmet.StrankaNazivFormatedOIB_1">OPECO d.o.o. za proizvodnju opeke, crijepa i proizvoda od pečene gline za građevinarstvo VIROVITICA, OIB 50588599367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OPECO d.o.o. za proizvodnju opeke, crijepa i proizvoda od pečene gline za građevinarstvo VIROVITICA</item>
    </izvorni_sadrzaj>
    <derivirana_varijabla naziv="DomainObject.Predmet.StrankaListFormated_1">
      <item>OPECO d.o.o. za proizvodnju opeke, crijepa i proizvoda od pečene gline za građevinarstvo VIROVITICA</item>
    </derivirana_varijabla>
  </DomainObject.Predmet.StrankaListFormated>
  <DomainObject.Predmet.StrankaListFormatedOIB>
    <izvorni_sadrzaj>
      <item>OPECO d.o.o. za proizvodnju opeke, crijepa i proizvoda od pečene gline za građevinarstvo VIROVITICA, OIB 50588599367</item>
    </izvorni_sadrzaj>
    <derivirana_varijabla naziv="DomainObject.Predmet.StrankaListFormatedOIB_1">
      <item>OPECO d.o.o. za proizvodnju opeke, crijepa i proizvoda od pečene gline za građevinarstvo VIROVITICA, OIB 50588599367</item>
    </derivirana_varijabla>
  </DomainObject.Predmet.StrankaListFormatedOIB>
  <DomainObject.Predmet.StrankaListFormatedWithAdress>
    <izvorni_sadrzaj>
      <item>OPECO d.o.o. za proizvodnju opeke, crijepa i proizvoda od pečene gline za građevinarstvo VIROVITICA, Josipa Jurja Štrossmayera 106, 33000 Virovitica</item>
    </izvorni_sadrzaj>
    <derivirana_varijabla naziv="DomainObject.Predmet.StrankaListFormatedWithAdress_1">
      <item>OPECO d.o.o. za proizvodnju opeke, crijepa i proizvoda od pečene gline za građevinarstvo VIROVITICA, Josipa Jurja Štrossmayera 106, 33000 Virovitica</item>
    </derivirana_varijabla>
  </DomainObject.Predmet.StrankaListFormatedWithAdress>
  <DomainObject.Predmet.StrankaListFormatedWithAdressOIB>
    <izvorni_sadrzaj>
      <item>OPECO d.o.o. za proizvodnju opeke, crijepa i proizvoda od pečene gline za građevinarstvo VIROVITICA, OIB 50588599367, Josipa Jurja Štrossmayera 106, 33000 Virovitica</item>
    </izvorni_sadrzaj>
    <derivirana_varijabla naziv="DomainObject.Predmet.StrankaListFormatedWithAdressOIB_1">
      <item>OPECO d.o.o. za proizvodnju opeke, crijepa i proizvoda od pečene gline za građevinarstvo VIROVITICA, OIB 50588599367, Josipa Jurja Štrossmayera 106, 33000 Virovitica</item>
    </derivirana_varijabla>
  </DomainObject.Predmet.StrankaListFormatedWithAdressOIB>
  <DomainObject.Predmet.StrankaListNazivFormated>
    <izvorni_sadrzaj>
      <item>OPECO d.o.o. za proizvodnju opeke, crijepa i proizvoda od pečene gline za građevinarstvo VIROVITICA</item>
    </izvorni_sadrzaj>
    <derivirana_varijabla naziv="DomainObject.Predmet.StrankaListNazivFormated_1">
      <item>OPECO d.o.o. za proizvodnju opeke, crijepa i proizvoda od pečene gline za građevinarstvo VIROVITICA</item>
    </derivirana_varijabla>
  </DomainObject.Predmet.StrankaListNazivFormated>
  <DomainObject.Predmet.StrankaListNazivFormatedOIB>
    <izvorni_sadrzaj>
      <item>OPECO d.o.o. za proizvodnju opeke, crijepa i proizvoda od pečene gline za građevinarstvo VIROVITICA, OIB 50588599367</item>
    </izvorni_sadrzaj>
    <derivirana_varijabla naziv="DomainObject.Predmet.StrankaListNazivFormatedOIB_1">
      <item>OPECO d.o.o. za proizvodnju opeke, crijepa i proizvoda od pečene gline za građevinarstvo VIROVITICA, OIB 50588599367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izvorni_sadrzaj>
    <derivirana_varijabla naziv="DomainObject.Predmet.OstaliList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derivirana_varijabla>
  </DomainObject.Predmet.OstaliListFormated>
  <DomainObject.Predmet.OstaliList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izvorni_sadrzaj>
    <derivirana_varijabla naziv="DomainObject.Predmet.OstaliList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derivirana_varijabla>
  </DomainObject.Predmet.OstaliListFormatedOIB>
  <DomainObject.Predmet.OstaliListFormatedWithAdress>
    <izvorni_sadrzaj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Trg kralja Tomislava bb., 33405 Pitomača</item>
      <item>e-oglasna ploča</item>
      <item>GRADBA d.o.o., Brezik 1/J, 33406 Lukač</item>
      <item>ODVJETNIČKO DRUŠTVO LACKOVIĆ &amp; RUKAVINA, Opatička 5/II, 48000 Koprivnica</item>
      <item>DAMIR KUJUNDŽIĆ, S. Radića 36, 31000 Osijek</item>
    </izvorni_sadrzaj>
    <derivirana_varijabla naziv="DomainObject.Predmet.OstaliListFormatedWithAdress_1"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Trg kralja Tomislava bb., 33405 Pitomača</item>
      <item>e-oglasna ploča</item>
      <item>GRADBA d.o.o., Brezik 1/J, 33406 Lukač</item>
      <item>ODVJETNIČKO DRUŠTVO LACKOVIĆ &amp; RUKAVINA, Opatička 5/II, 48000 Koprivnica</item>
      <item>DAMIR KUJUNDŽIĆ, S. Radića 36, 31000 Osijek</item>
    </derivirana_varijabla>
  </DomainObject.Predmet.OstaliListFormatedWithAdress>
  <DomainObject.Predmet.OstaliListFormatedWithAdressOIB>
    <izvorni_sadrzaj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OIB 98073223498, Trg kralja Tomislava bb., 33405 Pitomača</item>
      <item>e-oglasna ploča</item>
      <item>GRADBA d.o.o., OIB 07720002212, Brezik 1/J, 33406 Lukač</item>
      <item>ODVJETNIČKO DRUŠTVO LACKOVIĆ &amp; RUKAVINA, Opatička 5/II, 48000 Koprivnica</item>
      <item>DAMIR KUJUNDŽIĆ, OIB 75693638154, S. Radića 36, 31000 Osijek</item>
    </izvorni_sadrzaj>
    <derivirana_varijabla naziv="DomainObject.Predmet.OstaliListFormatedWithAdressOIB_1"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OIB 98073223498, Trg kralja Tomislava bb., 33405 Pitomača</item>
      <item>e-oglasna ploča</item>
      <item>GRADBA d.o.o., OIB 07720002212, Brezik 1/J, 33406 Lukač</item>
      <item>ODVJETNIČKO DRUŠTVO LACKOVIĆ &amp; RUKAVINA, Opatička 5/II, 48000 Koprivnica</item>
      <item>DAMIR KUJUNDŽIĆ, OIB 75693638154, S. Radića 36, 31000 Osijek</item>
    </derivirana_varijabla>
  </DomainObject.Predmet.OstaliListFormatedWithAdressOIB>
  <DomainObject.Predmet.OstaliListNaziv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izvorni_sadrzaj>
    <derivirana_varijabla naziv="DomainObject.Predmet.OstaliListNaziv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derivirana_varijabla>
  </DomainObject.Predmet.OstaliListNazivFormated>
  <DomainObject.Predmet.OstaliListNaziv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izvorni_sadrzaj>
    <derivirana_varijabla naziv="DomainObject.Predmet.OstaliListNaziv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St-34/2014-331</izvorni_sadrzaj>
    <derivirana_varijabla naziv="DomainObject.PoslovniBrojDokumenta_1">St-34/2014-331</derivirana_varijabla>
  </DomainObject.PoslovniBrojDokumenta>
  <DomainObject.Predmet.StrankaIDrugi>
    <izvorni_sadrzaj>OPECO d.o.o. za proizvodnju opeke, crijepa i proizvoda od pečene gline za građevinarstvo VIROVITICA</izvorni_sadrzaj>
    <derivirana_varijabla naziv="DomainObject.Predmet.StrankaIDrugi_1">OPECO d.o.o. za proizvodnju opeke, crijepa i proizvoda od pečene gline za građevinarstvo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OPECO d.o.o. za proizvodnju opeke, crijepa i proizvoda od pečene gline za građevinarstvo VIROVITICA, OIB 50588599367, Josipa Jurja Štrossmayera 106, 33000 Virovitica</izvorni_sadrzaj>
    <derivirana_varijabla naziv="DomainObject.Predmet.StrankaIDrugiAdressOIB_1">OPECO d.o.o. za proizvodnju opeke, crijepa i proizvoda od pečene gline za građevinarstvo VIROVITICA, OIB 50588599367, Josipa Jurja Štrossmayera 106,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izvorni_sadrzaj>
    <derivirana_varijabla naziv="DomainObject.Predmet.SudioniciListNaziv_1"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derivirana_varijabla>
  </DomainObject.Predmet.SudioniciListNaziv>
  <DomainObject.Predmet.SudioniciListAdressOIB>
    <izvorni_sadrzaj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Marijana Dijaković, OIB 98073223498, Trg kralja Tomislava bb.,33405 Pitomača</item>
      <item>e-oglasna ploča</item>
      <item>GRADBA d.o.o., OIB 07720002212, Brezik 1/J,33406 Lukač</item>
      <item>ODVJETNIČKO DRUŠTVO LACKOVIĆ &amp; RUKAVINA, Opatička 5/II,48000 Koprivnica</item>
      <item>DAMIR KUJUNDŽIĆ, OIB 75693638154, S. Radića 36,31000 Osijek</item>
    </izvorni_sadrzaj>
    <derivirana_varijabla naziv="DomainObject.Predmet.SudioniciListAdressOIB_1"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Marijana Dijaković, OIB 98073223498, Trg kralja Tomislava bb.,33405 Pitomača</item>
      <item>e-oglasna ploča</item>
      <item>GRADBA d.o.o., OIB 07720002212, Brezik 1/J,33406 Lukač</item>
      <item>ODVJETNIČKO DRUŠTVO LACKOVIĆ &amp; RUKAVINA, Opatička 5/II,48000 Koprivnica</item>
      <item>DAMIR KUJUNDŽIĆ, OIB 75693638154, S. Radića 36,31000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198575-99B2-4DA4-9C58-730270A1F1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2095</properties:Words>
  <properties:Characters>14448</properties:Characters>
  <properties:Lines>3309</properties:Lines>
  <properties:Paragraphs>1428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2017-01-30T11:57:00Z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9</vt:i4>
  </prop:property>
  <prop:property name="Naslov" pid="5" fmtid="{D5CDD505-2E9C-101B-9397-08002B2CF9AE}">
    <vt:lpwstr>St-34/2014-331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