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1403a" w14:paraId="951403a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2A1E4E">
        <w:t>1</w:t>
      </w:r>
      <w:r w:rsidR="00F82E6D">
        <w:t>57</w:t>
      </w:r>
      <w:r w:rsidRPr="00151FF0">
        <w:t>/1</w:t>
      </w:r>
      <w:r w:rsidR="002B4720">
        <w:t>6</w:t>
      </w:r>
      <w:r w:rsidRPr="00151FF0">
        <w:t>-</w:t>
      </w:r>
      <w:r w:rsidR="00F82E6D">
        <w:t>49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F82E6D" w:rsidR="008D4802">
      <w:pPr>
        <w:jc w:val="both"/>
      </w:pPr>
      <w:r>
        <w:tab/>
      </w:r>
      <w:r w:rsidRPr="00F82E6D">
        <w:t>Trgovački sud u Osijeku, po sucu mr. sc. Tihomiru Kovačeviću, kao stečajnom sucu, u stečajnom postupku nad stečajnim dužnikom: MALI SALAŠ d.o.o. za proizvodnju i trgovinu u stečaju, Berak, Rudina staro selo 1, MBS: 030072371, OIB: 14757347011, dana 7. prosinca 2016.</w:t>
      </w: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F82E6D" w:rsidR="007B6DF7">
      <w:pPr>
        <w:pStyle w:val="Tijeloteksta"/>
        <w:numPr>
          <w:ilvl w:val="0"/>
          <w:numId w:val="1"/>
        </w:numPr>
      </w:pPr>
      <w:r>
        <w:t>Privremeno</w:t>
      </w:r>
      <w:r w:rsidR="003620E9">
        <w:t>m</w:t>
      </w:r>
      <w:r>
        <w:t xml:space="preserve"> s</w:t>
      </w:r>
      <w:r w:rsidR="00F14D32">
        <w:t>tečajno</w:t>
      </w:r>
      <w:r w:rsidR="003620E9">
        <w:t>m</w:t>
      </w:r>
      <w:r w:rsidR="00F14D32">
        <w:t xml:space="preserve"> upravitelj</w:t>
      </w:r>
      <w:r w:rsidR="003620E9">
        <w:t>u</w:t>
      </w:r>
      <w:r w:rsidR="00F14D32">
        <w:t xml:space="preserve"> </w:t>
      </w:r>
      <w:r w:rsidR="009F69DE" w:rsidRPr="009F69DE">
        <w:t>Vinko Dukić, Osijek, Košćela 10, OIB 42390974789</w:t>
      </w:r>
      <w:r w:rsidR="00031CCE">
        <w:rPr>
          <w:b/>
        </w:rPr>
        <w:t xml:space="preserve">, </w:t>
      </w:r>
      <w:r w:rsidR="00F14D32">
        <w:t xml:space="preserve">odobrava se </w:t>
      </w:r>
      <w:r w:rsidR="003620E9">
        <w:t xml:space="preserve">jednokratna </w:t>
      </w:r>
      <w:r w:rsidR="00F14D32">
        <w:t>nagrada za rad</w:t>
      </w:r>
      <w:r w:rsidR="00A954A0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F82E6D" w:rsidRPr="00F82E6D">
        <w:t>MALI SALAŠ d.o.o. za proizvodnju i trgovinu u stečaju, Berak, Rudina staro selo 1, MBS: 030072371, OIB: 14757347011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AB601F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</w:t>
      </w:r>
      <w:r w:rsidR="00D47F22">
        <w:t xml:space="preserve">iz </w:t>
      </w:r>
      <w:r w:rsidR="00D47F22" w:rsidRPr="00285077">
        <w:t>Fond</w:t>
      </w:r>
      <w:r w:rsidR="00D47F22">
        <w:t>a</w:t>
      </w:r>
      <w:r w:rsidR="00D47F22" w:rsidRPr="00285077">
        <w:t xml:space="preserve"> za namirenje troškova stečajnog postupka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47F22">
        <w:t>m</w:t>
      </w:r>
      <w:r w:rsidR="00A126F0">
        <w:t xml:space="preserve"> </w:t>
      </w:r>
      <w:r>
        <w:t>stečajno</w:t>
      </w:r>
      <w:r w:rsidR="00D47F22">
        <w:t>m</w:t>
      </w:r>
      <w:r>
        <w:t xml:space="preserve"> upravitelj</w:t>
      </w:r>
      <w:r w:rsidR="00D47F22">
        <w:t>u</w:t>
      </w:r>
      <w:r w:rsidR="00FF4063">
        <w:t xml:space="preserve"> </w:t>
      </w:r>
      <w:r>
        <w:t>na nje</w:t>
      </w:r>
      <w:r w:rsidR="00D47F22">
        <w:t>gov</w:t>
      </w:r>
      <w:r>
        <w:t xml:space="preserve"> žiro-račun </w:t>
      </w:r>
      <w:r w:rsidR="00BC068F">
        <w:t xml:space="preserve">broj </w:t>
      </w:r>
      <w:r w:rsidR="00581AE3">
        <w:t>HR</w:t>
      </w:r>
      <w:r w:rsidR="00553871">
        <w:t>2925000093120117058 kod ADDIKO BANKE d.d. Zagreb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2B4720">
        <w:t>1</w:t>
      </w:r>
      <w:r w:rsidR="000647A5">
        <w:t>57</w:t>
      </w:r>
      <w:r w:rsidR="009B0F1B">
        <w:t>/</w:t>
      </w:r>
      <w:r w:rsidR="00FE5A6E">
        <w:t>1</w:t>
      </w:r>
      <w:r w:rsidR="002B4720">
        <w:t>6</w:t>
      </w:r>
      <w:r w:rsidR="009B0F1B">
        <w:t>-</w:t>
      </w:r>
      <w:r w:rsidR="000647A5">
        <w:t>7</w:t>
      </w:r>
      <w:r w:rsidR="009B0F1B">
        <w:t xml:space="preserve"> od </w:t>
      </w:r>
      <w:r w:rsidR="000647A5">
        <w:t>22</w:t>
      </w:r>
      <w:r w:rsidR="009B0F1B">
        <w:t>.</w:t>
      </w:r>
      <w:r w:rsidR="00D3098C">
        <w:t>0</w:t>
      </w:r>
      <w:r w:rsidR="000647A5">
        <w:t>1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9E54EB">
        <w:t>Vinko Dukić iz Osijeka</w:t>
      </w:r>
      <w:r w:rsidR="00932A65">
        <w:t xml:space="preserve"> </w:t>
      </w:r>
      <w:r w:rsidR="009B0F1B">
        <w:t>za privremen</w:t>
      </w:r>
      <w:r w:rsidR="002B4720">
        <w:t>og</w:t>
      </w:r>
      <w:r w:rsidR="009B0F1B">
        <w:t xml:space="preserve"> stečajn</w:t>
      </w:r>
      <w:r w:rsidR="002B4720">
        <w:t>og</w:t>
      </w:r>
      <w:r w:rsidR="009B0F1B">
        <w:t xml:space="preserve"> upravitelj</w:t>
      </w:r>
      <w:r w:rsidR="002B4720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lastRenderedPageBreak/>
        <w:t>Privremen</w:t>
      </w:r>
      <w:r w:rsidR="009447C5">
        <w:t>i</w:t>
      </w:r>
      <w:r>
        <w:t xml:space="preserve"> stečajn</w:t>
      </w:r>
      <w:r w:rsidR="009447C5">
        <w:t>i</w:t>
      </w:r>
      <w:r w:rsidR="00690F38">
        <w:t xml:space="preserve"> </w:t>
      </w:r>
      <w:r>
        <w:t>upravitelj obavi</w:t>
      </w:r>
      <w:r w:rsidR="009447C5">
        <w:t>o</w:t>
      </w:r>
      <w:r>
        <w:t xml:space="preserve"> je sve potrebne radnje, te je sastavi</w:t>
      </w:r>
      <w:r w:rsidR="009447C5">
        <w:t>o</w:t>
      </w:r>
      <w:r>
        <w:t xml:space="preserve"> i dostavi</w:t>
      </w:r>
      <w:r w:rsidR="009447C5">
        <w:t>o</w:t>
      </w:r>
      <w:r w:rsidR="006764F3">
        <w:t xml:space="preserve"> </w:t>
      </w:r>
      <w:r>
        <w:t>svoje pisano izvješće i nazoči</w:t>
      </w:r>
      <w:r w:rsidR="009447C5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330135">
        <w:t>25.02. i 3</w:t>
      </w:r>
      <w:r w:rsidR="001B1409">
        <w:t>.</w:t>
      </w:r>
      <w:r w:rsidR="009447C5">
        <w:t>1</w:t>
      </w:r>
      <w:r w:rsidR="00330135">
        <w:t>1</w:t>
      </w:r>
      <w:r w:rsidR="001B1409">
        <w:t>.</w:t>
      </w:r>
      <w:r w:rsidR="00D23353">
        <w:t xml:space="preserve">2016. </w:t>
      </w:r>
      <w:r w:rsidR="00E22748">
        <w:t>zaprimljen je</w:t>
      </w:r>
      <w:r w:rsidR="00D23353">
        <w:t xml:space="preserve"> zahtjev za određivanje</w:t>
      </w:r>
      <w:r w:rsidR="00B7486B">
        <w:t xml:space="preserve"> </w:t>
      </w:r>
      <w:r w:rsidR="00D23353">
        <w:t xml:space="preserve">nagrade, </w:t>
      </w:r>
      <w:r>
        <w:t>te je slijedom navedenoga, uzimajući u obzir obujam poslova i rad privremen</w:t>
      </w:r>
      <w:r w:rsidR="009447C5">
        <w:t>og</w:t>
      </w:r>
      <w:r>
        <w:t xml:space="preserve"> stečajn</w:t>
      </w:r>
      <w:r w:rsidR="009447C5">
        <w:t>og</w:t>
      </w:r>
      <w:r w:rsidR="008D4802">
        <w:t xml:space="preserve"> </w:t>
      </w:r>
      <w:r>
        <w:t>upravitelj</w:t>
      </w:r>
      <w:r w:rsidR="009447C5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9F5C55">
        <w:t>7</w:t>
      </w:r>
      <w:r w:rsidRPr="008D4802">
        <w:t xml:space="preserve">. </w:t>
      </w:r>
      <w:r w:rsidR="00D92917">
        <w:t>prosinca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9447C5">
        <w:t>i</w:t>
      </w:r>
      <w:r w:rsidR="0040049C">
        <w:t xml:space="preserve"> </w:t>
      </w:r>
      <w:r w:rsidR="00D5639E">
        <w:t>stečajn</w:t>
      </w:r>
      <w:r w:rsidR="009447C5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301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F82E6D" w:rsidRPr="00F82E6D">
      <w:t>14 St-157/16-49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647A5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116F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1409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02EA"/>
    <w:rsid w:val="00273211"/>
    <w:rsid w:val="0027717E"/>
    <w:rsid w:val="00277491"/>
    <w:rsid w:val="00282387"/>
    <w:rsid w:val="002844C1"/>
    <w:rsid w:val="002A1E4E"/>
    <w:rsid w:val="002B4720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30135"/>
    <w:rsid w:val="00340200"/>
    <w:rsid w:val="003423A5"/>
    <w:rsid w:val="00346B32"/>
    <w:rsid w:val="003504DC"/>
    <w:rsid w:val="00361758"/>
    <w:rsid w:val="003620E9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245D5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3871"/>
    <w:rsid w:val="00555A5F"/>
    <w:rsid w:val="005606B3"/>
    <w:rsid w:val="00581AE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90F38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1736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4695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47C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E54EB"/>
    <w:rsid w:val="009F5C55"/>
    <w:rsid w:val="009F69DE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954A0"/>
    <w:rsid w:val="00AB601F"/>
    <w:rsid w:val="00AB6394"/>
    <w:rsid w:val="00AD7E47"/>
    <w:rsid w:val="00AE3015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D16A63"/>
    <w:rsid w:val="00D23353"/>
    <w:rsid w:val="00D27143"/>
    <w:rsid w:val="00D3098C"/>
    <w:rsid w:val="00D47F22"/>
    <w:rsid w:val="00D51D7D"/>
    <w:rsid w:val="00D5639E"/>
    <w:rsid w:val="00D57D64"/>
    <w:rsid w:val="00D62AE6"/>
    <w:rsid w:val="00D70C6E"/>
    <w:rsid w:val="00D7443C"/>
    <w:rsid w:val="00D84FFA"/>
    <w:rsid w:val="00D92917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1C3E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2E6D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30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301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301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301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301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30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301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301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301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301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St-157/2016</izvorni_sadrzaj>
    <derivirana_varijabla naziv="DomainObject.Predmet.OznakaBroj_1">St-157/2016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SALAŠ d.o.o. za proizvodnju i trgovinu</izvorni_sadrzaj>
    <derivirana_varijabla naziv="DomainObject.Predmet.ProtustrankaFormated_1">  MALI SALAŠ d.o.o. za proizvodnju i trgovinu</derivirana_varijabla>
  </DomainObject.Predmet.ProtustrankaFormated>
  <DomainObject.Predmet.ProtustrankaFormatedOIB>
    <izvorni_sadrzaj>  MALI SALAŠ d.o.o. za proizvodnju i trgovinu, OIB 14757347011</izvorni_sadrzaj>
    <derivirana_varijabla naziv="DomainObject.Predmet.ProtustrankaFormatedOIB_1">  MALI SALAŠ d.o.o. za proizvodnju i trgovinu, OIB 14757347011</derivirana_varijabla>
  </DomainObject.Predmet.ProtustrankaFormatedOIB>
  <DomainObject.Predmet.ProtustrankaFormatedWithAdress>
    <izvorni_sadrzaj> MALI SALAŠ d.o.o. za proizvodnju i trgovinu, Rudina staro selo 1, 32243 Berak</izvorni_sadrzaj>
    <derivirana_varijabla naziv="DomainObject.Predmet.ProtustrankaFormatedWithAdress_1"> MALI SALAŠ d.o.o. za proizvodnju i trgovinu, Rudina staro selo 1, 32243 Berak</derivirana_varijabla>
  </DomainObject.Predmet.ProtustrankaFormatedWithAdress>
  <DomainObject.Predmet.ProtustrankaFormatedWithAdressOIB>
    <izvorni_sadrzaj> MALI SALAŠ d.o.o. za proizvodnju i trgovinu, OIB 14757347011, Rudina staro selo 1, 32243 Berak</izvorni_sadrzaj>
    <derivirana_varijabla naziv="DomainObject.Predmet.ProtustrankaFormatedWithAdressOIB_1"> MALI SALAŠ d.o.o. za proizvodnju i trgovinu, OIB 14757347011, Rudina staro selo 1, 32243 Berak</derivirana_varijabla>
  </DomainObject.Predmet.ProtustrankaFormatedWithAdressOIB>
  <DomainObject.Predmet.ProtustrankaWithAdress>
    <izvorni_sadrzaj>MALI SALAŠ d.o.o. za proizvodnju i trgovinu Rudina staro selo 1, 32243 Berak</izvorni_sadrzaj>
    <derivirana_varijabla naziv="DomainObject.Predmet.ProtustrankaWithAdress_1">MALI SALAŠ d.o.o. za proizvodnju i trgovinu Rudina staro selo 1, 32243 Berak</derivirana_varijabla>
  </DomainObject.Predmet.ProtustrankaWithAdress>
  <DomainObject.Predmet.ProtustrankaWithAdressOIB>
    <izvorni_sadrzaj>MALI SALAŠ d.o.o. za proizvodnju i trgovinu, OIB 14757347011, Rudina staro selo 1, 32243 Berak</izvorni_sadrzaj>
    <derivirana_varijabla naziv="DomainObject.Predmet.ProtustrankaWithAdressOIB_1">MALI SALAŠ d.o.o. za proizvodnju i trgovinu, OIB 14757347011, Rudina staro selo 1, 32243 Berak</derivirana_varijabla>
  </DomainObject.Predmet.ProtustrankaWithAdressOIB>
  <DomainObject.Predmet.ProtustrankaNazivFormated>
    <izvorni_sadrzaj>MALI SALAŠ d.o.o. za proizvodnju i trgovinu</izvorni_sadrzaj>
    <derivirana_varijabla naziv="DomainObject.Predmet.ProtustrankaNazivFormated_1">MALI SALAŠ d.o.o. za proizvodnju i trgovinu</derivirana_varijabla>
  </DomainObject.Predmet.ProtustrankaNazivFormated>
  <DomainObject.Predmet.ProtustrankaNazivFormatedOIB>
    <izvorni_sadrzaj>MALI SALAŠ d.o.o. za proizvodnju i trgovinu, OIB 14757347011</izvorni_sadrzaj>
    <derivirana_varijabla naziv="DomainObject.Predmet.ProtustrankaNazivFormatedOIB_1">MALI SALAŠ d.o.o. za proizvodnju i trgovinu, OIB 14757347011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MALI SALAŠ d.o.o. za proizvodnju i trgovinu</item>
    </izvorni_sadrzaj>
    <derivirana_varijabla naziv="DomainObject.Predmet.ProtuStrankaListFormated_1">
      <item>MALI SALAŠ d.o.o. za proizvodnju i trgovinu</item>
    </derivirana_varijabla>
  </DomainObject.Predmet.ProtuStrankaListFormated>
  <DomainObject.Predmet.ProtuStrankaListFormatedOIB>
    <izvorni_sadrzaj>
      <item>MALI SALAŠ d.o.o. za proizvodnju i trgovinu, OIB 14757347011</item>
    </izvorni_sadrzaj>
    <derivirana_varijabla naziv="DomainObject.Predmet.ProtuStrankaListFormatedOIB_1">
      <item>MALI SALAŠ d.o.o. za proizvodnju i trgovinu, OIB 14757347011</item>
    </derivirana_varijabla>
  </DomainObject.Predmet.ProtuStrankaListFormatedOIB>
  <DomainObject.Predmet.ProtuStrankaListFormatedWithAdress>
    <izvorni_sadrzaj>
      <item>MALI SALAŠ d.o.o. za proizvodnju i trgovinu, Rudina staro selo 1, 32243 Berak</item>
    </izvorni_sadrzaj>
    <derivirana_varijabla naziv="DomainObject.Predmet.ProtuStrankaListFormatedWithAdress_1">
      <item>MALI SALAŠ d.o.o. za proizvodnju i trgovinu, Rudina staro selo 1, 32243 Berak</item>
    </derivirana_varijabla>
  </DomainObject.Predmet.ProtuStrankaListFormatedWithAdress>
  <DomainObject.Predmet.ProtuStrankaListFormatedWithAdressOIB>
    <izvorni_sadrzaj>
      <item>MALI SALAŠ d.o.o. za proizvodnju i trgovinu, OIB 14757347011, Rudina staro selo 1, 32243 Berak</item>
    </izvorni_sadrzaj>
    <derivirana_varijabla naziv="DomainObject.Predmet.ProtuStrankaListFormatedWithAdressOIB_1">
      <item>MALI SALAŠ d.o.o. za proizvodnju i trgovinu, OIB 14757347011, Rudina staro selo 1, 32243 Berak</item>
    </derivirana_varijabla>
  </DomainObject.Predmet.ProtuStrankaListFormatedWithAdressOIB>
  <DomainObject.Predmet.ProtuStrankaListNazivFormated>
    <izvorni_sadrzaj>
      <item>MALI SALAŠ d.o.o. za proizvodnju i trgovinu</item>
    </izvorni_sadrzaj>
    <derivirana_varijabla naziv="DomainObject.Predmet.ProtuStrankaListNazivFormated_1">
      <item>MALI SALAŠ d.o.o. za proizvodnju i trgovinu</item>
    </derivirana_varijabla>
  </DomainObject.Predmet.ProtuStrankaListNazivFormated>
  <DomainObject.Predmet.ProtuStrankaListNazivFormatedOIB>
    <izvorni_sadrzaj>
      <item>MALI SALAŠ d.o.o. za proizvodnju i trgovinu, OIB 14757347011</item>
    </izvorni_sadrzaj>
    <derivirana_varijabla naziv="DomainObject.Predmet.ProtuStrankaListNazivFormatedOIB_1">
      <item>MALI SALAŠ d.o.o. za proizvodnju i trgovinu, OIB 14757347011</item>
    </derivirana_varijabla>
  </DomainObject.Predmet.ProtuStrankaListNazivFormatedOIB>
  <DomainObject.Predmet.OstaliListFormated>
    <izvorni_sadrzaj>
      <item>Vinko Dukić</item>
      <item>Željko Mitrović</item>
      <item>HRVATSKA BANKA ZA OBNOVU I RAZVITAK</item>
      <item>H MF, POREZNA UPRAVA Osijek</item>
      <item>SLATINSKA BANKA d.d.</item>
    </izvorni_sadrzaj>
    <derivirana_varijabla naziv="DomainObject.Predmet.OstaliListFormated_1">
      <item>Vinko Dukić</item>
      <item>Željko Mitrović</item>
      <item>HRVATSKA BANKA ZA OBNOVU I RAZVITAK</item>
      <item>H MF, POREZNA UPRAVA Osijek</item>
      <item>SLATINSKA BANKA d.d.</item>
    </derivirana_varijabla>
  </DomainObject.Predmet.OstaliListFormated>
  <DomainObject.Predmet.OstaliListFormatedOIB>
    <izvorni_sadrzaj>
      <item>Vinko Dukić, OIB 42390974789</item>
      <item>Željko Mitrović, OIB 50728766392</item>
      <item>HRVATSKA BANKA ZA OBNOVU I RAZVITAK, OIB 26702280390</item>
      <item>H MF, POREZNA UPRAVA Osijek</item>
      <item>SLATINSKA BANKA d.d., OIB 42252496579</item>
    </izvorni_sadrzaj>
    <derivirana_varijabla naziv="DomainObject.Predmet.OstaliListFormatedOIB_1">
      <item>Vinko Dukić, OIB 42390974789</item>
      <item>Željko Mitrović, OIB 50728766392</item>
      <item>HRVATSKA BANKA ZA OBNOVU I RAZVITAK, OIB 26702280390</item>
      <item>H MF, POREZNA UPRAVA Osijek</item>
      <item>SLATINSKA BANKA d.d., OIB 42252496579</item>
    </derivirana_varijabla>
  </DomainObject.Predmet.OstaliListFormatedOIB>
  <DomainObject.Predmet.OstaliListFormatedWithAdress>
    <izvorni_sadrzaj>
      <item>Vinko Dukić, Ulica Koščela 10, 31000 Osijek</item>
      <item>Željko Mitrović, Sotinačka 21, 32243 Berak</item>
      <item>HRVATSKA BANKA ZA OBNOVU I RAZVITAK, Strossmayerov trg 9, 10000 Zagreb</item>
      <item>H MF, POREZNA UPRAVA Osijek</item>
      <item>SLATINSKA BANKA d.d., V. Nazora 2, 33520 Slatina</item>
    </izvorni_sadrzaj>
    <derivirana_varijabla naziv="DomainObject.Predmet.OstaliListFormatedWithAdress_1">
      <item>Vinko Dukić, Ulica Koščela 10, 31000 Osijek</item>
      <item>Željko Mitrović, Sotinačka 21, 32243 Berak</item>
      <item>HRVATSKA BANKA ZA OBNOVU I RAZVITAK, Strossmayerov trg 9, 10000 Zagreb</item>
      <item>H MF, POREZNA UPRAVA Osijek</item>
      <item>SLATINSKA BANKA d.d., V. Nazora 2, 33520 Slatina</item>
    </derivirana_varijabla>
  </DomainObject.Predmet.OstaliListFormatedWithAdress>
  <DomainObject.Predmet.OstaliListFormatedWithAdressOIB>
    <izvorni_sadrzaj>
      <item>Vinko Dukić, OIB 42390974789, Ulica Koščela 10, 31000 Osijek</item>
      <item>Željko Mitrović, OIB 50728766392, Sotinačka 21, 32243 Berak</item>
      <item>HRVATSKA BANKA ZA OBNOVU I RAZVITAK, OIB 26702280390, Strossmayerov trg 9, 10000 Zagreb</item>
      <item>H MF, POREZNA UPRAVA Osijek</item>
      <item>SLATINSKA BANKA d.d., OIB 42252496579, V. Nazora 2, 33520 Slatina</item>
    </izvorni_sadrzaj>
    <derivirana_varijabla naziv="DomainObject.Predmet.OstaliListFormatedWithAdressOIB_1">
      <item>Vinko Dukić, OIB 42390974789, Ulica Koščela 10, 31000 Osijek</item>
      <item>Željko Mitrović, OIB 50728766392, Sotinačka 21, 32243 Berak</item>
      <item>HRVATSKA BANKA ZA OBNOVU I RAZVITAK, OIB 26702280390, Strossmayerov trg 9, 10000 Zagreb</item>
      <item>H MF, POREZNA UPRAVA Osijek</item>
      <item>SLATINSKA BANKA d.d., OIB 42252496579, V. Nazora 2, 33520 Slatina</item>
    </derivirana_varijabla>
  </DomainObject.Predmet.OstaliListFormatedWithAdressOIB>
  <DomainObject.Predmet.OstaliListNazivFormated>
    <izvorni_sadrzaj>
      <item>Vinko Dukić</item>
      <item>Željko Mitrović</item>
      <item>HRVATSKA BANKA ZA OBNOVU I RAZVITAK</item>
      <item>H MF, POREZNA UPRAVA Osijek</item>
      <item>SLATINSKA BANKA d.d.</item>
    </izvorni_sadrzaj>
    <derivirana_varijabla naziv="DomainObject.Predmet.OstaliListNazivFormated_1">
      <item>Vinko Dukić</item>
      <item>Željko Mitrović</item>
      <item>HRVATSKA BANKA ZA OBNOVU I RAZVITAK</item>
      <item>H MF, POREZNA UPRAVA Osijek</item>
      <item>SLATINSKA BANKA d.d.</item>
    </derivirana_varijabla>
  </DomainObject.Predmet.OstaliListNazivFormated>
  <DomainObject.Predmet.OstaliListNazivFormatedOIB>
    <izvorni_sadrzaj>
      <item>Vinko Dukić, OIB 42390974789</item>
      <item>Željko Mitrović, OIB 50728766392</item>
      <item>HRVATSKA BANKA ZA OBNOVU I RAZVITAK, OIB 26702280390</item>
      <item>H MF, POREZNA UPRAVA Osijek</item>
      <item>SLATINSKA BANKA d.d., OIB 42252496579</item>
    </izvorni_sadrzaj>
    <derivirana_varijabla naziv="DomainObject.Predmet.OstaliListNazivFormatedOIB_1">
      <item>Vinko Dukić, OIB 42390974789</item>
      <item>Željko Mitrović, OIB 50728766392</item>
      <item>HRVATSKA BANKA ZA OBNOVU I RAZVITAK, OIB 26702280390</item>
      <item>H MF, POREZNA UPRAVA Osijek</item>
      <item>SLATINSKA BANKA d.d., OIB 42252496579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MALI SALAŠ d.o.o. za proizvodnju i trgovinu</izvorni_sadrzaj>
    <derivirana_varijabla naziv="DomainObject.Predmet.ProtustrankaIDrugi_1">MALI SALAŠ d.o.o. za proizvodnju i trgovinu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MALI SALAŠ d.o.o. za proizvodnju i trgovinu, OIB 14757347011, Rudina staro selo 1, 32243 Berak</izvorni_sadrzaj>
    <derivirana_varijabla naziv="DomainObject.Predmet.ProtustrankaIDrugiAdressOIB_1">MALI SALAŠ d.o.o. za proizvodnju i trgovinu, OIB 14757347011, Rudina staro selo 1, 32243 Berak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 SALAŠ d.o.o. za proizvodnju i trgovinu</item>
      <item>RH MF POREZNA UPRAVA VUKOVAR</item>
      <item>Vinko Dukić</item>
      <item>Željko Mitrović</item>
      <item>HRVATSKA BANKA ZA OBNOVU I RAZVITAK</item>
      <item>H MF, POREZNA UPRAVA Osijek</item>
      <item>SLATINSKA BANKA d.d.</item>
    </izvorni_sadrzaj>
    <derivirana_varijabla naziv="DomainObject.Predmet.SudioniciListNaziv_1">
      <item>MALI SALAŠ d.o.o. za proizvodnju i trgovinu</item>
      <item>RH MF POREZNA UPRAVA VUKOVAR</item>
      <item>Vinko Dukić</item>
      <item>Željko Mitrović</item>
      <item>HRVATSKA BANKA ZA OBNOVU I RAZVITAK</item>
      <item>H MF, POREZNA UPRAVA Osijek</item>
      <item>SLATINSKA BANKA d.d.</item>
    </derivirana_varijabla>
  </DomainObject.Predmet.SudioniciListNaziv>
  <DomainObject.Predmet.SudioniciListAdressOIB>
    <izvorni_sadrzaj>
      <item>MALI SALAŠ d.o.o. za proizvodnju i trgovinu, OIB 14757347011, Rudina staro selo 1,32243 Berak</item>
      <item>RH MF POREZNA UPRAVA VUKOVAR, OIB 18683136487</item>
      <item>Vinko Dukić, OIB 42390974789, Ulica Koščela 10,31000 Osijek</item>
      <item>Željko Mitrović, OIB 50728766392, Sotinačka 21,32243 Berak</item>
      <item>HRVATSKA BANKA ZA OBNOVU I RAZVITAK, OIB 26702280390, Strossmayerov trg 9,10000 Zagreb</item>
      <item>H MF, POREZNA UPRAVA Osijek</item>
      <item>SLATINSKA BANKA d.d., OIB 42252496579, V. Nazora 2,33520 Slatina</item>
    </izvorni_sadrzaj>
    <derivirana_varijabla naziv="DomainObject.Predmet.SudioniciListAdressOIB_1">
      <item>MALI SALAŠ d.o.o. za proizvodnju i trgovinu, OIB 14757347011, Rudina staro selo 1,32243 Berak</item>
      <item>RH MF POREZNA UPRAVA VUKOVAR, OIB 18683136487</item>
      <item>Vinko Dukić, OIB 42390974789, Ulica Koščela 10,31000 Osijek</item>
      <item>Željko Mitrović, OIB 50728766392, Sotinačka 21,32243 Berak</item>
      <item>HRVATSKA BANKA ZA OBNOVU I RAZVITAK, OIB 26702280390, Strossmayerov trg 9,10000 Zagreb</item>
      <item>H MF, POREZNA UPRAVA Osijek</item>
      <item>SLATINSKA BANKA d.d., OIB 42252496579, V. Nazora 2,33520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14757347011</item>
      <item>, OIB 18683136487</item>
      <item>, OIB 42390974789</item>
      <item>, OIB 50728766392</item>
      <item>, OIB 26702280390</item>
      <item>, OIB null</item>
      <item>, OIB 42252496579</item>
    </izvorni_sadrzaj>
    <derivirana_varijabla naziv="DomainObject.Predmet.SudioniciListNazivOIB_1">
      <item>, OIB 14757347011</item>
      <item>, OIB 18683136487</item>
      <item>, OIB 42390974789</item>
      <item>, OIB 50728766392</item>
      <item>, OIB 26702280390</item>
      <item>, OIB null</item>
      <item>, OIB 42252496579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418</properties:Words>
  <properties:Characters>2298</properties:Characters>
  <properties:Lines>70</properties:Lines>
  <properties:Paragraphs>21</properties:Paragraphs>
  <properties:TotalTime>282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2016-12-02T09:57:00Z</cp:lastPrinted>
  <dcterms:modified xmlns:xsi="http://www.w3.org/2001/XMLSchema-instance" xsi:type="dcterms:W3CDTF">2016-12-07T12:12:00Z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