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e48a" w14:paraId="1c9e48a" w:rsidRDefault="00005B8F" w:rsidP="001940FB" w:rsidR="00005B8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005B8F" w:rsidR="001065A0" w:rsidRPr="00005B8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44AE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44AE9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005B8F" w:rsidP="00AA6BCF" w:rsidR="00005B8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05B8F" w:rsidP="00005B8F" w:rsidR="00005B8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05B8F" w:rsidP="00005B8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05B8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05B8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D3D79">
        <w:rPr>
          <w:rFonts w:cs="Calibri" w:eastAsia="Arial Unicode MS" w:hAnsi="Calibri" w:ascii="Calibri"/>
          <w:kern w:val="1"/>
          <w:lang w:eastAsia="ar-SA" w:val="hr-HR"/>
        </w:rPr>
        <w:t>DUŽBABA MAGDA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97124D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05B8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444AE9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66BA5">
        <w:rPr>
          <w:rFonts w:cs="Calibri" w:hAnsi="Calibri" w:ascii="Calibri"/>
        </w:rPr>
        <w:t>3</w:t>
      </w:r>
      <w:r w:rsidR="003D3D79">
        <w:rPr>
          <w:rFonts w:cs="Calibri" w:hAnsi="Calibri" w:ascii="Calibri"/>
        </w:rPr>
        <w:t>98.664,35</w:t>
      </w:r>
      <w:r w:rsidR="001065A0">
        <w:rPr>
          <w:rFonts w:cs="Calibri" w:hAnsi="Calibri" w:ascii="Calibri"/>
        </w:rPr>
        <w:t xml:space="preserve">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97124D">
        <w:rPr>
          <w:rFonts w:cs="Calibri" w:eastAsia="Arial Unicode MS" w:hAnsi="Calibri" w:ascii="Calibri"/>
          <w:kern w:val="1"/>
          <w:lang w:eastAsia="ar-SA" w:val="hr-HR"/>
        </w:rPr>
        <w:t xml:space="preserve">joj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je priznata tražbina u iznosu od </w:t>
      </w:r>
      <w:r w:rsidR="003D3D79">
        <w:rPr>
          <w:rFonts w:cs="Calibri" w:hAnsi="Calibri" w:ascii="Calibri"/>
        </w:rPr>
        <w:t>364.664,27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D3D79">
        <w:rPr>
          <w:rFonts w:cs="Calibri" w:hAnsi="Calibri" w:ascii="Calibri"/>
        </w:rPr>
        <w:t>34.0</w:t>
      </w:r>
      <w:r w:rsidR="00866BA5">
        <w:rPr>
          <w:rFonts w:cs="Calibri" w:hAnsi="Calibri" w:ascii="Calibri"/>
        </w:rPr>
        <w:t>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05B8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3D3D79" w:rsidR="00BD0B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05B8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05B8F" w:rsidRPr="00005B8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05B8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B079C" w:rsidP="003D3D79" w:rsidR="000B079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05B8F" w:rsidP="003D3D79" w:rsidR="00005B8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3D7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D3D79">
              <w:rPr>
                <w:rFonts w:cs="Calibri" w:hAnsi="Calibri" w:ascii="Calibri"/>
              </w:rPr>
              <w:t>DUŽBABA MAGDA</w:t>
            </w:r>
            <w:r>
              <w:rPr>
                <w:rFonts w:cs="Calibri"/>
              </w:rPr>
              <w:t xml:space="preserve">, </w:t>
            </w:r>
            <w:r w:rsidRPr="003D3D79">
              <w:rPr>
                <w:rFonts w:cs="Calibri"/>
              </w:rPr>
              <w:t xml:space="preserve"> </w:t>
            </w:r>
            <w:r w:rsidRPr="003D3D79">
              <w:rPr>
                <w:rFonts w:cs="Calibri" w:hAnsi="Calibri" w:ascii="Calibri"/>
              </w:rPr>
              <w:t>Plinarska 7,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3D3D79">
              <w:rPr>
                <w:rFonts w:cs="Calibri" w:hAnsi="Calibri" w:ascii="Calibri"/>
              </w:rPr>
              <w:t>599990827753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3D79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D3D79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D3D7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D3D79">
              <w:rPr>
                <w:rFonts w:cs="Calibri" w:hAnsi="Calibri" w:ascii="Calibri"/>
              </w:rPr>
              <w:t>398.664,35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3D79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D3D79">
              <w:rPr>
                <w:rFonts w:cs="Calibri" w:hAnsi="Calibri" w:ascii="Calibri"/>
              </w:rPr>
              <w:t>364.664,27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3D79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D3D79">
              <w:rPr>
                <w:rFonts w:cs="Calibri" w:hAnsi="Calibri" w:ascii="Calibri"/>
              </w:rPr>
              <w:t>34.000,00 kn</w:t>
            </w:r>
          </w:p>
        </w:tc>
      </w:tr>
    </w:tbl>
    <w:p w:rsidRDefault="00CF3A11" w:rsidP="00CF3A11" w:rsidR="00CF3A1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F3A11" w:rsidP="00CF3A11" w:rsidR="00CF3A1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A3452" w:rsidP="00CF3A11" w:rsidR="00CF3A1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A11" w:rsidP="00CF3A11" w:rsidR="00CF3A1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F3A11" w:rsidP="00CF3A11" w:rsidR="00CF3A1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F3A11" w:rsidP="00CF3A11" w:rsidR="00CF3A1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F3A11" w:rsidP="00CF3A11" w:rsidR="00CF3A1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F3A11" w:rsidP="00CF3A11" w:rsidR="00CF3A1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C73" w:rsidR="00DA7C73">
      <w:pPr>
        <w:spacing w:after="0"/>
      </w:pPr>
      <w:r>
        <w:separator/>
      </w:r>
    </w:p>
  </w:endnote>
  <w:endnote w:id="0" w:type="continuationSeparator">
    <w:p w:rsidRDefault="00DA7C73" w:rsidR="00DA7C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5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C73" w:rsidR="00DA7C73">
      <w:pPr>
        <w:spacing w:after="0"/>
      </w:pPr>
      <w:r>
        <w:separator/>
      </w:r>
    </w:p>
  </w:footnote>
  <w:footnote w:id="0" w:type="continuationSeparator">
    <w:p w:rsidRDefault="00DA7C73" w:rsidR="00DA7C7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59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B8F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595"/>
    <w:rsid w:val="000910F0"/>
    <w:rsid w:val="000912CE"/>
    <w:rsid w:val="00095399"/>
    <w:rsid w:val="000A0CE2"/>
    <w:rsid w:val="000A4646"/>
    <w:rsid w:val="000A67AE"/>
    <w:rsid w:val="000A6D74"/>
    <w:rsid w:val="000B079C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4AE9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3B9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77306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24D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77F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2B68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3425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C7853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3A11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3452"/>
    <w:rsid w:val="00DA7C73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77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59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59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59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59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77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59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59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59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59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DD305-1FAA-4143-8333-634366D6B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1445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St-651/2017-145 / Podnesak - Podnesak (-145.docx)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