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b9f1" w14:paraId="3e9b9f1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1A1421">
        <w:t>1665</w:t>
      </w:r>
      <w:r w:rsidR="00361330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A0DEF">
        <w:t>29</w:t>
      </w:r>
      <w:r w:rsidR="00361330">
        <w:t>. rujna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1A1421">
        <w:t xml:space="preserve">SAŠA KOLAR j.d.o.o., Vojnić, Karlovačka 7a, OIB: 16017035996, MBS: </w:t>
      </w:r>
      <w:r w:rsidR="001A1421" w:rsidRPr="001A1421">
        <w:t>081012726</w:t>
      </w:r>
      <w:r w:rsidR="001A1421"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1A1421">
        <w:t>10.371,30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0A0DEF">
        <w:t>U Zagrebu, 29</w:t>
      </w:r>
      <w:r w:rsidR="00286EC9">
        <w:t>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0A0DEF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0A0DEF">
        <w:t>,v.r.</w:t>
      </w:r>
    </w:p>
    <w:p w:rsidRDefault="000A0DEF" w:rsidP="00D338FD" w:rsidR="000A0DEF">
      <w:pPr>
        <w:pStyle w:val="Uvuenotijeloteksta"/>
        <w:ind w:firstLine="141" w:left="1983"/>
        <w:jc w:val="right"/>
      </w:pPr>
      <w:r>
        <w:t>Za točnost otpravka</w:t>
      </w:r>
    </w:p>
    <w:p w:rsidRDefault="000A0DEF" w:rsidP="000A0DEF" w:rsidR="000A0DEF" w:rsidRPr="00284046">
      <w:pPr>
        <w:pStyle w:val="Uvuenotijeloteksta"/>
        <w:ind w:firstLine="141" w:left="1983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2B6B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379" w:rsidP="00597379" w:rsidR="00597379" w:rsidRPr="00597379">
    <w:pPr>
      <w:pStyle w:val="Zaglavlje"/>
      <w:jc w:val="right"/>
      <w:rPr>
        <w:rFonts w:hAnsi="Times New Roman" w:ascii="Times New Roman"/>
        <w:lang w:val="hr-HR"/>
      </w:rPr>
    </w:pPr>
    <w:r w:rsidRPr="00597379">
      <w:rPr>
        <w:rFonts w:hAnsi="Times New Roman" w:ascii="Times New Roman"/>
        <w:lang w:val="hr-HR"/>
      </w:rPr>
      <w:t>48. St-</w:t>
    </w:r>
    <w:r w:rsidR="001A1421">
      <w:rPr>
        <w:rFonts w:hAnsi="Times New Roman" w:ascii="Times New Roman"/>
        <w:lang w:val="hr-HR"/>
      </w:rPr>
      <w:t>1665</w:t>
    </w:r>
    <w:r w:rsidR="00361330">
      <w:rPr>
        <w:rFonts w:hAnsi="Times New Roman" w:ascii="Times New Roman"/>
        <w:lang w:val="hr-HR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45345"/>
    <w:multiLevelType w:val="hybridMultilevel"/>
    <w:tmpl w:val="F91EB4EC"/>
    <w:lvl w:tplc="B5AAA77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7A19"/>
    <w:multiLevelType w:val="hybridMultilevel"/>
    <w:tmpl w:val="6A6625A6"/>
    <w:lvl w:tplc="3B5485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9048E"/>
    <w:rsid w:val="000A0DEF"/>
    <w:rsid w:val="001A1421"/>
    <w:rsid w:val="001F087F"/>
    <w:rsid w:val="00286EC9"/>
    <w:rsid w:val="00301F07"/>
    <w:rsid w:val="00361330"/>
    <w:rsid w:val="003625C7"/>
    <w:rsid w:val="00597379"/>
    <w:rsid w:val="005F4A7A"/>
    <w:rsid w:val="0067336B"/>
    <w:rsid w:val="00676C72"/>
    <w:rsid w:val="00696A1C"/>
    <w:rsid w:val="00702EE0"/>
    <w:rsid w:val="00786A29"/>
    <w:rsid w:val="00954F3A"/>
    <w:rsid w:val="009D17A2"/>
    <w:rsid w:val="009F16E5"/>
    <w:rsid w:val="00A20CCF"/>
    <w:rsid w:val="00B5789C"/>
    <w:rsid w:val="00CB4950"/>
    <w:rsid w:val="00D55141"/>
    <w:rsid w:val="00E33DDA"/>
    <w:rsid w:val="00E36CF7"/>
    <w:rsid w:val="00EE2B6B"/>
    <w:rsid w:val="00EF0B3B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3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3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St-1665/2017</izvorni_sadrzaj>
    <derivirana_varijabla naziv="DomainObject.Predmet.OznakaBroj_1">St-1665/2017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SAŠA KOLAR j.d.oo.</izvorni_sadrzaj>
    <derivirana_varijabla naziv="DomainObject.Predmet.ProtustrankaFormated_1">  SAŠA KOLAR j.d.oo.</derivirana_varijabla>
  </DomainObject.Predmet.ProtustrankaFormated>
  <DomainObject.Predmet.ProtustrankaFormatedOIB>
    <izvorni_sadrzaj>  SAŠA KOLAR j.d.oo., OIB 16017035996</izvorni_sadrzaj>
    <derivirana_varijabla naziv="DomainObject.Predmet.ProtustrankaFormatedOIB_1">  SAŠA KOLAR j.d.oo., OIB 16017035996</derivirana_varijabla>
  </DomainObject.Predmet.ProtustrankaFormatedOIB>
  <DomainObject.Predmet.ProtustrankaFormatedWithAdress>
    <izvorni_sadrzaj> SAŠA KOLAR j.d.oo., Karlovačka 7/A, 47220 Vojnić</izvorni_sadrzaj>
    <derivirana_varijabla naziv="DomainObject.Predmet.ProtustrankaFormatedWithAdress_1"> SAŠA KOLAR j.d.oo., Karlovačka 7/A, 47220 Vojnić</derivirana_varijabla>
  </DomainObject.Predmet.ProtustrankaFormatedWithAdress>
  <DomainObject.Predmet.ProtustrankaFormatedWithAdressOIB>
    <izvorni_sadrzaj> SAŠA KOLAR j.d.oo., OIB 16017035996, Karlovačka 7/A, 47220 Vojnić</izvorni_sadrzaj>
    <derivirana_varijabla naziv="DomainObject.Predmet.ProtustrankaFormatedWithAdressOIB_1"> SAŠA KOLAR j.d.oo., OIB 16017035996, Karlovačka 7/A, 47220 Vojnić</derivirana_varijabla>
  </DomainObject.Predmet.ProtustrankaFormatedWithAdressOIB>
  <DomainObject.Predmet.ProtustrankaWithAdress>
    <izvorni_sadrzaj>SAŠA KOLAR j.d.oo. Karlovačka 7/A, 47220 Vojnić</izvorni_sadrzaj>
    <derivirana_varijabla naziv="DomainObject.Predmet.ProtustrankaWithAdress_1">SAŠA KOLAR j.d.oo. Karlovačka 7/A, 47220 Vojnić</derivirana_varijabla>
  </DomainObject.Predmet.ProtustrankaWithAdress>
  <DomainObject.Predmet.ProtustrankaWithAdressOIB>
    <izvorni_sadrzaj>SAŠA KOLAR j.d.oo., OIB 16017035996, Karlovačka 7/A, 47220 Vojnić</izvorni_sadrzaj>
    <derivirana_varijabla naziv="DomainObject.Predmet.ProtustrankaWithAdressOIB_1">SAŠA KOLAR j.d.oo., OIB 16017035996, Karlovačka 7/A, 47220 Vojnić</derivirana_varijabla>
  </DomainObject.Predmet.ProtustrankaWithAdressOIB>
  <DomainObject.Predmet.ProtustrankaNazivFormated>
    <izvorni_sadrzaj>SAŠA KOLAR j.d.oo.</izvorni_sadrzaj>
    <derivirana_varijabla naziv="DomainObject.Predmet.ProtustrankaNazivFormated_1">SAŠA KOLAR j.d.oo.</derivirana_varijabla>
  </DomainObject.Predmet.ProtustrankaNazivFormated>
  <DomainObject.Predmet.ProtustrankaNazivFormatedOIB>
    <izvorni_sadrzaj>SAŠA KOLAR j.d.oo., OIB 16017035996</izvorni_sadrzaj>
    <derivirana_varijabla naziv="DomainObject.Predmet.ProtustrankaNazivFormatedOIB_1">SAŠA KOLAR j.d.oo., OIB 16017035996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SAŠA KOLAR j.d.oo.</item>
    </izvorni_sadrzaj>
    <derivirana_varijabla naziv="DomainObject.Predmet.ProtuStrankaListFormated_1">
      <item>SAŠA KOLAR j.d.oo.</item>
    </derivirana_varijabla>
  </DomainObject.Predmet.ProtuStrankaListFormated>
  <DomainObject.Predmet.ProtuStrankaListFormatedOIB>
    <izvorni_sadrzaj>
      <item>SAŠA KOLAR j.d.oo., OIB 16017035996</item>
    </izvorni_sadrzaj>
    <derivirana_varijabla naziv="DomainObject.Predmet.ProtuStrankaListFormatedOIB_1">
      <item>SAŠA KOLAR j.d.oo., OIB 16017035996</item>
    </derivirana_varijabla>
  </DomainObject.Predmet.ProtuStrankaListFormatedOIB>
  <DomainObject.Predmet.ProtuStrankaListFormatedWithAdress>
    <izvorni_sadrzaj>
      <item>SAŠA KOLAR j.d.oo., Karlovačka 7/A, 47220 Vojnić</item>
    </izvorni_sadrzaj>
    <derivirana_varijabla naziv="DomainObject.Predmet.ProtuStrankaListFormatedWithAdress_1">
      <item>SAŠA KOLAR j.d.oo., Karlovačka 7/A, 47220 Vojnić</item>
    </derivirana_varijabla>
  </DomainObject.Predmet.ProtuStrankaListFormatedWithAdress>
  <DomainObject.Predmet.ProtuStrankaListFormatedWithAdressOIB>
    <izvorni_sadrzaj>
      <item>SAŠA KOLAR j.d.oo., OIB 16017035996, Karlovačka 7/A, 47220 Vojnić</item>
    </izvorni_sadrzaj>
    <derivirana_varijabla naziv="DomainObject.Predmet.ProtuStrankaListFormatedWithAdressOIB_1">
      <item>SAŠA KOLAR j.d.oo., OIB 16017035996, Karlovačka 7/A, 47220 Vojnić</item>
    </derivirana_varijabla>
  </DomainObject.Predmet.ProtuStrankaListFormatedWithAdressOIB>
  <DomainObject.Predmet.ProtuStrankaListNazivFormated>
    <izvorni_sadrzaj>
      <item>SAŠA KOLAR j.d.oo.</item>
    </izvorni_sadrzaj>
    <derivirana_varijabla naziv="DomainObject.Predmet.ProtuStrankaListNazivFormated_1">
      <item>SAŠA KOLAR j.d.oo.</item>
    </derivirana_varijabla>
  </DomainObject.Predmet.ProtuStrankaListNazivFormated>
  <DomainObject.Predmet.ProtuStrankaListNazivFormatedOIB>
    <izvorni_sadrzaj>
      <item>SAŠA KOLAR j.d.oo., OIB 16017035996</item>
    </izvorni_sadrzaj>
    <derivirana_varijabla naziv="DomainObject.Predmet.ProtuStrankaListNazivFormatedOIB_1">
      <item>SAŠA KOLAR j.d.oo., OIB 16017035996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SAŠA KOLAR j.d.oo.</izvorni_sadrzaj>
    <derivirana_varijabla naziv="DomainObject.Predmet.ProtustrankaIDrugi_1">SAŠA KOLAR j.d.oo.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SAŠA KOLAR j.d.oo., OIB 16017035996, Karlovačka 7/A, 47220 Vojnić</izvorni_sadrzaj>
    <derivirana_varijabla naziv="DomainObject.Predmet.ProtustrankaIDrugiAdressOIB_1">SAŠA KOLAR j.d.oo., OIB 16017035996, Karlovačka 7/A,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SAŠA KOLAR j.d.oo.</item>
    </izvorni_sadrzaj>
    <derivirana_varijabla naziv="DomainObject.Predmet.SudioniciListNaziv_1">
      <item>FINA regionalni centar Zagreb, podružnica Karlovac</item>
      <item>SAŠA KOLAR j.d.oo.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SAŠA KOLAR j.d.oo., OIB 16017035996, Karlovačka 7/A,47220 Vojnić</item>
    </izvorni_sadrzaj>
    <derivirana_varijabla naziv="DomainObject.Predmet.SudioniciListAdressOIB_1">
      <item>FINA regionalni centar Zagreb, podružnica Karlovac, OIB 85821130368, Vitezovićeva 1,47000 Karlovac</item>
      <item>SAŠA KOLAR j.d.oo., OIB 16017035996, Karlovačka 7/A,47220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16017035996</item>
    </izvorni_sadrzaj>
    <derivirana_varijabla naziv="DomainObject.Predmet.SudioniciListNazivOIB_1">
      <item>, OIB 85821130368</item>
      <item>, OIB 16017035996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1301</properties:Characters>
  <properties:Lines>42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2017-09-28T11:25:00Z</dcterms:created>
  <dc:creator>Matea Bizjak</dc:creator>
  <cp:lastModifiedBy>Matea Bizjak</cp:lastModifiedBy>
  <cp:lastPrinted>2017-09-29T07:14:00Z</cp:lastPrinted>
  <dcterms:modified xmlns:xsi="http://www.w3.org/2001/XMLSchema-instance" xsi:type="dcterms:W3CDTF">2017-09-29T07:15:00Z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