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853" w14:paraId="05ec853" w:rsidRDefault="00F82B37" w:rsidP="001A7250" w:rsidR="001A7250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St-125/2018-22</w:t>
      </w:r>
    </w:p>
    <w:p w:rsidRDefault="00F82B37" w:rsidP="001A7250" w:rsidR="00F82B3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1A7250" w:rsidR="006915A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1A7250" w:rsidR="006915A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1A7250" w:rsidR="006915A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6915A2" w:rsidR="006915A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5A2" w:rsidP="001A7250" w:rsidR="006915A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1A7250" w:rsidR="006915A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Republika Hrvatska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 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sudskoj savjetnici Anamariji Kovačić Milković, u skraćenom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SIERRA CHARTER d.o.o. za turizam i usluge, Primošten, Dubrovačka 21A, OIB: 12784560511</w:t>
      </w:r>
      <w:r w:rsidR="00F82B37">
        <w:rPr>
          <w:rFonts w:cs="Times New Roman" w:eastAsia="Times New Roman" w:hAnsi="Times New Roman" w:ascii="Times New Roman"/>
          <w:sz w:val="24"/>
          <w:szCs w:val="24"/>
          <w:lang w:eastAsia="hr-HR"/>
        </w:rPr>
        <w:t>,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2018,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Ponovno se poziva Financijska agencija u roku od 8 dana od dana dostave ovog zaključka, dostaviti ovom sudu podatak </w:t>
      </w:r>
      <w:r w:rsidRPr="00F82B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 stanju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uvodno označ</w:t>
      </w:r>
      <w:r w:rsidR="00F82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enog dužnika na dan </w:t>
      </w:r>
      <w:r w:rsidR="00F82B37" w:rsidRPr="00F82B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20. srpnja </w:t>
      </w:r>
      <w:r w:rsidRPr="00F82B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2B37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 19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2018. </w:t>
      </w:r>
    </w:p>
    <w:p w:rsidRDefault="001A7250" w:rsidP="001A7250" w:rsidR="001A725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15A2" w:rsidP="006915A2" w:rsidR="001A7250">
      <w:pPr>
        <w:tabs>
          <w:tab w:pos="684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  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 savjetnica</w:t>
      </w:r>
    </w:p>
    <w:p w:rsidRDefault="006915A2" w:rsidP="006915A2" w:rsidR="001A7250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A7250" w:rsidP="001A7250" w:rsidR="001A725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1A7250" w:rsidP="001A7250" w:rsidR="001A72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DNA:</w:t>
      </w:r>
    </w:p>
    <w:p w:rsidRDefault="001A7250" w:rsidP="001A7250" w:rsidR="001A725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1A7250" w:rsidP="001A7250" w:rsidR="001A7250"/>
    <w:p w:rsidRDefault="001A7250" w:rsidP="001A7250" w:rsidR="001A7250"/>
    <w:sectPr w:rsidR="001A7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250"/>
    <w:rsid w:val="001A7250"/>
    <w:rsid w:val="006915A2"/>
    <w:rsid w:val="00EA60C6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2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5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5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5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5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5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15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2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15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15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68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SIERRA CHARTER društvo s ograničenom odgovornošću za turizam i usluge</izvorni_sadrzaj>
    <derivirana_varijabla naziv="DomainObject.Predmet.ProtustrankaFormated_1">  SIERRA CHARTER društvo s ograničenom odgovornošću za turizam i usluge</derivirana_varijabla>
  </DomainObject.Predmet.ProtustrankaFormated>
  <DomainObject.Predmet.ProtustrankaFormatedOIB>
    <izvorni_sadrzaj>  SIERRA CHARTER društvo s ograničenom odgovornošću za turizam i usluge, OIB 12784560511</izvorni_sadrzaj>
    <derivirana_varijabla naziv="DomainObject.Predmet.ProtustrankaFormatedOIB_1">  SIERRA CHARTER društvo s ograničenom odgovornošću za turizam i usluge, OIB 12784560511</derivirana_varijabla>
  </DomainObject.Predmet.ProtustrankaFormatedOIB>
  <DomainObject.Predmet.ProtustrankaFormatedWithAdress>
    <izvorni_sadrzaj> SIERRA CHARTER društvo s ograničenom odgovornošću za turizam i usluge, Dubrovačka 21A , 22202 Primošten</izvorni_sadrzaj>
    <derivirana_varijabla naziv="DomainObject.Predmet.ProtustrankaFormatedWithAdress_1"> SIERRA CHARTER društvo s ograničenom odgovornošću za turizam i usluge, Dubrovačka 21A , 22202 Primošten</derivirana_varijabla>
  </DomainObject.Predmet.ProtustrankaFormatedWithAdress>
  <DomainObject.Predmet.ProtustrankaFormatedWithAdressOIB>
    <izvorni_sadrzaj> SIERRA CHARTER društvo s ograničenom odgovornošću za turizam i usluge, OIB 12784560511, Dubrovačka 21A , 22202 Primošten</izvorni_sadrzaj>
    <derivirana_varijabla naziv="DomainObject.Predmet.ProtustrankaFormatedWithAdressOIB_1"> SIERRA CHARTER društvo s ograničenom odgovornošću za turizam i usluge, OIB 12784560511, Dubrovačka 21A , 22202 Primošten</derivirana_varijabla>
  </DomainObject.Predmet.ProtustrankaFormatedWithAdressOIB>
  <DomainObject.Predmet.ProtustrankaWithAdress>
    <izvorni_sadrzaj>SIERRA CHARTER društvo s ograničenom odgovornošću za turizam i usluge Dubrovačka 21A , 22202 Primošten</izvorni_sadrzaj>
    <derivirana_varijabla naziv="DomainObject.Predmet.ProtustrankaWithAdress_1">SIERRA CHARTER društvo s ograničenom odgovornošću za turizam i usluge Dubrovačka 21A , 22202 Primošten</derivirana_varijabla>
  </DomainObject.Predmet.ProtustrankaWithAdress>
  <DomainObject.Predmet.ProtustrankaWithAdressOIB>
    <izvorni_sadrzaj>SIERRA CHARTER društvo s ograničenom odgovornošću za turizam i usluge, OIB 12784560511, Dubrovačka 21A , 22202 Primošten</izvorni_sadrzaj>
    <derivirana_varijabla naziv="DomainObject.Predmet.ProtustrankaWithAdressOIB_1">SIERRA CHARTER društvo s ograničenom odgovornošću za turizam i usluge, OIB 12784560511, Dubrovačka 21A , 22202 Primošten</derivirana_varijabla>
  </DomainObject.Predmet.ProtustrankaWithAdressOIB>
  <DomainObject.Predmet.ProtustrankaNazivFormated>
    <izvorni_sadrzaj>SIERRA CHARTER društvo s ograničenom odgovornošću za turizam i usluge</izvorni_sadrzaj>
    <derivirana_varijabla naziv="DomainObject.Predmet.ProtustrankaNazivFormated_1">SIERRA CHARTER društvo s ograničenom odgovornošću za turizam i usluge</derivirana_varijabla>
  </DomainObject.Predmet.ProtustrankaNazivFormated>
  <DomainObject.Predmet.ProtustrankaNazivFormatedOIB>
    <izvorni_sadrzaj>SIERRA CHARTER društvo s ograničenom odgovornošću za turizam i usluge, OIB 12784560511</izvorni_sadrzaj>
    <derivirana_varijabla naziv="DomainObject.Predmet.ProtustrankaNazivFormatedOIB_1">SIERRA CHARTER društvo s ograničenom odgovornošću za turizam i usluge, OIB 12784560511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SIERRA CHARTER društvo s ograničenom odgovornošću za turizam i usluge</item>
    </izvorni_sadrzaj>
    <derivirana_varijabla naziv="DomainObject.Predmet.ProtuStrankaListFormated_1">
      <item>SIERRA CHARTER društvo s ograničenom odgovornošću za turizam i usluge</item>
    </derivirana_varijabla>
  </DomainObject.Predmet.ProtuStrankaListFormated>
  <DomainObject.Predmet.ProtuStrankaListFormatedOIB>
    <izvorni_sadrzaj>
      <item>SIERRA CHARTER društvo s ograničenom odgovornošću za turizam i usluge, OIB 12784560511</item>
    </izvorni_sadrzaj>
    <derivirana_varijabla naziv="DomainObject.Predmet.ProtuStrankaListFormatedOIB_1">
      <item>SIERRA CHARTER društvo s ograničenom odgovornošću za turizam i usluge, OIB 12784560511</item>
    </derivirana_varijabla>
  </DomainObject.Predmet.ProtuStrankaListFormatedOIB>
  <DomainObject.Predmet.ProtuStrankaListFormatedWithAdress>
    <izvorni_sadrzaj>
      <item>SIERRA CHARTER društvo s ograničenom odgovornošću za turizam i usluge, Dubrovačka 21A , 22202 Primošten</item>
    </izvorni_sadrzaj>
    <derivirana_varijabla naziv="DomainObject.Predmet.ProtuStrankaListFormatedWithAdress_1">
      <item>SIERRA CHARTER društvo s ograničenom odgovornošću za turizam i usluge, Dubrovačka 21A , 22202 Primošten</item>
    </derivirana_varijabla>
  </DomainObject.Predmet.ProtuStrankaListFormatedWithAdress>
  <DomainObject.Predmet.ProtuStrankaListFormatedWithAdressOIB>
    <izvorni_sadrzaj>
      <item>SIERRA CHARTER društvo s ograničenom odgovornošću za turizam i usluge, OIB 12784560511, Dubrovačka 21A , 22202 Primošten</item>
    </izvorni_sadrzaj>
    <derivirana_varijabla naziv="DomainObject.Predmet.ProtuStrankaListFormatedWithAdressOIB_1">
      <item>SIERRA CHARTER društvo s ograničenom odgovornošću za turizam i usluge, OIB 12784560511, Dubrovačka 21A , 22202 Primošten</item>
    </derivirana_varijabla>
  </DomainObject.Predmet.ProtuStrankaListFormatedWithAdressOIB>
  <DomainObject.Predmet.ProtuStrankaListNazivFormated>
    <izvorni_sadrzaj>
      <item>SIERRA CHARTER društvo s ograničenom odgovornošću za turizam i usluge</item>
    </izvorni_sadrzaj>
    <derivirana_varijabla naziv="DomainObject.Predmet.ProtuStrankaListNazivFormated_1">
      <item>SIERRA CHARTER društvo s ograničenom odgovornošću za turizam i usluge</item>
    </derivirana_varijabla>
  </DomainObject.Predmet.ProtuStrankaListNazivFormated>
  <DomainObject.Predmet.ProtuStrankaListNazivFormatedOIB>
    <izvorni_sadrzaj>
      <item>SIERRA CHARTER društvo s ograničenom odgovornošću za turizam i usluge, OIB 12784560511</item>
    </izvorni_sadrzaj>
    <derivirana_varijabla naziv="DomainObject.Predmet.ProtuStrankaListNazivFormatedOIB_1">
      <item>SIERRA CHARTER društvo s ograničenom odgovornošću za turizam i usluge, OIB 12784560511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SIERRA CHARTER društvo s ograničenom odgovornošću za turizam i usluge</izvorni_sadrzaj>
    <derivirana_varijabla naziv="DomainObject.Predmet.ProtustrankaIDrugi_1">SIERRA CHARTER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SIERRA CHARTER društvo s ograničenom odgovornošću za turizam i usluge, OIB 12784560511, Dubrovačka 21A , 22202 Primošten</izvorni_sadrzaj>
    <derivirana_varijabla naziv="DomainObject.Predmet.ProtustrankaIDrugiAdressOIB_1">SIERRA CHARTER društvo s ograničenom odgovornošću za turizam i usluge, OIB 12784560511,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St-125/2018-8</izvorni_sadrzaj>
    <derivirana_varijabla naziv="DomainObject.Predmet.OdlukaRjesenje.Oznaka_1">St-125/2018-8</derivirana_varijabla>
  </DomainObject.Predmet.OdlukaRjesenje.Oznaka>
  <DomainObject.Predmet.SudioniciListNaziv>
    <izvorni_sadrzaj>
      <item>FINA - Podružnica Šibenik</item>
      <item>SIERRA CHARTER društvo s ograničenom odgovornošću za turizam i usluge</item>
    </izvorni_sadrzaj>
    <derivirana_varijabla naziv="DomainObject.Predmet.SudioniciListNaziv_1">
      <item>FINA - Podružnica Šibenik</item>
      <item>SIERRA CHARTER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SIERRA CHARTER društvo s ograničenom odgovornošću za turizam i usluge, OIB 12784560511, Dubrovačka 21A ,22202 Primošten</item>
    </izvorni_sadrzaj>
    <derivirana_varijabla naziv="DomainObject.Predmet.SudioniciListAdressOIB_1">
      <item>FINA - Podružnica Šibenik, OIB 85821130368, Perivoj L. Marune 1,22000 Šibenik</item>
      <item>SIERRA CHARTER društvo s ograničenom odgovornošću za turizam i usluge, OIB 12784560511,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12784560511</item>
    </izvorni_sadrzaj>
    <derivirana_varijabla naziv="DomainObject.Predmet.SudioniciListNazivOIB_1">
      <item>, OIB 85821130368</item>
      <item>, OIB 12784560511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705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2018-09-19T09:10:00Z</dcterms:created>
  <dc:creator>Anamarija Kovačić Milković</dc:creator>
  <cp:lastModifiedBy>Anita Ivandić</cp:lastModifiedBy>
  <cp:lastPrinted>2018-09-19T12:07:00Z</cp:lastPrinted>
  <dcterms:modified xmlns:xsi="http://www.w3.org/2001/XMLSchema-instance" xsi:type="dcterms:W3CDTF">2018-09-19T12:08:00Z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(St-125-18-stanje na određeni dan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