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f153" w14:paraId="2baf153" w:rsidRDefault="00C24AF8" w:rsidP="00C24AF8" w:rsidR="00C24AF8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AF8" w:rsidP="00C24AF8" w:rsidR="00C24AF8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24AF8" w:rsidP="00C24AF8" w:rsidR="00C24AF8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C24AF8" w:rsidP="00A0019A" w:rsidR="00C24AF8" w:rsidRPr="00A0019A">
      <w:pPr>
        <w:pStyle w:val="Naslov1"/>
      </w:pPr>
      <w:r w:rsidRPr="00A0019A">
        <w:t>Zagreb, Amruševa 2/II</w:t>
      </w:r>
    </w:p>
    <w:p w:rsidRDefault="00C24AF8" w:rsidP="00C24AF8" w:rsidR="00C24AF8">
      <w:pPr>
        <w:jc w:val="both"/>
      </w:pPr>
    </w:p>
    <w:p w:rsidRDefault="00C24AF8" w:rsidP="00C24AF8" w:rsidR="00C24AF8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sz w:val="24"/>
          <w:szCs w:val="24"/>
        </w:rPr>
        <w:t xml:space="preserve"> </w:t>
      </w:r>
    </w:p>
    <w:p w:rsidRDefault="00C24AF8" w:rsidP="00C24AF8" w:rsidR="00C24AF8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C24AF8" w:rsidP="009E641E" w:rsidR="00C24AF8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C24AF8" w:rsidP="009E641E" w:rsidR="00C24AF8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J E Š E NJ E</w:t>
      </w:r>
    </w:p>
    <w:p w:rsidRDefault="00C24AF8" w:rsidP="00C24AF8" w:rsidR="00C24AF8">
      <w:pPr>
        <w:jc w:val="center"/>
        <w:rPr>
          <w:b/>
          <w:sz w:val="24"/>
        </w:rPr>
      </w:pPr>
    </w:p>
    <w:p w:rsidRDefault="00C24AF8" w:rsidP="00C24AF8" w:rsidR="00C24AF8" w:rsidRPr="00C716BA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 xml:space="preserve">D U ZAGREBU, po sucu </w:t>
      </w:r>
      <w:r>
        <w:rPr>
          <w:sz w:val="24"/>
          <w:szCs w:val="24"/>
        </w:rPr>
        <w:t>tog suda</w:t>
      </w:r>
      <w:r w:rsidRPr="00C716BA">
        <w:rPr>
          <w:sz w:val="24"/>
          <w:szCs w:val="24"/>
        </w:rPr>
        <w:t xml:space="preserve"> </w:t>
      </w:r>
      <w:r w:rsidR="00A0019A">
        <w:rPr>
          <w:sz w:val="24"/>
          <w:szCs w:val="24"/>
        </w:rPr>
        <w:t>Vesni Sremac Šoštar</w:t>
      </w:r>
      <w:r w:rsidRPr="00C716BA">
        <w:rPr>
          <w:sz w:val="24"/>
          <w:szCs w:val="24"/>
        </w:rPr>
        <w:t xml:space="preserve">, kao </w:t>
      </w:r>
      <w:r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 xml:space="preserve">, u </w:t>
      </w:r>
      <w:r>
        <w:rPr>
          <w:sz w:val="24"/>
          <w:szCs w:val="24"/>
        </w:rPr>
        <w:t>pred</w:t>
      </w:r>
      <w:r w:rsidRPr="00C716BA">
        <w:rPr>
          <w:sz w:val="24"/>
          <w:szCs w:val="24"/>
        </w:rPr>
        <w:t xml:space="preserve">stečajnom postupku nad dužnikom </w:t>
      </w:r>
      <w:r w:rsidR="00A0019A" w:rsidRPr="00991CC6">
        <w:rPr>
          <w:sz w:val="24"/>
          <w:szCs w:val="24"/>
          <w:lang w:val="pt-BR"/>
        </w:rPr>
        <w:t>GRANOLIO d.d. za proizvodnju, trgovinu i usluge iz Zagreba, Budmanijeva 5, OIB: 59064993527</w:t>
      </w:r>
      <w:r w:rsidRPr="00C716BA">
        <w:rPr>
          <w:sz w:val="24"/>
          <w:szCs w:val="24"/>
        </w:rPr>
        <w:t xml:space="preserve">, 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 xml:space="preserve">održanog dana </w:t>
      </w:r>
      <w:r w:rsidR="00A0019A">
        <w:rPr>
          <w:sz w:val="24"/>
          <w:szCs w:val="24"/>
        </w:rPr>
        <w:t>19. listopada 2017</w:t>
      </w:r>
      <w:r w:rsidRPr="00C716BA">
        <w:rPr>
          <w:sz w:val="24"/>
          <w:szCs w:val="24"/>
        </w:rPr>
        <w:t>.</w:t>
      </w:r>
    </w:p>
    <w:p w:rsidRDefault="00C24AF8" w:rsidP="00C24AF8" w:rsidR="00C24AF8" w:rsidRPr="00025D5B">
      <w:pPr>
        <w:widowControl/>
        <w:jc w:val="both"/>
        <w:rPr>
          <w:sz w:val="40"/>
          <w:szCs w:val="40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030049" w:rsidR="00030049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030049" w:rsidP="00C24AF8" w:rsidR="00030049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9E641E" w:rsidP="00C24AF8" w:rsidR="009E641E">
      <w:pPr>
        <w:widowControl/>
        <w:jc w:val="center"/>
        <w:rPr>
          <w:b/>
          <w:sz w:val="24"/>
          <w:szCs w:val="24"/>
        </w:rPr>
      </w:pPr>
    </w:p>
    <w:p w:rsidRDefault="00C24AF8" w:rsidP="009E641E" w:rsidR="00C24AF8" w:rsidRPr="00151FCB">
      <w:pPr>
        <w:widowControl/>
        <w:rPr>
          <w:sz w:val="24"/>
          <w:szCs w:val="24"/>
        </w:rPr>
      </w:pPr>
    </w:p>
    <w:p w:rsidRDefault="009E641E" w:rsidP="009E641E" w:rsidR="009E641E">
      <w:pPr>
        <w:widowControl/>
        <w:jc w:val="both"/>
        <w:rPr>
          <w:b/>
          <w:sz w:val="24"/>
          <w:szCs w:val="24"/>
        </w:rPr>
        <w:sectPr w:rsidSect="00E61CCA" w:rsidR="009E641E">
          <w:headerReference w:type="even" r:id="rId10"/>
          <w:headerReference w:type="default" r:id="rId11"/>
          <w:headerReference w:type="first" r:id="rId12"/>
          <w:pgSz w:h="16838" w:w="11906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C24AF8" w:rsidP="00C24AF8" w:rsidR="00C24AF8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lastRenderedPageBreak/>
        <w:t>I    Utvrđene tražbine:</w:t>
      </w:r>
    </w:p>
    <w:p w:rsidRDefault="008337F4" w:rsidP="008337F4" w:rsidR="008337F4">
      <w:pPr>
        <w:rPr>
          <w:b/>
          <w:sz w:val="24"/>
          <w:szCs w:val="24"/>
        </w:rPr>
      </w:pPr>
    </w:p>
    <w:p w:rsidRDefault="008337F4" w:rsidP="008337F4" w:rsidR="008337F4">
      <w:pPr>
        <w:rPr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437"/>
        <w:gridCol w:w="5289"/>
        <w:gridCol w:w="1550"/>
        <w:gridCol w:w="4226"/>
        <w:gridCol w:w="1716"/>
      </w:tblGrid>
      <w:tr w:rsidTr="00DB5AD3" w:rsidR="008337F4" w:rsidRPr="0000416C">
        <w:trPr>
          <w:trHeight w:val="189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b/>
                <w:bCs/>
                <w:sz w:val="24"/>
                <w:szCs w:val="24"/>
              </w:rPr>
            </w:pPr>
            <w:r w:rsidRPr="0000416C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b/>
                <w:bCs/>
                <w:sz w:val="24"/>
                <w:szCs w:val="24"/>
              </w:rPr>
            </w:pPr>
            <w:r w:rsidRPr="0000416C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b/>
                <w:bCs/>
                <w:sz w:val="24"/>
                <w:szCs w:val="24"/>
              </w:rPr>
            </w:pPr>
            <w:r w:rsidRPr="0000416C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b/>
                <w:bCs/>
                <w:sz w:val="24"/>
                <w:szCs w:val="24"/>
              </w:rPr>
            </w:pPr>
            <w:r w:rsidRPr="0000416C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416C">
              <w:rPr>
                <w:b/>
                <w:bCs/>
                <w:color w:val="000000"/>
                <w:sz w:val="24"/>
                <w:szCs w:val="24"/>
              </w:rPr>
              <w:t>Priznata tražbina</w:t>
            </w:r>
          </w:p>
          <w:p w:rsidRDefault="004F0539" w:rsidP="008337F4" w:rsidR="004F0539" w:rsidRPr="000041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u HRK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ABRAHAM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22441384946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Ivana Granđe 37, 43000 Bjelovar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770,63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ADDIKO BANK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35.428.388,34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ADRIATICA DUNAV, d.o.o. za proizvodnju gnojiva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19669028337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Vinkovačka 56, 32000 Vukovar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1.629.658,52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AGENCIJA ZA INTEGRALNI TRANSPORT, d.o.o. (AGIT d.o.o.)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42650506038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Heinzelova 51,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1.224.474,21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AGIĆ-OBRT ZA PRIJEVOZ I USLUGE vl.ĐURO AGIĆ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97527094729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Radićeva 1, 35250 Oriovac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9.654,43</w:t>
            </w:r>
          </w:p>
        </w:tc>
      </w:tr>
      <w:tr w:rsidTr="00DB5AD3" w:rsidR="008337F4" w:rsidRPr="0000416C">
        <w:trPr>
          <w:trHeight w:val="9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AGRA-INVEST d.o.o. za proizvodnju i trgovinu na veliko i malo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89898008345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J.Haulika 25, 43000 Bjelovar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1.859,90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AGRALIS d.o.o. za proizvodnju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13722938070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Vj.Augusta Cesarca 16,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2.267,87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AGRIMATCO d.o.o. za proizvodnju, trgovinu i usluge u poljoprivrednoj djelatnosti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24373689835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Jelengradska 12, 31208 Petrijevci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825,01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 TRANSPORT d.o.o. javni prijevoz, trgovina i proizvodnja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43002544205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Bračka 17, 31400 Đakovo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5.409,39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AGROBEKETINCI d.o.o. za poljoprivrednu proizvodnju, usluge i trgovinu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00081039067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Čepinska 38, 31403 Beketinci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AGROCHEM-MAKS d.o.o. za trgovinu, proizvodnju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74907633394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žrtava fašizma 6,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16.538.762,36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AGRO-IM, obrt za proizvodnju, usluge i trgovinu, vl. Mijo Matković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83219556748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Glavina Donja 337 B, 21260 Glavina Donja - Imotski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191.872,28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AGRO-KON d.o.o. za uvoz-izvoz,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06305051964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Moslavačka 20,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1.315,76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AGROKOR - TRGOVINA d.o.o. za proizvodnju i trgovinu poljoprivrednim proizvodima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40715974731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Dražena Petrovića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9.685.937,08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AGROMAIS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01241022425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cesta 72A,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1.593.490,61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AGROPROTEINKA d.d. za zbrinjavanje i toplinsku preradu nusproizvoda životinjskog podrijetla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80695452345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Strojarska cesta 11,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169,00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AGROSAN d.o.o. za DDD poslove, kontrolu robe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46882399204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Hermanova 13,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14.843,75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AKADEMIJA ZA JEZIK, GOVOR I TEKST d.o.o. za poduku i prevođenje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41852522819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Trnac 47,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393,75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ALCA ZAGREB d.o.o. za uvoz, izvoz i trgovinu na veliko i malo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58353015102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Koledovčina 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ALEKSANDAR MIHAJLOVIĆ PR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 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Milana Džanića 17, 21000 Novi Sad, Srbija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2.752,20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ALETA d.o.o. za proizvodnju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40382428949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Tribanjska Ulica 2, 23000 Zadar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202,50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ALIVOJVODIĆ STEVO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67814700946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Antuna Mihanovića 50, 43293 Mali Zdenci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61,62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ALTICOM d.o.o. za graditeljstvo,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83630676739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Stjepana Radića 17, 31220 Višnjevac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10.125,00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AMARILIS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35063921066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Zvonimira 99, 32100 Vinkovci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205.929,55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ANDRIĆ JASMINA samostal. poljoprivrednik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92923711490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Mostarska  6, 10310 Ivanić-Grad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756,00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ANTONIO-VAG d.o.o. za trgovinu i ugostiteljstvo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42708759864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Podbablje Gornje bb, 21262 Podbablje Gornje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6.010,25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AP Anđelić-uslužni obrt vl.ANTE ANĐELIĆ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84908086138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Dolenica 12B, 10250 Lučko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5.000,00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AQUALIS LINEA d.o.o. za graditeljstvo,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87413647239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Ljube Babića 8, 10450 Jastrebarsko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13.641,98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ARDENTER d.o.o. za servisiranje vatrogasnih aparata,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57293115850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Omladinska 17, 31431 Livana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3.350,00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ARENA 2, OBRT ZA PROIZVODNJU I TRGOVINU, vl. NEDŽAT SAMAHODAJ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21411158312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Ivana Pergošića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2.850,00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ASTRON jednostavno d.o.o. za trgovinu, prijevoz i usluge u stečaju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37528042025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Zvonimira 7a, 31326 Novi Čeminac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1.047,37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ATEST-KONTROLA d.o.o. za stručne poslove zaštite na radu, tehničko ispitivanje i analizu, kontrolu i druge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14013273931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Ul. Svetog Mateja 124,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12.918,75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ATLAS COPCO d.o.o. za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80829168312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cesta 143A,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7.487,90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AUCTOR d.o.o. za poslovno savjetovanje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19203050598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Dežmanova 5,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483,33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 CENTAR DUO d.o.o. za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80359058633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Svetog Leopolda Mandića 111 C,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579,87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 "ČESNIK" vl. ROZALIJA ČESNIK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25618332891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Tomislava 81, 33410 Suhopolje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65.097,55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 "KOZINA" vl. VESNA KOZINA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83014080925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Vukovarska 2, 34000 Požega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8.325,62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 KRIJAN vl.VESNA KRIJAN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81906572691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Osječka 252,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56.874,87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 KRIŽIĆ vl. MATO KRIŽIĆ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34727887922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Branimirova 146A,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211,60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 LUKŠA vl. RENATA LUKŠA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58896556536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Franje fujsa 6, 33000 Virovitica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658,45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Autoprijevoznički obrt "AUTOPRIJEVOZNIK" vl. DAVOR HEROUT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34939705288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Mate Lovraka 97, 43293 Veliki Zdenci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138.888,13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AUTOPRIJEVOZNIČKI OBRT ANĐELIĆ vl.IVICA ANĐELIĆ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07342537692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Dragutina Rakovca 81, 35000 Bukovlje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91.971,73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AUTOPRIJEVOZNIČKI OBRT vl. ZLATAN JERKOVIĆ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75781726322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Vrbskih žrtava 34, 35207 Gornja Vrba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2.500,00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 FRANJO ANĐELIĆ-Prijevoz tereta cestom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32016775911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Slavonska 33, 10410 Gradići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33.935,31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 TIHOMIR GAICA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27112811469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Narta 115, 43247 Narta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23.302,60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GORAN BEVANDA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20471128754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Dunavska 2,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31.028,05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57.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IVAN MILOŠ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05380330833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PetrovacC 8, 31512 Feričanci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219.454,50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IVIĆ JERKOVIĆ vl MARIO JERKOVIĆ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58700981967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Augustina Jarića 74a,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267.524,30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JOSIP ŽIGER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23424346180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Novi Glog 39, 48214 Sveti Ivan Žabno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94.973,24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MATO JARIĆ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41344816833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Kardinala Alojzija Stepinca 55, 35224 Sikirevci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35,34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MLADEN PERVAN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05799563517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 165, 10370 Velika Ostrna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67.037,41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NIKOLA PERVAN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69667049067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 165, 10370 Velika Ostrna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37.535,73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PERO KRIJAN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62186779677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B.Kašića 10A,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518,05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STANKO BARIŠIĆ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56705576304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Vesela 4A, 34310 Vesela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48.405,90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STJEPAN PERVAN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91005558240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 165, 10370 Velika Ostrna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254.107,60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VLADIMIR MEZNARIĆ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32922634835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Koče Racina 5, 40000 Čakovec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10.967,56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 ŽELJKO PRUSINA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91754190784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Šestinac 3/3,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955,44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AUTOPRIJEVOZNIK, autoprijevoznički obrt vl. IVICA KATINIĆ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14998078863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Kolara IV 38,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11.462,04</w:t>
            </w:r>
          </w:p>
        </w:tc>
      </w:tr>
      <w:tr w:rsidTr="00A421D4" w:rsidR="008337F4" w:rsidRPr="0000416C">
        <w:trPr>
          <w:trHeight w:val="283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45.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12933687795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Remetinec 5f,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1.562,40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AUTO-REOR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57868130781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Sv.Lepolda Mandića 48b,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6.250,00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AUTOZUBAK d.o.o. za popravak, održavanje i trgovinu automobilima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39135989747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117, 10410 Velika Gorica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8.957,35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AZURIT USLUGE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84719307039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Trpanjska 47,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69,51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BAGUDIĆ, Obrt za prijevoz, trgovinu i usluge vl. IVAN BAGUDIĆ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30344262968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Perićeva 47, 31422 Gorjani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7.875,00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BALOG d.o.o. za cestovni prijevoz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19637898751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Lovre Matačića 18, 31500 Našice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262.209,99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BALTAZAR izdavačka i tiskarska djelatnost, trgovina i usluge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59861399113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Obrtnička 6, 48000 Koprivnica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31.840,50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BARANJA d.o.o. za zastupanje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49878710561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Vincenta iz Kastva 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98.737,52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Baranjski vodovod d.o.o. za vodoopskrbu i odvodnju Beli Manastir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15843910109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A. Stepinca 7, 31300 Beli Manastir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26,26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BEIĆ PRIJEVOZ, Obrt za cestovni prijevoz vl. KATICA PERIĆ-LUŠIĆ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87509474658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Ante Starčevića 26, 35210 Vrpolje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1.149,75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82.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BEK-PROMET d.o.o. za trgovinu u stečaju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15704634798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Augusta Šenoe 14, 43000 Bjelovar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110,10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BENUSSI d.o.o. za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87971197112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Fažanska cesta 86, 52212 Fažana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2.645,25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BEUK MIRUŠKA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87788615872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Ignaca franciškovića 57, 43270 Veliki Grđevac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594,00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BIKIĆ, Obrt za prijevoz i poljoprivredu vl.ANTO BIKIĆ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74433142639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Kolodvorska 43, 31403 Široko 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35,26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BILEN PRIJEVOZ, PRIJEVOZNIČKO-TRGOVAČKI OBRT vl.ANA BILEN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97779853635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Antuna Mihanovića 18, 32271 Andrijaševci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24.604,83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BILIĆ - OBRT U POLJOPRIVREDI, VL. ZVONKO BILIĆ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85807620505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 25, 31417 Piškorevci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121,68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BIOGAL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37341468914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N.Š.Zrinskog 2f, 31220 Višnjevac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4.999,39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BIONATURA BIDON VODE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34227393978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Rakitnica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486,25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BIRTIĆ FILIP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76057322557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Luke Klaića 63, 35210 Stari Perkovci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45,05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BIRTIĆ FINKA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14644467680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Luke Klaića 63, 35210 Stari Perkovci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47,38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BLANKA NOVA-OBRT ZA PRIJEVOZ I POLJOPRIVREDU vl.KATICA FOGADIĆ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46179057835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Josipa Jurja Strossmayera 19, 31411 Trnava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1.802,36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BOLF d.o.o. za trgovinu, usluge i proizvodnju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95449332614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Rendićeva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3.125,00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BOŠNJAKOVIĆ JANJA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30067208694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Sredanci 29, 35216 Sredanci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694,73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349.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BOŽJAKOVINA, d.d. za proizvodnju i promet poljoprivrednim proizvodima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66671729980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Božjakovečka 6, 10370 Božjakovina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3.075,00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BUDISELIĆ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39056801293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Franje Gažija 20, 10340 Vrbovec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54.253,88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BURE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30311115193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Odranska 15, 23210 Biograd Na Moru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40,62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BUTERIN&amp;POSAVEC odvjetničko društvo,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88443826619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Draškovićeva 82,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8.359,37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CARGO AS, međunarodno otpremništvo,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23324195434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Bjelovarska 32,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4.811,55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CENTAR ZA KOMBINIRANI TRANSPORT ZAGREB, d.d. za proizvodnju, prijevoz, otpremništvo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49800593791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senjskih uskoka 7-8,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367.169,75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CEZAREJA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44343542645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Kolodvorska 2, 32245 Nijemci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667.082,70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CHROMOS AGRO d.d. proizvodnja sredstava za zaštitu bilja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82790074844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Radnička cesta 173n,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440,70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CIM BANQUE SA Geneve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Rue merle d Aubigne 16, 1207 Geneve, Švicarska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38.649.765,00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COLONELLO trgovina na veliko i malo vl. VLADIMIR KRAJNOVIĆ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82296832702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Donjodravska obala 14,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1.384,00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COMP-ASTOR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Rakani bb, 79220 Novi Grad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38.002,67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CORNI jednostavno d.o.o. za proizvodnju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83128984419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Palešnik 146A, 43284 Palešnik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3.965,77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CORNMILL-TRADE Kft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both"/>
              <w:rPr>
                <w:b/>
                <w:bCs/>
                <w:sz w:val="24"/>
                <w:szCs w:val="24"/>
              </w:rPr>
            </w:pPr>
            <w:r w:rsidRPr="0000416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Kepiro utca 9, 1053, Budimpešta, Mađarska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1.864.071,03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114.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COSMOSOL društvo za sanitarnu zaštitu, proizvodnju, promet i usluge d.o.o.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97908240621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Sv. L.B.Mandića 111g, 31000 Osijek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216.215,62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3.978,83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CROATIAKONTROLA VUKOVAR d.o.o. za kontrolu robe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91298369970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Dunavski prilaz 3, 32000 Vukovar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113.702,65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CRODUX PLIN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50388109754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Opatovina 36,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7.441,60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ČIKO TRANSPORT d.o.o. za prijevoz, usluge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92832783840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Vranduk 125, 34000 Požega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611.902,37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ČOLAK, obrt za trgovinu i prijevoz vl. SNJEŽANA ČOLAK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27925733223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Vinkovačka ulica 43, 32271 Rokovci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54.845,28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649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ČVEK ŽELJKO - PG RASTINA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77278542733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Ante Starčevića 57, 31400 Kuševac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140.574,50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DA-DA TEHNIKA d.o.o. za proizvodnju, usluge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69339541244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Krapinska 19,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1.687,50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DANON d.o.o. za trgovinu na veliko i malo, uvoz i izvoz, zastupanje stranih tvrtki i turizam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08285160598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Ledinska 7, 10255 Donji Stupnik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3.732,62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DAS-TRANS d.o.o. za prijevoz i trgovinu u stečaju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10398113166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Novo Pračno 111, 44000 Sisak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14.832,52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DAVEL d.o.o. za inženjering, montažu i održavanje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42356431391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Svilajska 30E,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14.100,00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DENA-ŠPED COMPANY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Dositeja Obradovića 10, 22320 Inđija, Srbija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188.702,53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DIM-MES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71968165400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Poljana br. 7, 22320 Drniš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1.508,57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134.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DIMNJAČAR NENADIĆ, Dimnjačarski obrt  vl. JOSIP NENADIĆ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83877824201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Vjekoslava Bacha 32, 35000 Slavonski Brod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2.500,00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DIRECTUS d.o.o. za transport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35573612931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Josipa Bašića 67,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29.696,48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DOBRANIĆ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96522057450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Rade Končara 71, 40315 Mursko Središće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33.373,30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DOM ZDRAVLJA NAŠICE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03460102126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Bana Jelačića 10, 31500 Našice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2.760,00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DORON, d.o.o. za unutarnju i vanjsku trgovinu, transport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22692239697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Kneza Trpimira 45, 34000 Požega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2.250,00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DRINKOMATIC d.o.o.B152 za trgovinu, usluge i ugostiteljstvo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76549264157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Juraši 34, 51216 Viškovo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1.460,00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DT LOGISTIKA, obrt za usluge i prijevoz  vl.DAVID ŠARIĆ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86623183139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Industrijska 30, 34000 Požega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46.437,50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DUDAŠ, obrt za prijevoz i trgovinu vl.ŽELJKO  DUDAŠ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03215263136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Zmajevac 24, 31400 Ivanovci Đakovački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332,13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ELEKTROMEHANIKA "BERGER" vl. ROBERT BERGER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39651558047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Štefa Kuzmića 13, 10373 Ivanja Reka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23.255,00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ELEKTROSERVIS "ELMES" vl.JOSIP ŠUFLAJ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90335026098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Slavka Kolara 50, 43231 Ivanska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3.169,80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ENZIM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58627407452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Franje Račkoga 12,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5.616,95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EOS-Z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12837854839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Dežmanova 5,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1.615,89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ERDEG PRIJEVOZ, prijevoznički obrt  vl.TOMISLAV ERDEG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26508194027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J.Kozarca 5, 31226 Dalj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17.485,52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ERSTE &amp; STEIERMÄRKISCHE BANK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Jadranski trg 3a, 51000 Rijeka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95.465.099,02 kn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156.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ERSTE FACTORING d.o.o. za factoring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10194059689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Ivana Lučića 2,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66.427.573,24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EUROAGRAR opšta poljoprivredna zadruga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Ratkovac bb, 74214 Prnjavor, Bosna i Hercegovina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22.145,57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EUROINSPEKT CROATIAKONTROLA d.o.o. za kontrolu robe i inženjering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50024748563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Karlovačka cesta 4L,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997.346,43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EUROKONTROLA d.o.o. za kontrolu kvalitete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99716972323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Vijenac Petrove Gore 21,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500,70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EUROLOGSYSTEM DOO BEOGRAD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ul. Nemanjina 40/II, 11000 Beograd, Srbija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94.788,88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EURO-TIM d.o.o. za poljoprivredu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37607749313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Kujnik 61, 35250 Oriovac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481,27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F.M. SITO d.o.o. za proizvodnju, promet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78219275003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Studenačka 18,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22.460,54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FEMEX-AGRO KFT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Gabor Utca 4.I.5., 7600 Pecs, Mađarska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4.888,06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FERDINAND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96944529929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Stjepana Ladiše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63,75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FIERO j.d.o.o.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52169805441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Štuk 1, 10251 Demerje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73,34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FILIP PROMET vl. ANTUN VAČIĆ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68096723257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Tiskalovci 40, 35252 Slobodnica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845,98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174,29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FINVEST CORP d.d.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40819225982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Ivana Gorana Kovačića 24, 51306 Čabar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336,00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FIRASTONE d.o.o. za proizvodnju, trgovinu, usluge, uvoz-izvoz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27117122420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Donje Svetice 31,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568,75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171.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FIRMUS d.o.o. za proizvodnju i usluge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69528869680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Vladimira Nazora 74, 35250 Oriovac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21.230,13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FLASH PROMET d.o.o. za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98107472745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Vrapčanska ulica 98,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105.108,81</w:t>
            </w:r>
          </w:p>
        </w:tc>
      </w:tr>
      <w:tr w:rsidTr="00DB5AD3" w:rsidR="008337F4" w:rsidRPr="0000416C">
        <w:trPr>
          <w:trHeight w:val="9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FORIVIA veterinarska ambulanta za male i velike životinje d.o.o. u stečaju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37885682288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Bartola Kašića 56,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1.915,69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FORTIS FACTORING d.o.o. za faktoring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19787621150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žrtava fašizma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72.361,63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FRANIĆ IVAN PRIJEVOZNIK, vl. Ivan Franić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70233622977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Voćarska 1, 34322 Završje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2.294,37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FUNARIĆ PAVO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53788136780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Stjepana Radića 7, 35210 Stari Perkovci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164,00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FURMAN jednostavno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22799398544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Lipovački put 53, 32000 Vukovar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2.337,50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G.T.B. (GUMENO TEHNIČKA BRTVILA), VL. IVICA ĆURIĆ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33001753417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Veliko Korenovo 6, 43000 Veliko Korenovo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11.350,00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GALKO TRANS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52995732009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Sv. L. B. Mandića 189c,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28.731,79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GARDENOS d.o.o. za trgovinu, proizvodnju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92703985752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F. K. Frankopana 162,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11.047,50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GAŠPIĆ, obrt za prijevoz i usluge, vl. Sunčica Gašpić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92565630241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Draganići 22B, 47201 Draganić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90.448,72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GEBRUDER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74651430516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Tomislava 80, 31222 Bizovac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4.036,50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GEBRÜDER WEISS društvo s ograničenom odgovornšću za prijevoz i špediciju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05216322294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Jankomir 25,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19.492,77</w:t>
            </w:r>
          </w:p>
        </w:tc>
      </w:tr>
      <w:tr w:rsidTr="00A421D4" w:rsidR="008337F4" w:rsidRPr="0000416C">
        <w:trPr>
          <w:trHeight w:val="127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187.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GENERA d.d. za razvoj i proizvodnju farmaceutskih proizvoda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25555531112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Svetonedeljska cesta 2, 10436 Kalinovica - Rakov Potok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404.544,89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GENERAL GRAINS Ltd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Via Motta 18, 6830 Chiasso, Švicarska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6.413,24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GENERAL GRAINS Ltd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Clifton, bristol BS8 4EJ, Velika Britanija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58.190,07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GLAZIR d.o.o. za proizvodnju i preradu voća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58767554828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Posavska ulica 59, 10370 Oborovo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3.936,73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GOJA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42545387830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Osječka 112, 33000 Virovitica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39.252,00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GOLIĆ TRADE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Romanovci 17, 78400 Gradiška, Bosna i Hercegovina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1.100,14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GRAD ČAZMA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81963437417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Čazmanskog Kaptola 13, 43240 Čazma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21.876,31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GRAD SLAVONSKI BROD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58007872049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Vukovarska 1,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3.384,87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9.938,94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GRADSKO STAMBENO KOMUNALNO GOSPODARSTVO d.o.o. za usluge, građevinarstvo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03744272526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cesta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867,45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GRAFIČAR - d.d. za proizvodnju ambalaže, grafičkih proizvoda i rehabilitaciju invalida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78723936298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Frankopanska 89, 42230 Ludbreg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1.935.177,73</w:t>
            </w:r>
          </w:p>
        </w:tc>
      </w:tr>
      <w:tr w:rsidTr="00A421D4" w:rsidR="008337F4" w:rsidRPr="0000416C">
        <w:trPr>
          <w:trHeight w:val="129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202.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GRAFIČAR TVORNICA VREĆA I TISKARNICA - proizvodnja papirnih vreća i tiskarska djelatnost d.o.o.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46342488505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Borovljani 8G, 48000 Borovljani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3.942.926,52 kn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GRANAGLIA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13941739322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J.J.Strossmayera 213,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317.279,33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GRGANJA NIKOLA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97308845467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Laminac 179, 43246 Laminac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294,45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GRGIĆ - PROMET, vl. Darko Grgić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42997032031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Kolodvorska 17, 33520 Medinci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35.894,15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GRIFON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99002235670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Josipa Jurja Štrosmajera 44,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24.280,82</w:t>
            </w:r>
          </w:p>
        </w:tc>
      </w:tr>
      <w:tr w:rsidTr="00DB5AD3" w:rsidR="008337F4" w:rsidRPr="0000416C">
        <w:trPr>
          <w:trHeight w:val="189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03365973101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Tuškanac 14,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4.372,82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GUMIIMPEX - GUMI RECIKLAŽA I PROIZVODNJA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82298562620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Pavleka Miškine 64c, 42000 Varaždin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1.736,69</w:t>
            </w:r>
          </w:p>
        </w:tc>
      </w:tr>
      <w:tr w:rsidTr="00DB5AD3" w:rsidR="008337F4" w:rsidRPr="0000416C">
        <w:trPr>
          <w:trHeight w:val="171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966,48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HITTNER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59308102082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Pakračka ulica 10, 43000 Bjelovar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11.212,50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HP - Hrvatska pošta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87311810356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Jurišićeva 13,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5.192,66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217.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HRVATSKA GOSPODARSKA KOMORA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85167032587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Rooseveltov trg 2,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6.000,00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HRVATSKA IZVJEŠTAJNA NOVINSKA AGENCIJA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41387373932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Marulićev trg 16,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937,50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HRVATSKA OSIGURAVAJUĆA KUĆA - d.d. za osiguranje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00432869176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Capraška ulica 6,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744.196,68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HRVATSKA POLJOPRIVREDNA AGENCIJA, ustanova za poslove u poljoprivredi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48006835970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Poljana Križevačka 185, 48260 Križevci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343,81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HRVATSKA POŠTANSKA BANKA,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87939104217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Jurišićeva 4,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19.903.847,25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Prisavlje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9.834,91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Grada Vukovara 220,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16.574,10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HRVATSKI ZAVOD ZA JAVNO ZDRAVSTVO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75297532041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Rockefellerova 7,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651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HRVATSKI ZAVOD ZA ZAPOŠLJAVANJE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91547293790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Radnička cesta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5.066,70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HŽ CARGO d.o.o. za prijevoz tereta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08720210702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Heinzelova 51,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28.891,10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IKR AGRAR KFT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IKR Park,hrsz.: 890, 2943 Babolna, Mađarska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2.616.639,00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228.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ILIĆ MARKO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75627882027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Josipa Bašića 24,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936,63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INSPECTO d.o.o. za kontrolu kakvoće robe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52975458232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Električne centrale 1, 31400 Đakovo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INTEGRACIJE T i M d.o.o. za telekomunikacije i informatiku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67927660704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Mali dol 1, 10430 Molvice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247,50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232.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INTERKOP OBRT ZA PRIJEVOZ, GRAĐEVINARSTVO I TRGOVINU, VL. LUKA MARIĆ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46062082529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Štefanovec 41A,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4.059,40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INTERVIT TURISTIČKA AGENCIJA d.o.o. za usluge prijevoza, trgovinu i turističke djelatnosti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41841098186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Svetog križa 107, 33000 Milanovac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216.034,21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INŽENJERING GRADNJA d.o.o. za inženjering, nadzor, projektiranje i konzalting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15718789803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Dr. Mile Budaka 1,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12.225,00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ISLAMSKA ZAJEDNICA U HRVATSKOJ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40237828734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Tomašićeva 12,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19.200,00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ISTA Mielke GmbH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Langerberg 25, 21077 Hamburg, Njemačka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19.838,18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ISTARSKA KREDITNA BANKA UMAG 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65723536010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Ernesta Miloša 1, 52470 Umag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300.000,00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ITALPACK Srl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Via Andrea Costa 106, 47822 Santarcangelo di Romagna RN, Italija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17.069,41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IVO TUKERIĆ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81876715139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Dapčevački Brđani 19, 43290 Dapčevački Brđani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337,51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JAKOPEC IVAN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69615589713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Velika Maslenjača 7, 43508 Maslenjača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1.527,87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JAKOVIĆ - PROMET OBRT ZA TRGOVINU, PRIJEVOZ I USLUGE VL. GEGA JAKOVIĆ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00646262693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Veliki Bastaji 46, 43500 Veliki Bastaji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68.173,15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241.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JALE-OBRT ZA TRGOVINU I ELEKTROINSTALACIJSKE RADOVE vl. JAKIŠA ĆURIĆ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43804460662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A.Starčevića 28, 31400 Đakovo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1.669,11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JAŠKAPACK d.o.o. tvornica valovitog kartona i ambalaže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53994275676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cesta 1,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23.673,54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JATA EMONA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Agrokombinatska cesta 84, 1000 Ljubljana, Slovenija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188,04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JAVNA VATROGASNA POSTROJBA GRADA ČAZME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38718996735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A. Vulinca 1, 43240 Čazma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3.266,76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JAVNI BILJEŽNIK BRANKO JAKIĆ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08564858401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Zelinska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8.595,00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JAVNI BILJEŽNIK DAVID MILAS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11817077974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Tomislava 39, 33300 Beli Manastir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1.556,25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JILK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54371285729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Velike Sredice 133, 43000 Bjelovar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5.226,43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KLAS PROMET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Gornji Teslić bb, 74270 Teslić, Bosna i Hercegovina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1.280,29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KLASIJE, poljoprivredni obrt, vl. Želimir Bogdanović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69783855660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Nikole Tesle 2, 31204 Bijelo Brdo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4.090,08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KLASJE CELJE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Reseljeva ulica 18, 3000 Celje, Slovenija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593,58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KLEMEN TRANSPORT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Gorenjska cesta 9, 1234 Mengeš, Slovenija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21.579,66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KLIS d.o.o. za trgovinu, usluge i građevinarstvo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57938030700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Planinska 7,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5.080,00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KOLARIĆ, obrt za poljoprivrednu proizvodnju i usluge, vl. Zdravko Kolarić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64335809180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Škrinjari 100, 48214 Škrinjari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1.562,50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262.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KOLOMEJEC d.o.o. za proizvodnju, trgovinu i usluge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28943450851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D. Kalea 7,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43.932,50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KOMUNALIJE d.o.o. za komunalno gospodarstvo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88859295468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Svetog Andrije 14, 43240 Čazma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2.943,16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29955634590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1.402.594,25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KOS TRANSPORTI d.o.o. za prijevoz robe, špediciju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99654943646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Cehovska 13, 42000 Varaždin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97.937,56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KOZOLIĆ AMALIJA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96259014793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Poljani 94, 43290 Poljani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315,65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KUCELJ-DS PRIJEVOZ d.o.o. za usluge prijevoza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82807515316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Milke Trnine 17, 10314 Križ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214,03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KUPINA M.D. OBRT ZA POLJOPRIVREDNU PROIZVODNJU PRIJEVOZ I USLUGE vl.Marijo Kupina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71300279993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Toplice 43, 10453 Toplice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8.875,00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KWS Sjeme d.o.o. za proizvodnju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69709303740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Petrovaradinska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4.068,00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L.ecotech d.o.o. za proizvodnju strojeva i opreme za ekologiju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96687408864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Gospodarska zona Laminska, 43246 Štefanje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1.705,00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LABENA d.o.o. za savjetovanje i trgovinu laboratorijske i procesne opreme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09146496654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Bencekovićeva 33a,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196.203,00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LANDWIRTSCHAFTSVERLAG GmbH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Hülsebrockstzr. 2-8, 48165 Münster, Njemačka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1.164,86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LEŽAJ TRADE d.o.o. za promet robom na veliko i malo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64008199572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26, 10291 Prigorje Brdovečko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6.023,58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LUKETIĆ MATO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12120513647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Oprisavci 333, 35213 Oprisavci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4.883,36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286.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LUKOIL Croatia d.o.o. za trgovinu naftom i naftnim derivatima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84740716328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Capraška ulica 6,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1.065.919,55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M.F. GREDELJ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96067500359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Andrije Hebranga 16, 44320 Kutina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2.835,10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MADISON CONSULTING d.o.o. za usluge, trgovinu i marketing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63177831187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Mrežnička 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32.500,00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MAJER d.o.o. za poljoprivredu i usluge u poljoprivredi, prijevoz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60063099233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Pavlovci 56, 34322 Pavlovci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16.930,00</w:t>
            </w:r>
          </w:p>
        </w:tc>
      </w:tr>
      <w:tr w:rsidTr="00DB5AD3" w:rsidR="008337F4" w:rsidRPr="0000416C">
        <w:trPr>
          <w:trHeight w:val="99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MAKO-TRANS d.o.o. za trgovinu na veliko i malo i prijevoz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05024820385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Stjepana Radića 92, 42205 Vidovec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6.915,93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MANŠPED d.o.o. za međunarodni prijevoz i pretovar robe, trgovinu, turizam, putnička agencija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76154765407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Kukuljanovo 387, 51227 Kukuljanovo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263.390,18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MARANI S.r.l.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Localita Casalfoschino 16, 43018 SissaTrescali PR, Italija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15.939,49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MARČETIĆ PROMET d.o.o. za prijevoz,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75591409328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Svete obitelji 6,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13.598,04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MARIN OBRT ZA GRAĐEVINU, PRIJEVOZ I TRGOVINU,  VL. MARIN DRENIĆ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48519477019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Bana Josipa Jelačića 24, 31540 Donji Miholjac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2.974,23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MARKOVIĆ-TRANSPORT, vl. DALIBOR MARKOVIĆ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54366529265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Prvča 98/A, 35400 Prvča, Nova Gradiška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193.961,33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MARTIN BRAUN BACKMITTEL UND ESSENZEN KG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Tillystraße 17, 30459 Hannover, Njemačka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115.222,19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MATIĆ COMERCCE II, trgovina, cestovni prijevoz,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77344962756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Petra Zoranića 7, 20350 Metković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29.312,50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302.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MATINA ADELA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60857306317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Brestovac 214, 43505 Daruvarski Brestovac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80,21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MATKOVIĆ d. o. o. za trgovinu na veliko i malo, uvoz-izvoz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57718247406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Dr. Mile Budaka 1,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MATOŠIĆ IVICA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64617022412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Ive Lole Ribara 141, 35214 Staro 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150,70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METROALFA d.o.o. za tehničko ispitivanje i analizu, kontrolu i druge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53900897411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Karlovačka cesta 4 L,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8.500,00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MG PRODUKT Kft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Anna u. 8, 7400 Kaposvar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1.818.902,32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MIKOLČEVIĆ DARKO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01289736659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Kardinala Alojzija Stepinca 57, 35000 Ruščica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62,37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MIKOM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23959017603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Stjepana Radića 1A, 49247 Zlatar-Bistrica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30.455,73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MILČIĆ d.o.o. za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18782459926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Milaševac 93, 43240 Milaševac - Čazma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40.777,02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MILŠPED d.o.o. za prijevoz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76218839804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Gospodarska 2 C, 10431 Sveta Nedelja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103.700,14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MIMI-PLAST Proizvodnja proizvoda od plastike,  vl. Ivan Krmpotić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76417079948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Munjarska 2, 33514 Čačinci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63.513,61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652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MINISTARSTVO POLJOPRIVREDE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76767369197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grada Vukovara 78,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6.297,66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659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MINISTARSTVO POLJOPRIVREDE -  Šume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 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PP 900,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158.479,94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MLIN SERVIS obrt za popravak i održavanje mlinskih postrojenja, Štrucelj-Pavlić Zlatko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16330323553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Podbrežje 109, 47280 Podbrežje - Ozalj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20.289,31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MOTORNA TEHNIKA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68384336212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Dravska 29a,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98.063,71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364.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MOULIN MECKERT DIEMER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101. Rue de Wingersheim, 67170 Krautwiller, Francuska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12.532,20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MURK ANICA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40566403444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Zvonimira 60, 31325 Novi Čeminac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653,30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653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NAPREDAK Poljoprivredna zadruga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08175094361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Naselje šećerane 59, 32270 Županja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50.531,93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NARODNI TRGOVAČKI LANAC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78344221376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Soblinec, Soblinečka 55,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814,76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NAVIGATOR BILJNE ISHRANE d.o.o. za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13974486653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II južna obala 9,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681,15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NEMET - TRANS, vl. Mato Nemet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01335795222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Noskovačka Dubrava 72, 33523 Čađavica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193.288,05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NEVA KERUM d.o.o. za ugostiteljstvo i turizam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64309962487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Zrinjsko-Frankopanska 68, 21000 Split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14.173,50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NITROGENMUVEK ZRT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Hosok tere 14, 8105 Petfurdo, Mađarska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4.937,23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NORŠIĆ - Ž, PROIZVODNI, USLUŽNI I TRGOVAČKI OBRT, ŽELJKO NORŠIĆ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77299243657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Sela 206, 44000 Sela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4.660,57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NOVO-SYSTEMS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97213196638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Josipa Lončara bb,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7.741,25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NOVOTISAK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36826573341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Borongajska cesta 90,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1.929,96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OBOKOV, d.o.o. za projektiranje, trgovinu, graditeljstvo, uvoz-izvoz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61636903718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Murati 15,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1.176,25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OBRT ZA POSLOVNE USLUGE "IL" IGOR LIŠČIĆ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41504419651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Našička ulica 18,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5.460,00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339.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OBRT ZA PROIZVODNJU OPRUGA "SIGMA", VL. SLOBODAN TOMAŠ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52097435670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Daruvarska 66, 43000 Bjelovar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2.387,50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OBRTNIČKA TOKARSKA RADNJA, vlasnik NIKOLA JOZIĆ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97597481332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Krivača I 13,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2.250,00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OBVEZA PO PREDUJMOVIMA  - MIVA - IVAN MIKLENIĆ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37528624825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ulica 156, 44320 Kutina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131,37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OBVEZA PO PREDUJMOVIMA TRGOVINA-TRANSPORT-UGOSTITELJSTVO "MIŠAK", Darko Mišak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60174250076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M. J. Zagorke 9, 49223 Sveti Križ Začretje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2.688,00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ODVJETNIČKO DRUŠTVO GRAHOVAC, HORVAT, ŽAPER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61520657790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Hebrangova 9,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38.204,68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ODVJETNIČKO DRUŠTVO MACAN I MRAČIĆ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04421670524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kralja Tomislava 41, 10410 Velika Gorica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8.654,81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ONIKS proizvodnja, trgovina i usluge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10381326806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Gornji Draganec 143a, 43245 Gornji Draganec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8.606,25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 JURAJ MIHAJLOVIĆ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00311215319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Žrtava domovinskog rata 15A, 32000 Bogdanovci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2.562,21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 MARIJAN KUZMAN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19600859500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Vladimira Nazora 30, 31326 Darda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1.256,15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 MIROSLAV KOKIĆ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70891875872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Matije Gupca 55, 31227 Marjančaci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31,87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 ZDENKA BIS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72684774820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Branimirova 6A, 43541 Sirač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79,13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 ZDRAVKO JURIĆ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94300852926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 J. Strossmayera 14, 35000 Gornja Vrba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192,62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BRANISLAV ŠORMAZ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76778476454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Đure Jakšića 16, 31207 Klisa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712,03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BRANKO JANKOVIĆ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99291994630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Save Kovačevića 23, 31323 Bolman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0,48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BRANKO ZORIĆ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83867847488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Franje Račkog 134, 31400 Đakovo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38,01</w:t>
            </w:r>
          </w:p>
        </w:tc>
      </w:tr>
      <w:tr w:rsidTr="00A421D4" w:rsidR="008337F4" w:rsidRPr="0000416C">
        <w:trPr>
          <w:trHeight w:val="31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369.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DALIBOR ŠMIT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14711201927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ZNG-E 2, 34550 Pakrac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32.842,49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DALIBORKA VAKANJAC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67215292993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Vladana Desnice 22, 31300 Beli Manastir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859,53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DANIJEL KADIĆ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62288654081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Matije Gupca 124, 35222 Gundinci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734,43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DEJAN PETROVIĆ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08283069282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palih boraca 7, 32227 Borovo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239,24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DENEŠ KELEMEN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63608428426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Šandora Petefija 84, 31328 Lug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1.331,47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DOMAGOJ DROPULIĆ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84947615145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Mihajla Klajna 14, 31309 Kneževi vinogradi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GORAN MAROŠIČEVIĆ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61291466897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Vladimira Nazora 25, 31431 Čepinski Martinci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458,12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IVAN ĐANČEVIĆ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54060934610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Stjepana Radića 39, 35222 Gundinci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350,90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IVAN VESINGER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31651546052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Đakovačka 5, 35222 Gundinci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52,72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IVICA UŽAREVIĆ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65651441304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244, 35222 Gundinci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32,44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JELICA GAJČEVIĆ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25706874908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Ante Starčevića 48, 31432 Budimci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102,11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JOSIP BAJT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91609192656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Franje Kuhača 15, 33520 Slatina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1.593,51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JOSIP ŠPOLJARIĆ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24630257282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Ribarska 35, 31550 Nard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27,84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LJUBICA GOJAK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63494690501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Kajgana 24, 43280 Kajgana</w:t>
            </w:r>
          </w:p>
        </w:tc>
        <w:tc>
          <w:tcPr>
            <w:tcW w:type="dxa" w:w="1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125,67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MANDA GRIGIĆ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76181340303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Svilaj 19, 35215 Svilaj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48,56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MARIJANA MEDVED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49207092833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176A, 10311 Posavski Bregi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631,00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MARKO GOSTOVIĆ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39861776469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Josipa Glibušića 22, 31226 Dalj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265,48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MATO KAKAŠ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53770918171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Zrinska 142, 43270 Zrinska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1.605,39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MILORAD SOČIVICA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72753646593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Branka Radičevića 56, 31207 Tenja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33,76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PAVO DEGMEČIĆ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01931865597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Bana Jelačića 224, 35210 Vrpolje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RADE TRBIĆ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80087357069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Save Šumanovića 20, 31204 Bijelo Brdo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1.912,00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RAŠO BOJANIĆ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74000180432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Nikole Tesle  74, 31204 Bijelo Brdo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372,24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ROBERT BELI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53771075302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Vladimira Nazora 28, 32241 Stari Jankovci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19.064,80</w:t>
            </w:r>
          </w:p>
        </w:tc>
      </w:tr>
      <w:tr w:rsidTr="00A421D4" w:rsidR="008337F4" w:rsidRPr="0000416C">
        <w:trPr>
          <w:trHeight w:val="31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375.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SINIŠA POPOVIĆ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40939244109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Nikole Tesle 87, 31204 Bijelo Brdo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527,29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SNEŽANA NEŠKOVIĆ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77501288347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Vladimira Nazora 26, 31204 Bijelo Brdo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568,59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STEVO ODOBAŠIĆ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95014642056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Novo Topolje 78, 35214 Novo Topolje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723,72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TOMISLAV ČULINA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49776890854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Zagorska 77, 31309 Grabovac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4.795,76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TOMO ŠIRANOVIĆ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69565654716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Ilovski Klokočevac 137, 43284 Ilovski Klokočevac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960,00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VOJISLAV KNEŽEVIĆ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58439455216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Matije Vlačića 64, 31207 Tenja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832,04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OPG ZORKA ČERKEZ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82596720913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Kolodvorska 142, 31315 Karanac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212.617,50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ORCHEM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57117622812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Stenjevečka 38,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2.745.951,82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OSTOJČIĆ FRANJO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71542081609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Prnjavor 4, 35216 Prnjavor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2.835,15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OTIS DIZALA, d.o.o. za proizvodnju, montažu, remont i održavanje dizala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76080865307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Prilaz Vladislava Brajkovića 15,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1.510,32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OZALJ-PROMET, d.o.o. za unutarnju i vanjsku trgovinu i usluge u stečaju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60132643696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Gjure Eisenhutha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463,60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P. T. G., obrt za proizvodnju, trgovinu i građevinarstvo, vl. Vlatko Čunko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12586808619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Banija 20, 47000 Karlovac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887,50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PALACE d.o.o. za trgovinu i građevinarstvo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71999757503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Planinska 13 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36.651,72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PANALPINA CROATIA d.o.o. za prijevoz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74672050884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Korzo 11, 51000 Rijeka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450.724,90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PANDURIĆ IVAN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87758878771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Svete Ružarije 44, 35107 Tomica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701,26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PANON-DRVO d.o.o. za preradu i trgovinu drvetom u stečaju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00563657422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Ivana Gorana Kovačića 49, 31551 Belišće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4.680,04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469.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PAULIĆ TRANSPORT d.o.o. za promet i usluge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63606256485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Vinogradska 16, 10312 Kloštar Ivanić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84.020,43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PAVLE IŽAK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01891697736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Petefi Šandora 9, 31322 Novi Bezdan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993,40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PEKARA DUJAM MIJO DUJAM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29759906563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Straža 8, 47250 Straža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14,63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PERT d.o.o. za promet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42255248046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Hercegovačkih Brigada 27, 32236 Ilok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136,94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PG IVICA ŠPELIĆ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62041149922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Novi Majur 15, 34550 Novi Majur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4.764,37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PINTAR LJILJANA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44632835760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Školska 15B, 31300 Beli Manastir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30,92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PINJO EMIL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09531787423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Matije Gupca 18, 35252 Sibinj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436,46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PIONEER - SJEME d.o.o. za proizvodnju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24384351607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Florijana Andrašeca 18 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2.414.537,24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PIRAMIDA, UGOSTITELJSTVO, PRIJEVOZ I USLUGE,vlasnik Josip Kitanović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15467174160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Šamačka 89, 35221 Velika Kopanica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2.414,09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PIRO-PROMET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Džemilić Planje bb, 74260 Tešanj, Bosna i Hercegovina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700,70</w:t>
            </w:r>
          </w:p>
        </w:tc>
      </w:tr>
      <w:tr w:rsidTr="00DB5AD3" w:rsidR="008337F4" w:rsidRPr="0000416C">
        <w:trPr>
          <w:trHeight w:val="99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479.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PJACA ROSA d.o.o. za ugostiteljstvo i turizam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35737638587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Narodni trg 1, 21000 Split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4.543,00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PLAMECO d.o.o. za usluge,trgovinu i proizvodnju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30851851602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NIkole Tesle 111, 31400 Đakovo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10.541,60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PLIVELIĆ DARIO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11151517134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Braće Radića 2, 32283 Novi Mikanovci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14.136,73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PLODINE d.d.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92510683607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Ružićeva 29, 51000 Rijeka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37.529,00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POGONSKA TEHNIKA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26185245141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Horvatovac 94,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13.000,00</w:t>
            </w:r>
          </w:p>
        </w:tc>
      </w:tr>
      <w:tr w:rsidTr="00A421D4" w:rsidR="008337F4" w:rsidRPr="0000416C">
        <w:trPr>
          <w:trHeight w:val="315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487.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POLIKLINIKA za radiologiju, opću kirurgiju, urologiju, internu medicinu, ginekologiju i porodništvo, neurologiju, fizikalnu medicinu i rehabilitaciju sa fizikalnom terapijom,dermatologiju i venerologiju, ortopediju, citologiju, otorinolaringologiju, oftalmologiju sa medicinsko-biokemijskim laboratorijem SVETI ROK M.D.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28842147765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grada Vukovara 284,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290.745,00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POLJODAR d.o.o. proizvodnja, trgovina poljoprivrednim proizvodima i poljoprivredne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02761952511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Solara 17, 31402 Kešinci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4.593,83 kn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POLJOPRIVREDNA ZADRUGA Agro Beravci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74714265294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Beravci 79, 35221 Beravci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1.917,27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POLJOPRIVREDNA ZADRUGA JANKOVCI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68354816419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Vinkovačka 15, 32241 Stari Jankovci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1.833,29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POLJOPRIVREDNA ZADRUGA TRNOVITICA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30614582766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Velika Trnovitica 223, 43285 Velika Trnovitica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312,00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POLJOPRIVREDNI INSTITUT OSIJEK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03665720049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Južno Predgrađe 17,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182.561,64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POLJOPRIVREDNI OBRT "PAZDRIJAN", VL. SINIŠA PAZDRIJAN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90967336336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Prnjarovac 112, 43240 Prnjarovac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1.533,89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499.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POLJOPRIVREDNI OBRT FANJAK, Kristijan Fanjak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98272209701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Zadobarje48, 47000 Zadobarje - Karlovac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23.311,53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POLJOPRIVREDNIK DOMINIK NEMET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39647994274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J.J.Strossmayera 115, 31530 Moslavina Podravska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33,38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503.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POLJOPRIVREDNO PREHRAMBENI KOMPLEKS d. o. o. za poljoprivrednu proizvodnju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48502552270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Petra Svačića 17, 35400 Nova Gradiška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8.361,90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POLJOPRIVREDNO-TRGOVAČKI OBRT "PLODOVI SUNCA", vl.Ivan Cugovčan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82646049350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Poljani 12C, 43290 Poljani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341,54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PORSCHE LEASING d.o.o. za leasing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90275854576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Velimira Škorpika 21,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279.122,62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PRERADA ŽITARICA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03408544016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Braće Radića 45, 43290 Grubišno 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32.151.704,28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PRIJEVOZ MARIĆ d.o.o. za prijevoz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65070356489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Janiševac III 17,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9.047,43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PRIJEVOZ ŽIGER, Dejan Žiger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70836597063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Karla Hauslera 11, 48260 Križevci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26.125,00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PRIJEVOZNIK DAMIR KLOBUČAR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67644552284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Đure Szabe 4, 44330 Novska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23.727,61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PRIMARK, d.o.o. za označivanje proizvoda i ambalaže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75653529088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Novačka cesta 10A, 10437 Rakitje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17.704,48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PRIMORSKA BANKA d.d. RIJEKA (3 prijave s osnova kredita, bank. garancije i naknada)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96675880337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Scarpina 7, 51000 Rijeka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6.751.606,18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B2 KAPITAL d.o.o. (Prije: PRIVREDNA BANKA ZAGREB - d.d.)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57509775367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Radnička cesta 41,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115.877.087,15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PROJECTUS GRUPA d.o.o. za izobrazbu, prevodilaštvo, poslovno upravljanje i savjetovanje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81273950425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Srebrnjak 131A,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2.437,50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385.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PROTECT PHARMA d.o.o. za proizvodnju i trgovinu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34165642573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Venoseva 1 C, 31540 Rakitovica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880,00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PROTEKO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44459323154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Franje Puškarića 18,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5.500,00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PRVO PLINARSKO DRUŠTVO d.o.o. za distribuciju plina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58292277611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A.Stepinca 27, 32000 Vukovar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13.108.912,35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PSC DALMACIJA d.o.o. za  trgovinu, popravak i održavanje motornih vozila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54069837861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Put Mostina 12A, 21000 Split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9.692,25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RAJIČ- OBRT ZA PRIJEVOZ I UGOSTITELJSTVO, vl. MILICA RAJIČ, TEODOROVAC, T. PEJAČEVIĆ 65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90331984773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Teodora Pejačevića 65, 31511 Teodorovac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642,48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518.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Ravago Chemicals Croatia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24817866943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Kreše Golika 5,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268.738,39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REMONT-METALI , STROJOBRAVARSKI OBRT, VL. MARKO ČURIĆ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80501734604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Đure Basaričeka 5, 31400 Đakovo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18.252,88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REPROMATERIJAL d. o. o. za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40106351985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Antuna Kanižlića 42,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21.396,51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RU - VE d.o.o. za trgovinu i poslovne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88470929840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Brezje, Ul. Vladimira Nazora 10, 10431 Sveta Nedelja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9.042,86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RUNOLIST d. o. o. za promet, komunalno gospodarstvo i pogrebne poslove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89249510637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 J. Štrosmajera 34, 35210 Vrpolje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 i S - BETON dijamantno bušenje i rezanje, vl. STIPICA MATIĆ i STANISLAV ŠPRAJC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17005976470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Posedarska 40,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800,00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530.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 BIŠĆAN d.o.o. za građevinarstvo, trgovinu i poslovanje nekretninama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14814013239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Podvožić 16, 47250 Duga Resa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33.410,29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SAMPLE CONTROL d.o.o. za usluge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95434893522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Franje Puškarića 18, 10250 Lučko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3.225,00</w:t>
            </w:r>
          </w:p>
        </w:tc>
      </w:tr>
      <w:tr w:rsidTr="00DB5AD3" w:rsidR="008337F4" w:rsidRPr="0000416C">
        <w:trPr>
          <w:trHeight w:val="73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SAVIĆ COMPANY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Komitska bb, 76300 Bijeljina, Bosna i Hercegovina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376.091,75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SEPARATUS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74999792664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Ivana Zovka 22,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48.750,00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SERVIS ZA PLINSKA TROŠILA vodoinstalaterski i plinoinstalaterski obrt, vlasnik Antun Sedlo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16388636607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Josipa Pleše 17,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2.250,00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SET proizvodnja, trgovina i usluge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35140755222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Pakračka ulica 3, 43000 Bjelovar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27.961,49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SIMTRO ENERGIJA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Žitence 49, 2233 Sv. Ana v Slov. Goricah, Slovenija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8.745,20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539.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SIRIUS d.o.o. za posredovanje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32829784843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Gospodarska zona 2, 31551 Belišće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58.209,61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SITHONIIS d.o.o. za poslovne usluge, trgovinu i proizvodnju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02791388741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Vladimira Nazora 17, 31300 Beli Manastir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SJEMESERVIS AGRO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81763246191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Bedema ljubavi 33,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52.121,25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SLATINATRANS d.o.o. za trgovinu, promet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92225177459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Kolodvorska 16, 33520 Slatina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20.249,38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SLAVONIJA ŽUPANJA d.d. za preradu i promet žitarica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62010045532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J.J.Strossmayera 65, 32270 Županja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6.291,44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SMS FIKSNO d.o.o. za trgovinu i poslovanje nekretninama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14935572149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Budmanijeva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480,75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547.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SOKAČ-PRIJEVOZ jednostavno d.o.o. za prijevoz, trgovinu i usluge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32109923923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Zagorska ulica 156, 48260 Križevci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5.054,47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SOLDAN PRIJEVOZ AUTOPRIJEVOZNIČKI OBRT,  VL. MARIO SOLDAN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18861633412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DAVORINA BAZJANCA 15,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116.478,93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549.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SONUS d. o. o. za transport, trgovinu, proizvodnju i usluge u stečaju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83548257318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Dr. Mile Budaka bb,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1.795,28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SPEC. ORDINACIJA MEDICINE RADA dr.MIRA PLESKALT-BARTONJ, dr. Z. SAJČIĆ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84669821602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Andrije Kačića Miošića 30, 43000 Bjelovar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6.250,00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SPEC. ORDINACIJA MEDICINE RADA mr. sc. MIRKO PETROŠEVIĆ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70993058900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Ul. Petra Preradovića 2, 31400 Đakovo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3.970,60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SREDIŠNJE KLIRINŠKO DEPOZITARNO DRUŠTVO,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64406809162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Heinzelova 62a,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2.475,80</w:t>
            </w:r>
          </w:p>
        </w:tc>
      </w:tr>
      <w:tr w:rsidTr="00DB5AD3" w:rsidR="008337F4" w:rsidRPr="0000416C">
        <w:trPr>
          <w:trHeight w:val="9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STOCKTON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75909541475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108, 10310 Ivanić-Grad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980,74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STRIKO d.o.o.,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39299013688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Šustići 112 A, 21201 Primorski Dolac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3.507,05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STROJREM d.o.o. za proizvodnju i trgovinu industrijske opreme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62679261642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Gundulićeva 118, 48260 Križevci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11.850,00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559.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SUPER BRAVA BRAVARSKI SERVIS VL. MILJENKO BOGADI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73952152805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Pakoštanska 5,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335,50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SUZIĆ LJUBO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72371386285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Borisa Kidriča 105, 31324 Jagodnjak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440,49</w:t>
            </w:r>
          </w:p>
        </w:tc>
      </w:tr>
      <w:tr w:rsidTr="00A421D4" w:rsidR="008337F4" w:rsidRPr="0000416C">
        <w:trPr>
          <w:trHeight w:val="126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562.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SVEUČILIŠTE Josipa Jurja Strossmayera u Osijeku, POLJOPRIVREDNI FAKULTET U OSIJEKU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98816779821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Vladimira Preloga 1, 31000 Osijek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88.930,23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SYGNUS Kft.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Tarstay Vilmos u. 10, 7100 Szekszard, Mađarska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12.673,90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ŠĆUKA IVAN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80121129151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Stari drum 42, 48356 Ferdinandovac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23,63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ŠKARDA-SANITARNA ZAŠTITA trgovačko društvo za sanitarne zaštite i trgovinu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48962003176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Milana Novačića 73, 43240 Čazma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30.746,25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ŠPORČIĆ MARIJAN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42483407329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Matije Gupca 70, 35222 Gundinci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23,75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ŠTASNI, d.o.o. za servisiranje i trgovinu automobilima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96874956915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Samoborska 294,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4.084,11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ŠTEDBANKA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58063088591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Slavonska avenija 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9.936.329,52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569.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TAHO SERVIS-AGRAM, obrt za popravak i održavanje tahografa, vl. Luka Miličić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61895628079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Ljudevita Posavskog 39,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TAMBUR, OBRT ZA PRIJEVOZNIČKE USLUGE, VLASNIK ZLATKO TAMBUR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61643233186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Stupnički kuti 78, 35254 Stupnički kuti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5.858,52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TARON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Dunajska cesta 113, 1000 Ljubljana, Slovenija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520,69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TBS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41496651671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Posavska 29,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TEHNODIV-SERVIS vl. Davor Popović, Križevci, Istarska ulica 35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82906842080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Istarska ulica 35, 48260 Križevci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TEKA,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69068459103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Ivana Filipovića 154a, 35221 Velika Kopanica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500,00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576.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TENA TRANSPORT d.o.o. za cestovni promet i trgovinu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52324318253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Petra Preradovića 27, 31208 Petrijevci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74.089,55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TERMO SERVIS d.o.o. za inženjering, projektiranje, graditeljstvo, upravljanje nekretninama,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48671346974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grada Vukovara 72,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21.247,19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TERMODINAMIKA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62531096862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Put Mostina 8, 21000 Split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17.656,88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Timac Agro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18901646767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Rapska 46,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114.256,65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TISA - proizvodni i trgovački obrt, vl. Čuklić Snježana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65360664917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Orehovec 16, 48267 Sveti Petar Orehovec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52.583,04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TPZ LINDE VILIČARI HRVATSKA društvo s ogrnaičenom odgovornošću za trgovinu, servisne i druge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69503639110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Novoselska 25,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26.314,91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TRANS MOVEO d.o.o. za trgovinu, prijevoz i otpremništvo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98951065924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Tome Strižića 16, 51000 Rijeka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1.250,00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TRANSAGENT MEDNARODNA PROMETNA AGENCIJA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Vojkovo nadbrežje 30A, 6000 Koper, Slovenija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123.242,37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TRANSPORT ŠAINA ALDO ŠAINA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67580235008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Šajini  38A, 52404 Zabrežani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3.125,00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TRANSPORTI MAČAK AUTOPRIJEVOZNIČKI OBRT, MARIN MAČKOVIĆ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93832992538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nadbiskupa Posilovića 30, 44000 Sisak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4.208,00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TRANSPORTI MAN-MARKET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Tvrtka 7, 88320 Kupres, Bosna i Hercegovina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743,84</w:t>
            </w:r>
          </w:p>
        </w:tc>
      </w:tr>
      <w:tr w:rsidTr="00A421D4" w:rsidR="008337F4" w:rsidRPr="0000416C">
        <w:trPr>
          <w:trHeight w:val="945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588.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TRANSPORTI ZORKIĆ, OBRT ZA AUTOPRIJEVOZ, PROIZVODNJU I TRGOVINU, VL. ILIJA ZORKIĆ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93136935081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Bregovljanska 105A, 10294 Bregovljana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5.170,34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589.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TRANSPORTI ŽIGER, obrt za prijevoz, vl. Ivan Žiger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01293056165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Voćarska ulica 7, 48214 Sv. Ivan Žabno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24.875,00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TREBOR,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41526128180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144. brigade Hrvatske vojske 6,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764,24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TRGOVAČKI OBRT I VINOGRADARSTVO " T I N A " VL. ŽELJKO BOŠNJAK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19303444054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I.G.Kovačića 106, 32236 Ilok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1.152,00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TRI D ugostiteljsko-poljoprivredni obrt, vl. Mile Baždar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72099478395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Kadinala Alojzija Stepinca 56, 31204 Bijelo Brdo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673,96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TRIVUNOVIĆ, obrt za prijevoz, vl.Milorad Trivunović, Uglješ, Baranjska 33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35127490184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Baranjska 33, 31326 Uglješ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1.718,75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TÜV Croatia d.o.o. za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64520989853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41,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0,03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UČILIŠTE ATEST-KONTROLA - USTANOVA za srednjoškolsko obrazovanje odraslih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39682801733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Kneza Mislava 11,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6.400,00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UGOSTITELJSKI OBRT "BRZI" VL. MILAN RUŠKOVEC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84951070928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Braće Radića 5, 43240 Čazma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847,68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342.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Ugostiteljsko pekarsko trgovački obrt TEUTA vl. Lekaj Lek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90330911746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dr.Franje Tuđmana 4, 21220 Trogir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32.700,00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599.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ULTRA GROS d.o.o. za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50266527938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Rudeška cesta 14,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1.950,25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UNICREDIT LEASING CROATIA d.o.o. za leasing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18736141210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Heinzelova 33,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17.614,30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UNIKOM d.o.o. za komunalno gospodarstvo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07507345484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Ružina 11a,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422,30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601.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UNIWELT d.o.o. za unutarnju i vanjsku trgovinu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72090799734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J.J.Strossmayera 44, 31000 Osijek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16.915,74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USLUŽNI OBRT "CARIĆ", VL. IVAN CARIĆ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86258772447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26. lipnja 4, 43240 Čazma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6.250,00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USTANOVA ZA OBRAZOVANJE ODRASLIH AUTUS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38345309157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Ivana Cankara 21,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2.500,00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USTANOVA ZA ZDRAVSTVENU SKRB SV. ROK  M.D. za medicinu rada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95062951400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grada Vukovara 284,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670,00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UŽAREVIĆ BARICA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01268318365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212, 35222 Gundinci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3.815,00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V. L. AUTOMATIKA d.o.o. za proizvodnju,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63386727464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Lovasići 43, 10431 Strmec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1.800,00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609.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V.G. GRADNJA d.o.o. za graditeljstvo,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17051938330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Letnička 13,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159.237,20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VALIPILE d.o.o. za trgovinu, usluge i zastupanje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00467090373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Ive Politea 62, 10360 Sesvete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117.917,92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VELPRO - CENTAR d.o.o. za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46660800468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Marijana Čavića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404.884,99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VETERINARSKA AMBULANTA ANIMA d.o.o. za veterinarske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43122520582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Istarska 39, 35000 Slavonski Brod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3.309,71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VETERINARSKA AMBULANTA GUNDINCI d.o.o. za veterinarske usluge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94369775910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Matije Gupca 35, 35222 Gundinci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3.309,71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619.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VETERINARSKA AMBULANTA VRPOLJE, d. o. o. za veterinarske usluge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91210434871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Bana Jelačića 144, 35210 Vrpolje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298,00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VETERINARSKA STANICA ĐAKOVO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77703754353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Kralja Tomislava 33, 31400 Đakovo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18,23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621.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VETO d.o.o. za veterinarstvo, proizvodnju, trgovinu i usluge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26056147349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Antuna Barca 38, 35000 Slavonski Brod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6.187,50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VIDIĆ  RAJKO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33398852192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Tina Ujevića 8, 31325 Novi Čeminac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410,28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VMD GRUPA, trgovina i građenje, d.o.o. (prije VMD PROMET d.o.o.)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23646043087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Strojarska cesta 20,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41.041,62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VMD SERVIS d.o.o. za suvlasnike zgrade u Zagrebu, Budmanijeva 5 i Budmanijeva 1, 3 i 5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93830136269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Strojarska cesta 20,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18.879,17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625.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VODOOPSKRBA I ODVODNJA d.o.o. za javnu vodoopskrbu i odvodnju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83416546499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Folnegovićeva 1,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431,29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VODOVOD-OSIJEK d.o.o. za vodoopskrbu i odvodnju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43654507669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Poljski Put 1,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954,96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628.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VOREL MARIO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23887603249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Gornja Rašenica 22, 43290 Gornja Rašenica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10.270,00</w:t>
            </w:r>
          </w:p>
        </w:tc>
      </w:tr>
      <w:tr w:rsidTr="00DB5AD3" w:rsidR="008337F4" w:rsidRPr="0000416C">
        <w:trPr>
          <w:trHeight w:val="126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VUČKOVIĆ POLJOPRIVREDNA PROIZVODNJA,TRGOVINA I USLUGE, VL. KREŠIMIR VUČKOVIĆ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09217141508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Braće Radić 31, 35214 Donji Andrijevci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109,17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VUJICA, obrt za prijevoz, trgovinu i uzgoj stoke, vl. Mirko Vujica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80920002599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Kolodvorska ulica 4, 32211 Ostrovo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7.284,77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VUKOVIĆ MARICA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21200454133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Braće Radića 114, 32276 Babina Greda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3,32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90439696130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Samoborska cesta 310,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401.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ZAGREBAČKA BANKA d.d.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bana Josipa Jelačića 10,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95465099,02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635.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166,86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ZAGREBAČKI HOLDING d.o.o. - PODRUŽNICA ČISTOĆA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Radnička cesta 82,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483,86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ZAGREBAČKI HOLDING d.o.o. - PODRUŽNICA ROBNI TERMINALI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Jankomir 25, 10090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35.656,97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ZAŠTITA-ZAGREB d.o.o.  za zaštitarsku djelatnost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68204597981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Savska cesta 163b,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73,88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639.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ZAVOD ZA JAVNO ZDRAVSTVO BJELOVARSKO-BILOGORSKE ŽUPANIJE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57284631035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Matice Hrvatske 15, 43000 Bjelovar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8.832,40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640.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ZDELAREC IVAN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20650062840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Laminac 19, 43246 Laminac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1.925,21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655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ZDENAČKA FARMA d.o.o. za proizvodnju mlijeka, uzgoj stoke i poljodjelsku proizvodnju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35460243768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Mate Lovraka 118b, 43293 Veliki Zdenci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4.014.794,52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641.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ZDENKA-mliječni proizvodi d.o.o. za proizvodnju mliječnih proizvoda, trgovinu i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45651553790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Kralja Tomislava 15, 43293 Veliki Zdenci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2.331,77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ZEA d.o.o. za proizvodnju, promet i usluge u poljoprivredi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30745961182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Trg bana Jelačića 7, 33000 Virovitica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117.207,72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392.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ZIG-PROM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Blatnica 66, 74270 Teslić, Bosna i Hercegovina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2.561,78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393.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ZRILIĆ-COMMERCE d.o.o. za trgovinu i prometne usluge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30280707123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Ante Starčevića 12, 23420 Benkovac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21,93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644.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ŽABIĆ DRAGICA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84813786352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Donja Rašenica 37, 43290 Donja Rašenica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1.131,91</w:t>
            </w:r>
          </w:p>
        </w:tc>
      </w:tr>
      <w:tr w:rsidTr="00A421D4" w:rsidR="008337F4" w:rsidRPr="0000416C">
        <w:trPr>
          <w:trHeight w:val="630"/>
        </w:trPr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lastRenderedPageBreak/>
              <w:t>341.</w:t>
            </w:r>
          </w:p>
        </w:tc>
        <w:tc>
          <w:tcPr>
            <w:tcW w:type="dxa" w:w="5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ŽITARICE proizvodnja, trgovina i usluge d.o.o.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07311805234</w:t>
            </w:r>
          </w:p>
        </w:tc>
        <w:tc>
          <w:tcPr>
            <w:tcW w:type="dxa" w:w="4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Lipanjska 55, 48000 Starigrad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2.520,00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646.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ŽITO d.o.o. za proizvodnju i trgovinu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03834418154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Đakovština 3, 31000 Osijek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2.603,89</w:t>
            </w:r>
          </w:p>
        </w:tc>
      </w:tr>
      <w:tr w:rsidTr="00DB5AD3" w:rsidR="008337F4" w:rsidRPr="0000416C">
        <w:trPr>
          <w:trHeight w:val="94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647.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ŽITOZAJEDNICA, unapređenje proizvodnje i prerade žitarica i brašna, d.o.o.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44252702461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Štefanovečki zavoj 10, 10000 Zagreb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30.000,00</w:t>
            </w:r>
          </w:p>
        </w:tc>
      </w:tr>
      <w:tr w:rsidTr="00DB5AD3" w:rsidR="008337F4" w:rsidRPr="0000416C">
        <w:trPr>
          <w:trHeight w:val="630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center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648.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ŽUPANJAŠPED d.o.o. za međunarodno otpremništvo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98459425001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7F4" w:rsidP="008337F4" w:rsidR="008337F4" w:rsidRPr="0000416C">
            <w:pPr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Antuna Mihanovića 46, 32270 Županja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sz w:val="24"/>
                <w:szCs w:val="24"/>
              </w:rPr>
            </w:pPr>
            <w:r w:rsidRPr="0000416C">
              <w:rPr>
                <w:sz w:val="24"/>
                <w:szCs w:val="24"/>
              </w:rPr>
              <w:t>75.473,75</w:t>
            </w:r>
          </w:p>
        </w:tc>
      </w:tr>
      <w:tr w:rsidTr="00DB5AD3" w:rsidR="008337F4" w:rsidRPr="0000416C">
        <w:trPr>
          <w:trHeight w:val="315"/>
        </w:trPr>
        <w:tc>
          <w:tcPr>
            <w:tcW w:type="dxa" w:w="14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4F0539">
            <w:pPr>
              <w:rPr>
                <w:b/>
                <w:color w:val="000000"/>
                <w:sz w:val="24"/>
                <w:szCs w:val="24"/>
              </w:rPr>
            </w:pPr>
            <w:r w:rsidRPr="0000416C">
              <w:rPr>
                <w:color w:val="000000"/>
                <w:sz w:val="24"/>
                <w:szCs w:val="24"/>
              </w:rPr>
              <w:t> </w:t>
            </w:r>
            <w:r w:rsidR="004F0539" w:rsidRPr="004F0539">
              <w:rPr>
                <w:b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5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color w:val="000000"/>
                <w:sz w:val="24"/>
                <w:szCs w:val="24"/>
              </w:rPr>
            </w:pPr>
            <w:r w:rsidRPr="0000416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color w:val="000000"/>
                <w:sz w:val="24"/>
                <w:szCs w:val="24"/>
              </w:rPr>
            </w:pPr>
            <w:r w:rsidRPr="0000416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rPr>
                <w:color w:val="000000"/>
                <w:sz w:val="24"/>
                <w:szCs w:val="24"/>
              </w:rPr>
            </w:pPr>
            <w:r w:rsidRPr="0000416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37F4" w:rsidP="008337F4" w:rsidR="008337F4" w:rsidRPr="0000416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0416C">
              <w:rPr>
                <w:b/>
                <w:bCs/>
                <w:color w:val="000000"/>
                <w:sz w:val="24"/>
                <w:szCs w:val="24"/>
              </w:rPr>
              <w:t>599.474.483,74 kn</w:t>
            </w:r>
          </w:p>
        </w:tc>
      </w:tr>
    </w:tbl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A421D4" w:rsidP="008337F4" w:rsidR="00A421D4">
      <w:pPr>
        <w:rPr>
          <w:sz w:val="24"/>
          <w:szCs w:val="24"/>
        </w:rPr>
      </w:pPr>
    </w:p>
    <w:p w:rsidRDefault="008337F4" w:rsidP="008337F4" w:rsidR="008337F4" w:rsidRPr="00A4282B">
      <w:pPr>
        <w:rPr>
          <w:sz w:val="24"/>
          <w:szCs w:val="24"/>
        </w:rPr>
      </w:pPr>
    </w:p>
    <w:p w:rsidRDefault="00C24AF8" w:rsidP="00C24AF8" w:rsidR="00C24AF8">
      <w:pPr>
        <w:rPr>
          <w:rFonts w:cstheme="minorBidi" w:hAnsiTheme="minorHAnsi" w:asciiTheme="minorHAnsi"/>
          <w:sz w:val="22"/>
          <w:szCs w:val="22"/>
        </w:rPr>
      </w:pPr>
    </w:p>
    <w:p w:rsidRDefault="00C24AF8" w:rsidP="00C24AF8" w:rsidR="00C24AF8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C24AF8" w:rsidP="00C24AF8" w:rsidR="00C24AF8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44747B">
        <w:rPr>
          <w:b/>
          <w:sz w:val="24"/>
          <w:szCs w:val="24"/>
        </w:rPr>
        <w:t xml:space="preserve">I    </w:t>
      </w:r>
      <w:r>
        <w:rPr>
          <w:b/>
          <w:sz w:val="24"/>
          <w:szCs w:val="24"/>
        </w:rPr>
        <w:t xml:space="preserve">Osporene </w:t>
      </w:r>
      <w:r w:rsidRPr="0044747B">
        <w:rPr>
          <w:b/>
          <w:sz w:val="24"/>
          <w:szCs w:val="24"/>
        </w:rPr>
        <w:t>tražbine:</w:t>
      </w:r>
    </w:p>
    <w:p w:rsidRDefault="00C24AF8" w:rsidP="00C24AF8" w:rsidR="00C24AF8">
      <w:pPr>
        <w:ind w:firstLine="720"/>
        <w:jc w:val="both"/>
        <w:rPr>
          <w:b/>
          <w:sz w:val="24"/>
        </w:rPr>
      </w:pPr>
    </w:p>
    <w:tbl>
      <w:tblPr>
        <w:tblpPr w:tblpY="169" w:tblpXSpec="center" w:horzAnchor="margin" w:vertAnchor="text" w:rightFromText="180" w:leftFromText="180"/>
        <w:tblW w:type="dxa" w:w="15417"/>
        <w:tblLook w:val="04A0" w:noVBand="1" w:noHBand="0" w:lastColumn="0" w:firstColumn="1" w:lastRow="0" w:firstRow="1"/>
      </w:tblPr>
      <w:tblGrid>
        <w:gridCol w:w="1485"/>
        <w:gridCol w:w="5516"/>
        <w:gridCol w:w="1564"/>
        <w:gridCol w:w="2198"/>
        <w:gridCol w:w="1745"/>
        <w:gridCol w:w="2909"/>
      </w:tblGrid>
      <w:tr w:rsidTr="00A30DAB" w:rsidR="00037D67" w:rsidRPr="00747551">
        <w:trPr>
          <w:trHeight w:val="18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b/>
                <w:bCs/>
                <w:sz w:val="24"/>
                <w:szCs w:val="24"/>
              </w:rPr>
            </w:pPr>
            <w:r w:rsidRPr="00747551">
              <w:rPr>
                <w:b/>
                <w:bCs/>
                <w:sz w:val="24"/>
                <w:szCs w:val="24"/>
              </w:rPr>
              <w:t>R. br.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b/>
                <w:bCs/>
                <w:sz w:val="24"/>
                <w:szCs w:val="24"/>
              </w:rPr>
            </w:pPr>
            <w:r w:rsidRPr="00747551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b/>
                <w:bCs/>
                <w:sz w:val="24"/>
                <w:szCs w:val="24"/>
              </w:rPr>
            </w:pPr>
            <w:r w:rsidRPr="00747551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b/>
                <w:bCs/>
                <w:sz w:val="24"/>
                <w:szCs w:val="24"/>
              </w:rPr>
            </w:pPr>
            <w:r w:rsidRPr="00747551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7551">
              <w:rPr>
                <w:b/>
                <w:bCs/>
                <w:color w:val="000000"/>
                <w:sz w:val="24"/>
                <w:szCs w:val="24"/>
              </w:rPr>
              <w:t>Osporeno</w:t>
            </w:r>
            <w:r w:rsidR="004F0539">
              <w:rPr>
                <w:b/>
                <w:bCs/>
                <w:color w:val="000000"/>
                <w:sz w:val="24"/>
                <w:szCs w:val="24"/>
              </w:rPr>
              <w:t xml:space="preserve"> u HRK</w:t>
            </w: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</w:tcPr>
          <w:p w:rsidRDefault="00037D67" w:rsidP="00A30DAB" w:rsidR="00037D67" w:rsidRPr="007475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7551">
              <w:rPr>
                <w:b/>
                <w:bCs/>
                <w:color w:val="000000"/>
                <w:sz w:val="24"/>
                <w:szCs w:val="24"/>
              </w:rPr>
              <w:t xml:space="preserve">Razlog osporavanja 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ACO FUNKI A/S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Kirkevaenget 5, 7400 Herning, Danska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7.619,26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ADRIA ZAPOSLENICI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45462110557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Heinzelova 53A,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18.743,98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AGIĆ-OBRT ZA PRIJEVOZ I USLUGE vl.ĐURO 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97527094729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Radićeva 1, 35250 Oriovac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83.120,64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Računi kompenzirani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AGRIGENETICS d.o.o. za oplemenjivanje bilja i sjemenarstvo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55849415954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Sjenjak 13,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25.206,25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AGRIMATCO d.o.o. za proizvodnju, trgovinu i usluge u poljoprivrednoj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24373689835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Jelengradska 12, 31208 Petrijevci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10.355,25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AGROBEKETINCI d.o.o. za poljoprivrednu proizvodnju,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00081039067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Čepinska 38, 31403 Beketinci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5.555.060,86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187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AGROCHEM-MAKS d.o.o. za trgovinu,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74907633394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žrtava fašizma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31.928,60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Greška vjerovnika. Usklađeno stanje je 16.538.762,36</w:t>
            </w:r>
          </w:p>
        </w:tc>
      </w:tr>
      <w:tr w:rsidTr="00A30DAB" w:rsidR="00A421D4" w:rsidRPr="00747551">
        <w:trPr>
          <w:trHeight w:val="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</w:tr>
      <w:tr w:rsidTr="00A30DAB" w:rsidR="00037D67" w:rsidRPr="00747551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AGRO-ČEPIN d.o.o. za proizvodnju i promet u poljoprivredi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06807393799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Vukovarska cesta 4a,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720.639,37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Sudski postupak</w:t>
            </w:r>
            <w:r w:rsidR="00037D67" w:rsidRPr="00747551">
              <w:rPr>
                <w:sz w:val="24"/>
                <w:szCs w:val="24"/>
              </w:rPr>
              <w:t xml:space="preserve"> u tijeku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AGRO-IM, obrt za proizvodnju, usluge i trgovinu, vl. Mijo Matković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83219556748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Glavina Donja 337 B, 21260 Glavina Donja - Imotski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60.294,40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AGROLASTA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70074601436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Matije Petra Katančića 3, 32270 Županja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96.129,39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AGROMAIS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01241022425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Savska cesta 72A,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152.231,31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AGROMENS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36531112087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Hrvatskih branitelja31 B, 35252 Bartolovci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3.385,56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AGRONOM d.o.o. za trgovinu na malo i veliko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67793044823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Zagrebačka 171, 34000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Kompenzirano 30.06.2017. KOM17-0953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AGROZOLI, Obrt za poljoprivrednu proizvodnju, usluge i vinogradarstvo vl. ZOLTAN PINKERT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73937812724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Maršala tita 16, 31308 Suza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677,00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ALCA ZAGREB d.o.o.  za uvoz, izvoz i trgovinu na veliko i malo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58353015102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Koledovčina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378,39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5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AMARILIS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35063921066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Kralja Zvonimira 99, 32100 Vinkovci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57.169,55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 - zastara.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ARENA 2, OBRT ZA PROIZVODNJU I TRGOVINU, vl. NEDŽAT SAMAHODAJ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21411158312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Ivana Pergošića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1.900,00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ARGO INTERNATIONAL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Trinity House 1 st Floor,  Seychelles, Sejšeli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2.211,36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ASSMANNMUHLEN GES m.b.h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Steinfeldgasse 46, 2353 Guntramsdorf, Austrija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38.946,05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 CENTAR DUO d.o.o. 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80359058633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Svetog Leopolda Mandića 111 C,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14.077,21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83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 "ČESNIK" vl. ROZALIJA ČESNIK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25618332891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Kralja Tomislava 81, 33410 Suhopolje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186.642,86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93.321,43 kn nastalo je nakon 27.07.17, a 93.321,43 je krivo prijavljena tražbina (duplirana)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 "KOZINA" vl. VESNA KOZINA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83014080925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Vukovarska 2, 34000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3.962,74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 KRIJAN vl.VESNA KRIJAN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81906572691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Osječka 252,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14.162,25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Nastalo nakon </w:t>
            </w:r>
            <w:r w:rsidR="009B66E7">
              <w:rPr>
                <w:sz w:val="24"/>
                <w:szCs w:val="24"/>
              </w:rPr>
              <w:t xml:space="preserve">pokretanja postupka </w:t>
            </w:r>
            <w:r w:rsidRPr="00747551">
              <w:rPr>
                <w:sz w:val="24"/>
                <w:szCs w:val="24"/>
              </w:rPr>
              <w:t>predstečajne nagodbe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AUTOPRIJEVOZNIČKI OBRT vl. ZLATAN JERKOVIĆ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75781726322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Vrbskih žrtava 34, 35207 Gornja Vrba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1.250,00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AUTOPRIJEVOZNIK  TIHOMIR GAICA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27112811469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Narta 115, 43247 Narta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1.315,14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</w:t>
            </w:r>
            <w:r w:rsidR="00037D67" w:rsidRPr="00747551">
              <w:rPr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AUTOPRIJEVOZNIK IVAN MILOŠ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05380330833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PetrovacC 8, 31512 Feričanci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52.880,50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</w:t>
            </w:r>
            <w:r w:rsidR="00037D67" w:rsidRPr="00747551">
              <w:rPr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AUTOPRIJEVOZNIK IVICA LETICA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38464667066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Novo Selište 78, 44250 Novo Selište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13.343,97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9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AUTOPRIJEVOZNIK IVIĆ JERKOVIĆ vl MARIO JERKOVIĆ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58700981967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Augustina Jarića 74a,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10.462,69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Tražbina je kompenzirana</w:t>
            </w:r>
          </w:p>
        </w:tc>
      </w:tr>
      <w:tr w:rsidTr="00A30DAB" w:rsidR="00A421D4" w:rsidRPr="00747551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AUTOPRIJEVOZNIK JOSIP ŽIGER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23424346180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Novi Glog 39, 48214 Sveti Ivan Žabno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57.466,35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AUTOPRIJEVOZNIK VLADIMIR MEZNARIĆ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32922634835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Koče Racina 5,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24.421,82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AUTOPRIJEVOZNIK ŽELJKO PRUSINA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91754190784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Šestinac 3/3,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1.594,56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AUTO-REMETINEC d.d. 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12933687795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Remetinec 5f,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2.183,61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AUTOZUBAK d.o.o.  za popravak, održavanje i trgovinu automobilima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39135989747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Zagrebačka 117, 10410 Velika Gorica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1.921,61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BAGUDIĆ, Obrt za prijevoz, trgovinu i usluge vl. IVAN BAGUDIĆ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30344262968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Perićeva 47, 31422 Gorjani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BALEN KATICA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41238299074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M. Gupca 18, 35255 Slavonski Kobaš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376,62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Baranjski vodovod d.o.o. za vodoopskrbu i odvodnju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15843910109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A. Stepinca 7, 31300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157,19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BARIČIĆ FRANJO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63910862744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G. Bebrina 18, 35208 Ruščica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80,10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BASARA ANKICA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Mate Lovraka 67, 43293 Veliki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169,29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BC AGROSLAVONIJA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55676654775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Jablanova 1,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317.055,43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BENAK ZDENKO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Mate Lovraka 20, 43293 Veliki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134,96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BENUSSI d.o.o. 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87971197112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Fažanska cesta 86, 52212 Fažana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8.254,01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BIOGAL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37341468914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N.Š.Zrinskog 2f, 31220 Višnjevac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1.458,30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BISTRO DAJ-DAM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Milana Novačića 144a,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251,59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BOLY ZRT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Ady E.u 21, 7754 Boly,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1.202,57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BOREVKOVIĆ MATO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Vrbskih žrtava 69, 35208 Ruščica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71,34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BOSO d.o.o. za promet roba, usluga i posredništvo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91958721295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Hansa Dietricha Genschera 22B, 32100 Vinkovci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2.500,00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BRENER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29064957956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Hrvatskih branitelja 170, 35253 Stari Slatinik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1.193,75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BREZEC-TRANSPORT vl.MARICA BREZEC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85450356247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Matije gupca 231A, 33520 Slatina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220,41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BRO - MEDIA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32300078752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Augusta Šenoe 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1.312,50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BROD-PLIN, d.o.o.  za izgradnju i održavanje plinske mreže, distribuciju i opskrbu prirodnim plinom, proizvodnju, distribuciju i opskrbu toplinskom energijom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93572453653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Tome Skalice 4,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952,41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BUDISELIĆ d.o.o. 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39056801293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Franje Gažija 20, 10340 Vrbovec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44.300,75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BUHLER AG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Gupfenstrasse 5, 9240 Uzwill, Švicarska,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3.469,86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BUTERIN&amp;POSAVEC odvjetničko društvo,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88443826619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Draškovićeva 82,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13.906,25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Caro Agnus j.d.o.o.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10101423432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Smičiklasova 18,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0,32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567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CENTAR ZA RESTRUKTURIRANJE I PRODAJU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38083028711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Ivana Lučića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40.700.000,00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>Predmetna tražbina je uvjetna s obzirom da je planom restrukturiranja predviđena dokapitalizacija društva PRERADA ŽITARICA d.o.o., Grubišno polje. Navedena tražbina neće postati bezuvjetna.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CHROMOS AGRO d.d.  proizvodnja sredstava za zaštitu bilja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82790074844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Radnička cesta 173n,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35.730,60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COMP-ASTOR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Rakani bb, 79220 Novi 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535.881,09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CORNI jednostavno d.o.o. 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83128984419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Palešnik 146A, 43284 Palešnik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41.994,62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CRODUX PLIN d.o.o. 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50388109754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Savska Opatovina 36,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9.920,30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CVJEĆARNA "AGAVA" vl. DAMIR TIVADAR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45659330707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Aleja tišine bb,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ČIČAK KRUNO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75768798404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Braće Radić 16, 35210 Čajkovci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927,88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ČOLAK, TRGOVAČKO-PRIJEVOZNIČKI OBRT (odjavljen) vl. VENCEL ČOLAK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28136654063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Vinkovačka ulica 43, 32271 Rokovci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38,06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ČVORKOVAC d.o.o.  za komunalne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99894441383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Bana J.Jelačića 12, 31226 Dalj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89,07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ČVORKOVAC-VODNE USLUGE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94846666970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Bana J.Jelačića 12, 31226 Dalj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259,32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DAMJANOVIĆ IVANKA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62905494563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Braće Radića 91, 31410 Strizivojna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194,70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Deloitte d.o.o. za usluge revizije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11686457780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Radnička cesta 80,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22.875,00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DIBA d.o.o.  za poljoprivredu,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01813924397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ul. Kralja Tomislava 5, 33410 Suhopolje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130.135,76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DIRECTUS d.o.o. za transport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35573612931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Josipa Bašića 67,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55.564,08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DJEVENICA  BRANKA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93176410980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Certisa 49,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DNV GL Adriatica d.o.o.  za klasifikaciju, certifikaciju i konzultacije (prije DET NORSKE VERITAS ADRIATICA d.o.o.)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66958856391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Ružićeva 32,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26.625,50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DOBRI DEČKI d.o.o. 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70580796976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Slavka Kolara 30, 10370 Brckovljani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DRAGO ŠURINA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97645625475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Kralja Zvonimira 68, 31327 Bilje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19.693,51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DRAGO VIDOVIĆ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23331828715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GorjanciI 88, 35221 Velika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94,37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DUNAMOBIL KFT.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Lencse u.8, 8100 Kalosca,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564,20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DuPont Nutrition Biosciences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Edwin Rahrs Vej 38, 8220 Brabrand, Danska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92,46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ELEKTROSERVIS "ELMES" vl.JOSIP ŠUFLAJ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90335026098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Slavka Kolara 50, 43231 Ivanska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5.015,50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EL-GRI, d.o.o. za proizvodnju električnih grijača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72662515745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Grada Mainza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4.087,50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ERDELJI poljoprivredni obrt vl.DRAGICA ERDELJI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82378009628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Aranji Janoša 36, 31322 Novi Bezdan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EUROPA CHEMICA GRUPA d.o.o.  za 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82722410320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Kneza Branimira 9, 31221 Josipovac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41.540,63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EUROPLANTAŽE d.d.  za proizvodnju hrane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59170148274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2, 31223 Brođanci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0,05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FILIP PROMET vl. ANTUN VAČIĆ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68096723257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Tiskalovci 40, 35252 Slobodnica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15.831,75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50,71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FINVEST CORP d.d. 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40819225982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Ivana Gorana Kovačića 24, 51306 Čabar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1.344,00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FORJAN  MLADEN-POLJOPRIVREDA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47108542727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Laminac  2, 43246 Laminac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680,31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FORMEL d.o.o. za informatički inženjering,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98470399801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Zagrebačka cesta 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1.202,31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FORTUNA -Obrt za ugostiteljstvo vl.ŽELJKO VENCL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23842314312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Kolodvorska 9, 33518 Nova Bukovica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3.650,11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FUNARIĆ KSENIJA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10513616983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Kolodvorska 20, 35210 Stari Perkovci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9.955,00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GAŠPAR proizvodnja,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43292654668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Bilogorska 41,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10.627,35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GAŠPIĆ, obrt za prijevoz i usluge, vl. Sunčica Gašpić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92565630241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Draganići 22B, 47201 Draganić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20.000,00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GENERAL GRAINS Ltd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Via Motta 18, 6830 Chiasso, Švicarska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43.218,60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GLAZIR d.o.o. za proizvodnju i preradu voća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58767554828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Posavska ulica 59, 10370 Oborovo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22.305,78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193.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GOJA d.o.o. 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42545387830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Osječka 112,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292.602,26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GRAD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93076231713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čazmanskog kaptola 13,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8.306,35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GRAD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01109019801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Franje Kuhača 9,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2.040,15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GRADSKA PLINARA ZAGREB-OPSKRBA d.o.o.  za opskrbu plinom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74364571096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Radnička cesta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220,28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GREGOROVIĆ MATEO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14492273923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Josipa Blažekovića 98, 32276 Babina Greda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14.760,16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208.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GROM PAVO PG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Perkovčeva 88, 10430 Samobor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3.603,65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GUIDETTI PIETRO &amp; C.S.n.c.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Piazza Giuseppe Garibaldi 12, 42015 Correggio  RE,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8.904,87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63073332379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223.932,77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650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HRVATSKA BANKA ZA OBNOVU I RAZVITAK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26702280390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Strossmaywrov trg 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44.503.895,38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Predmetna tražbina je uvjetna i nije nastala do dana otvaranja predstečajnog postupka.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HRVATSKA POLJOPRIVREDNA AGENCIJA, ustanova za poslove u poljoprivredi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48006835970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Poljana Križevačka 185,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753,36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81793146560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32.024,38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I.V.H. d.o.o. za vanjskotrgovinski i unutrašnjotrgovinski promet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09492957421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Harambašićeva 34,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4.750,00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IB-INTERNATIONAL d.o.o. za iznajmljivanje vozila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99347964396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Dubrava 170 B,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1.053,22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INA-INDUSTRIJA NAFTE,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27759560625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Avenija V. Holjevca 10,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60.053,62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INTEGRACIJE T i M d.o.o.  za telekomunikacije i informatiku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67927660704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Mali dol 1, 10430 Molvice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123,75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ITALPACK Srl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Via Andrea Costa 106, 47822 Santarcangelo di Romagna RN,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14.179,56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JAJČINOVIĆ  TRGOVAČKO - PRIJEVOZNIČKI OBRT, MARIJAN JAJČINOVIĆ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53350657412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Hrvatski Čuntić 65, 44250 Petrinja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816,81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JANKOVIĆ SEBASTIJAN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82865564397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Sibinjskih žrtava 5, 35252, Sibinj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60,76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JAVNI BILJEŽNIK DARIJA GRIGILLO-RAMLJAK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55305004615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Dalmatinskog Sabora 7,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895,76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JAVNI BILJEŽNIK JELICA KOVAČIĆ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04514793047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kralja Tomislava 1, 32000 Vukovar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2.870,11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JAVNI BILJEŽNIK VLASTA ZAJEC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78997473821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kralja Tomislava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2.482,19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JELENGRAD d.o.o. za cestovni promet i trgovinu "u stečaju"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92960981195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Mlinska 26, 31208 Petrijevci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1.230,00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KABRIA KERESKEDOHAZ Kft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Szentendrei ut 223-225, 1039 Budapest,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61,89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KAUFLAND HRVATSKA komanditno društvo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47432874968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Vile Velebita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14.978,28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KISILJ d.o.o. za poljoprivredu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73729555878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Vukovarska 80, 32000 Petrovci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104,55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KNEZ DUBROVNIK, d.o.o. za trgovinu i proizvodnju - "u stečaju"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58842700197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Pobrežje 1, 20000 Dubrovnik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2.320,45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KOLAR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Matije Gupca 106, 43270 Veliki Grđevac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1.501,69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KOLARIĆ, obrt za poljoprivrednu proizvodnju i usluge, vl. Zdravko Kolarić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64335809180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Škrinjari 100, 48214 Škrinjari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3.587,50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261.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KOLEK STEVO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Jemeršićeva 98, 43290 Grubišno 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57,04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KOMUNALIJE VODOVOD d.o.o.  za vodoopskrbu i odvodnju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80000408229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Sv. Andrije 14,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4.031,22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KOMUNALNO DRUŠTVO OPĆINE ČEMINAC d.o.o. 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80502838039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Matije Gupca 1, 31325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254,06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KOS TRANSPORTI d.o.o.  za prijevoz robe, špediciju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99654943646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Cehovska 13,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679.753,24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</w:t>
            </w:r>
            <w:r w:rsidR="00037D67" w:rsidRPr="00747551">
              <w:rPr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KOSINA ALOJZIJE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70141114600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Velika Maslenjača 34, 43508 Maslenjača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149,67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KREDITNA BANKA ZAGREB, d.d.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70663193635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grada Vukovara 74,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3.265,48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Tražbina je podmirena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KRNJAK d.o.o.  za poljoprivrednu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55779401358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Gorica 34, 31540 Donji Miholjac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70.394,63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KUPINA M.D. OBRT ZA POLJOPRIVREDNU PROIZVODNJU PRIJEVOZ I USLUGE vl.Marijo Kupina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71300279993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Toplice 43, 10453 Toplice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KUTJEVO d.d.  za proizvodnju i promet poljoprivrednih i prehrambenih proizvoda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21918659912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Kralja Tomislava 1, 34340 Kutjevo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28.792,40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L. I. O.  PEKARSTVO d.o.o. 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65063551659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Marinići, Petrci 30/2, 51216 Viškovo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1.185,75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L.ecotech d.o.o.  za proizvodnju strojeva i opreme za ekologiju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96687408864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Gospodarska zona Laminska, 43246 Štefanje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LIPAK d.o.o.  za trgovinu, prijevoz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60393567004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Kajgana 46, 43280 Kajgana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451,59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LIPAK HRANA I ENERGIJA d.o.o.  za proizvodnju, usluge, trgovinu i energiju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52820400991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Kajgana 46, 43280 Kajgana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17.062,00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LOVAC ugostiteljstvo, vl. Drago Dumančić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54321120822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braće Radića 22, 31205 Aljmaš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LUKAČEVIĆ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57203147107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Gornja Bebrina 115A, 35000 Gornja Bebrina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132,52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LUKIĆ TRANS, obrt za prijevoz, vl. Slavko Lukić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82249739943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Ruđera Boškovića 38, 31500 Našice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2.812,50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 CARGO prijevoz, Ivica Filipašić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71178032284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Paromlinska 51, 48214 Sveti Ivan Žabno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2.786,00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M.C.I. - PROM d.o.o. trgovina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99718766534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Našička 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9.325,37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MADISON CONSULTING d.o.o. za usluge, trgovinu i marketing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63177831187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Mrežnička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17.500,00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MAJER d.o.o. za poljoprivredu i usluge u poljoprivredi, prijevoz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60063099233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Pavlovci 56, 34322 Pavlovci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41.688,43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293.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MALIVER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Via Roma 130, 12040 Genola  CN,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23.243,70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MANŠPED d.o.o.  za međunarodni prijevoz i pretovar robe, trgovinu, turizam, putnička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76154765407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Kukuljanovo 387, 51227 Kukuljanovo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34.550,06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9B66E7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Stanje u </w:t>
            </w:r>
            <w:r w:rsidR="009B66E7">
              <w:rPr>
                <w:sz w:val="24"/>
                <w:szCs w:val="24"/>
              </w:rPr>
              <w:t>poslovnim</w:t>
            </w:r>
            <w:r w:rsidRPr="00747551">
              <w:rPr>
                <w:sz w:val="24"/>
                <w:szCs w:val="24"/>
              </w:rPr>
              <w:t xml:space="preserve"> knjigama na dan 27.07.2017 g.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MARČETIĆ PROMET d.o.o. za prijevoz,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75591409328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Svete obitelji 6,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124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MARKOVIĆ-TRANSPORT, vl. DALIBOR MARKOVIĆ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54366529265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Prvča 98/A, 35400 Prvča, Nova Gradiška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10.759,75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9B66E7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 xml:space="preserve">Stanje u </w:t>
            </w:r>
            <w:r w:rsidR="009B66E7">
              <w:rPr>
                <w:color w:val="000000"/>
                <w:sz w:val="24"/>
                <w:szCs w:val="24"/>
              </w:rPr>
              <w:t>poslovnim</w:t>
            </w:r>
            <w:r w:rsidRPr="00747551">
              <w:rPr>
                <w:color w:val="000000"/>
                <w:sz w:val="24"/>
                <w:szCs w:val="24"/>
              </w:rPr>
              <w:t xml:space="preserve"> knjigama na dan 27.07.2017 g.</w:t>
            </w:r>
          </w:p>
        </w:tc>
      </w:tr>
      <w:tr w:rsidTr="00A30DAB" w:rsidR="00A421D4" w:rsidRPr="00747551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421D4" w:rsidP="00A30DAB" w:rsidR="00A421D4" w:rsidRPr="00747551">
            <w:pPr>
              <w:rPr>
                <w:color w:val="000000"/>
                <w:sz w:val="24"/>
                <w:szCs w:val="24"/>
              </w:rPr>
            </w:pP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MATA, obrt za usluge i poljoprivredu, vl. Matija Begić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52265720870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Odvojak Ostrova 3 D, 44202 Topolovac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6.265,00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MEDICINSKO-BIOKEMIJSKI LABORATORIJ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Borovska 7,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70,88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METRO Cash &amp; Carry d.o.o. 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38016445738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Jankomir 31,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59.462,55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MLINOPROM d.o.o. za preradu žitarica i promet mlinskim proizvodima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13747397822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Brezje 5, 10342 Dubrava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96.077,98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MOTO SPRINT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67811823763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Kružna Zadvorska 1. odvojak 8, 10257 Zadvorsko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68.595,12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N.T.T.P. BAJGORATRANS SH.P.K.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STR Bahri Kuci, 42000 Vushtri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836,82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N.T.T.P. BAJGORATRANS SH.P.K.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STR Bahri Kuci, 42000 Vushtri, KoSovo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836,82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NASTAVNI ZAVOD ZA JAVNO ZDRAVSTVO DR. ANDRIJA ŠTAMPAR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33392005961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Mirogojska Cesta 16,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3.937,50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NATURA AGRO poljoprivredna i prehrambena proizvodnja, d.o.o. "u stečaju"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77805504491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Kolodvorska 21A, 48350 Đurđevac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1.621.744,40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Sudski postupak</w:t>
            </w:r>
            <w:r w:rsidR="00037D67" w:rsidRPr="00747551">
              <w:rPr>
                <w:sz w:val="24"/>
                <w:szCs w:val="24"/>
              </w:rPr>
              <w:t xml:space="preserve"> u tijeku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NIDERA HANDELSCOMPAGNIE B.V.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Willemsplein 492, 3072 Rotterdam, Nizozemska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9.796,81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NOCIAR d.o.o.za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42974354902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Brezovačkog Odreda 5a,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6.264,72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NOKY SECURITY d.o.o. za tjelesnu i tehničku zaštitu osoba i imovine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40877863597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Jakova Gotovca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71.603,26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NOVE TEHNOLOGIJE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Ul. grada Vukovara 269d,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16.133,28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NOVOTEX uslužni obrt, Branko Hulec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68087685076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Novoselska 4, 48268 Gornja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93.497,82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O.G. PAJKOVI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Donja Bebrina bb, 35254 Bebrina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729,85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OBITELJSKO GOSPODARSTVO HRNIĆ, vlasnik Anka Hrnić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40508914587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Miljacka 6A, 35254 Šumeće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52,35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</w:t>
            </w:r>
            <w:r w:rsidR="00037D67" w:rsidRPr="00747551">
              <w:rPr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OBRT ZA PROIZVODNJU OPRUGA "SIGMA", VL. SLOBODAN TOMAŠ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52097435670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Daruvarska 66,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617,50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OBVEZA PO PEDUJMOVIMA - Ugostiteljsko pekarsko trgovački obrt TEUTA vl. Lekaj Lek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90330911746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dr.Franje Tuđmana 4, 21220 Trogir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ODVJETNIČKO DRUŠTVO MACAN I MRAČIĆ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04421670524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kralja Tomislava 41, 10410 Velika Gorica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1.436,00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A30DAB" w:rsidRPr="00747551">
        <w:trPr>
          <w:trHeight w:val="12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0DAB" w:rsidP="00A30DAB" w:rsidR="00A30DAB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ONIKS proizvodnja, trgovina i usluge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10381326806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Gornji Draganec 143a, 43245 Gornji Draganec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0DAB" w:rsidP="00A30DAB" w:rsidR="00A30DAB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163,00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30DAB" w:rsidP="009B66E7" w:rsidR="00A30DAB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 xml:space="preserve">Stanje u </w:t>
            </w:r>
            <w:r w:rsidR="009B66E7">
              <w:rPr>
                <w:color w:val="000000"/>
                <w:sz w:val="24"/>
                <w:szCs w:val="24"/>
              </w:rPr>
              <w:t xml:space="preserve">poslovnim </w:t>
            </w:r>
            <w:r w:rsidRPr="00747551">
              <w:rPr>
                <w:color w:val="000000"/>
                <w:sz w:val="24"/>
                <w:szCs w:val="24"/>
              </w:rPr>
              <w:t>knjigama na dan 27.07.2017 g.</w:t>
            </w:r>
          </w:p>
        </w:tc>
      </w:tr>
      <w:tr w:rsidTr="00A30DAB" w:rsidR="00A30DAB" w:rsidRPr="00747551">
        <w:trPr>
          <w:trHeight w:val="41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30DAB" w:rsidP="00A30DAB" w:rsidR="00A30DAB" w:rsidRPr="00747551">
            <w:pPr>
              <w:rPr>
                <w:color w:val="000000"/>
                <w:sz w:val="24"/>
                <w:szCs w:val="24"/>
              </w:rPr>
            </w:pP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 IVICA MARODI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13302674664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Glavna 83, 31309 Kamenac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1.762,96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939AD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366.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ANTUN ŠTEFANČIĆ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22223311305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Matije Gupca 33, 31424 Punitovci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18.500,00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ANTUN ŠTEFANČIĆ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22223311305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Matije Gupca 33, 31424 Punitovci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60.900,80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IŠTVAN GOLUB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01782283041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Rajna 14, 31307 Zmajevac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1.100,53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IVAN ŠPIŠIĆ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52985505048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Greda 91, 44000 Greda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676,29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IVICA UŽAREVIĆ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65651441304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Zagrebačka 244,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583,52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MATEJ BOREVKOVIĆ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28164727761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Vrbskih žrtava46, 35000 Gornja Vrba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 xml:space="preserve">Nastalo nakon </w:t>
            </w:r>
            <w:r w:rsidR="004F0539">
              <w:rPr>
                <w:color w:val="000000"/>
                <w:sz w:val="24"/>
                <w:szCs w:val="24"/>
              </w:rPr>
              <w:t xml:space="preserve">otvaranja postupka </w:t>
            </w:r>
            <w:r w:rsidRPr="00747551">
              <w:rPr>
                <w:color w:val="000000"/>
                <w:sz w:val="24"/>
                <w:szCs w:val="24"/>
              </w:rPr>
              <w:t>predstečajne nagodbe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MATO POJE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10631311438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Vukovarska  62, 33518 Nova Bukovica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452,44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RADE VIDIĆ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47375657568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Tina Ujevića 8, 31325 Novi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26.325,34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RAŠO BOJANIĆ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74000180432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Nikole Tesle  74,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2.577,06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RUŽICA MIKIČIĆ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31949229597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Matije Gupca 11, 31500 Donja Motičina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61.128,03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SLAVKO TODOROVIĆ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03840813190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Kolodvorska 5, 31315 Karanac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17.395,36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SLAVKO VOREL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37392392488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Gornja Rašenica 22, 43290 Gornja Rašenica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3.855,00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SNEŽANA NEŠKOVIĆ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77501288347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Vladimira Nazora 26,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10.264,53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ŠTEFICA PASLER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Stjepana Radića 18, 35211 Trnjani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96,47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ZORAN BORIĆ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09564417278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Nikole Tesle 52,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4.832,47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ŽELIMIR PINTAR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45027081002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Školska 15b, 31300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5,69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OPG ŽELJKO BIRTIĆ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45632538663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Luke Klaića 63, 35210 Stari Perkovci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0,90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OTIS DIZALA, d.o.o.  za proizvodnju, montažu, remont i održavanje dizala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76080865307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Prilaz Vladislava Brajkovića 15,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13.680,97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OXYLUS d.o.o. za trgovinu, usluge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44121315078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J.Huttlera 19,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1.703,75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P.Z. SIBINJ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108. brigada ZNG br. 3, 35252 Sibinj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879,10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PANINI proizvodnja, trgovina i usluge,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98161215192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Ul. M. Bogovića 15,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96,91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PAPIGA TRGOVINA d.o.o. za unutarnju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76807909398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Črečan 10b, 10380 Sveti Ivan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15.714,00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34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PAULIĆ TRANSPORT d.o.o. za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63606256485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Vinogradska 16, 10312 Kloštar Ivanić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300.000,00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9B66E7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 xml:space="preserve">Osporena tražbina se odnosi na cesiju </w:t>
            </w:r>
            <w:r w:rsidR="009B66E7">
              <w:rPr>
                <w:color w:val="000000"/>
                <w:sz w:val="24"/>
                <w:szCs w:val="24"/>
              </w:rPr>
              <w:t xml:space="preserve">priznatu </w:t>
            </w:r>
            <w:r w:rsidRPr="00747551">
              <w:rPr>
                <w:color w:val="000000"/>
                <w:sz w:val="24"/>
                <w:szCs w:val="24"/>
              </w:rPr>
              <w:t>kod ISTARSKE KREDITNE BANKE pod rednim brojem 415.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PEKARSKI, TRGOVAČKI I UGOSTITELJSKI OBRT "LUDBREŽANKA"-Štefan Ljekaj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19262637898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Kratka 1, 42230 Ludbreg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24.255,00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PG ĐURO UDŽBINAC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98367829773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Matije Gupca 4, 43270 Pavlovac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159,61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PG NADA RADIĆ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48911638534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Stjepana Radića 36, 31325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13.445,11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PHOENIX Farmacija d.o.o.  za promet lijekovima i opremom na veliko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36755252122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Ozaljska 95,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11.453,76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PIONEER - SJEME d.o.o. 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24384351607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Florijana Andrašeca 18 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16.447,61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PIRAMIDA, UGOSTITELJSTVO, PRIJEVOZ I USLUGE,vlasnik Josip Kitanović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15467174160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Šamačka 89, 35221 Velika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30.120,28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PLIVELIĆ DARIO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11151517134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Braće Radića 2, 32283 Novi Mikanovci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20.699,46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PODRAVSKA BANKA d.d.  (prijavljena uvjetna tražbina Granolio d.d. - jamac/platac)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97326283154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Opatička 3, 48000 Koprivnica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4.646.511,58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Prijavljena tražbina je uvjetna i nije nastala do otvaranja predstečajnog postupka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POLJODJELSKI OBRT " K L A S " VL. IVICA BILANDŽIJA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57182521169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Josipa Kozarca 21, 32245 Nijemci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POLJODJELSKI OBRT I UGOSTITELJSTVO "KREŠIMIR ĆORIĆ", VL.KREŠIMIR ĆORIĆ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41372723859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Stjepana Radića 53, 32236 Ilok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152,69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POLJOPRIVREDA  VL. IVICA KUPSJAK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16598781265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Vagovina  73, 43245 Vagovina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13,79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POLJOPRIVREDA LIPIK d. d. za poljoprivredu,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51436233899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Ergela 1, 34550 Lipik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17.142,84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POLJOPRIVREDNA ZADRUGA NOVA KAPELA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86676793811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Kralja Tomislava 33, 35410 Nova Kapela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367,49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89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POLJOPRIVREDNA ZADRUGA OSATINA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34852110067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Kralja Tomislava 91, 31402 Semeljci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503.204,80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Sudski </w:t>
            </w:r>
            <w:r w:rsidR="004F0539">
              <w:rPr>
                <w:sz w:val="24"/>
                <w:szCs w:val="24"/>
              </w:rPr>
              <w:t xml:space="preserve">postupak </w:t>
            </w:r>
            <w:r w:rsidRPr="00747551">
              <w:rPr>
                <w:sz w:val="24"/>
                <w:szCs w:val="24"/>
              </w:rPr>
              <w:t>u tijeku</w:t>
            </w:r>
          </w:p>
        </w:tc>
      </w:tr>
      <w:tr w:rsidTr="00A30DAB" w:rsidR="00A30DAB" w:rsidRPr="00747551">
        <w:trPr>
          <w:trHeight w:val="41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495.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POLJOPRIVREDNA ZADRUGA PODCRKAVLJE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33203937351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Diljska 7, 35201 Podcrkavlje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53,22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POLJOPRIVREDNA ZADRUGA VELIKA PISANICA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99418644581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Hrvatskih mučenika 178, 43270 Velika Pisanica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12.603,75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POLJOPRIVREDNI OBRT FANJAK, Kristijan Fanjak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98272209701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Zadobarje48, 47000 Zadobarje -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337,50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POLJOPRIVREDNO GOSPODARSTVO  KUNJEŠIĆ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14894890248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Banovača 9a, 43280 Garešnica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44,95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POLJOPRIVREDNO GOSPODARSTVO ŠVAGANOVIĆ, VLASNIK ZDRAVKO ŠVAGANOVIĆ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20280966807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Mala Kopanica 42, 35221 Mala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561,18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POLJOPRIVREDNO PODUZEĆE ORAHOVICA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70427199569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Pustara 1, 33515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4.227,18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POLJOPRIVREDNO PREHRAMBENI KOMPLEKS d. o. o. za poljoprivrednu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48502552270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Kralja Petra Svačića 17, 35400 Nova Gradiška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299.827,96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POSLOVNI SISTEM MERCATOR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Dunajska cesta 107, 1000 Ljubljana,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17.344,43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505.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PPO PAVE IVANIŠEVIĆ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04449679868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Vukovarska 8, 21480 Vis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1.220,00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PRATUM ŠPED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Meštrovićeva 28,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62,95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PRERADA ŽITARICA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03408544016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Braće Radića 45, 43290 Grubišno 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11.100.000,00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Predmetna tražbina je uvjetna i nije nastala do dana otvaranja predstečajnog postupka.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PRIJEVOZ ŽIGER, Dejan Žiger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70836597063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Karla Hauslera 11,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40.165,08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PRIJEVOZNIK SAŠA KUKLA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54715893789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Staroselska ulica 18, 44330 Novska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188,60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PRIMAT - RD d.o.o.  za proizvodnju, graditeljstvo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03868412563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Zastavnice 111, 10251 Hrvatski Leskovac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68,28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 21 PROJEKT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04145096662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Capraška ulica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4.007.671,24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Ravago Chemicals Croatia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24817866943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Kreše Golika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25.232,00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</w:t>
            </w:r>
            <w:r w:rsidR="00037D67" w:rsidRPr="00747551">
              <w:rPr>
                <w:sz w:val="24"/>
                <w:szCs w:val="24"/>
              </w:rPr>
              <w:t>k vremena, odnosno evidentirane promjene u poslovnim knjigama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REMASS ALDAWLIA C.O.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Street 9th of July,  Misurata, Libija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7.808,08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REMONT-METALI , STROJOBRAVARSKI OBRT, VL. MARKO ČURIĆ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80501734604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Đure Basaričeka 5,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16.047,12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REPROMATERIJAL d. o. 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40106351985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Antuna Kanižlića 42,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271.744,89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RESTORAN "TRNJANKA", VL. BRANKO STOJANOVIĆ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38652762652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Trnjanska cesta 31,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362,00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>P</w:t>
            </w:r>
            <w:r w:rsidR="004F0539">
              <w:rPr>
                <w:color w:val="000000"/>
                <w:sz w:val="24"/>
                <w:szCs w:val="24"/>
              </w:rPr>
              <w:t>rote</w:t>
            </w:r>
            <w:r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RIMAC I JUNIORI, Obrt za prijevoz i trgovinu, vl. Željko Rimac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19020457109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Josipa Juraja Strossmayera 9, 32100 Vinkovci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0,10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RISOVIĆ VLADIMIR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Prnjavor 24, 35216 Prnjavor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125,69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ROBOTIKA KOGLER - PAKIRNO PALETIRNI SISTEMI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Šratovci 58, 9252 Radenci,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8.137,91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RUKAVINA, obrt za autoprijevoz, vl. Zdravko Rukavina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43997773574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V. Nazora 116a, 33405 Pitomača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2.141,75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387.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SAVIĆ COMPANY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Komitska bb, 76300 Bijeljina,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134.444,75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SCHENKER d.o.o. za međunarodno otpremništvo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51003352330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Dugoselska cesta 5, 10370 Rugvica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17.716,69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SET proizvodnja,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35140755222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Pakračka ulica 3,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4.563,23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Krivo prijavljen iznos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SILO TRANSPORTI IVICA SAČAR d.o.o.  za prijevoz,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10827840407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dr. Vlatka Mačeka 37,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65.917,75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SILOSI VTC d.o.o.  za proizvodnju i trgovinu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51317208222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Stjepana Radića 132,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90,36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SIMTRO ENERGIJA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Žitence 49, 2233 Sv. Ana v Slov. Goricah,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22.436,31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SIRIUS d.o.o. za posredovanje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32829784843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Gospodarska zona 2, 31551 Belišće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319,95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Vjerovnik je iskazao tražbinu od 31.07.2017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SLADOJEVIĆ MIRKO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50170046677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Mali Bastaji 78, 43531 Mali Bastaji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80,59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SLATINATRANS d.o.o.  za trgovinu,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92225177459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Kolodvorska 16, 33520 Slatina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10.000,00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SOKAČ-PRIJEVOZ jednostavno d.o.o.  za prijevoz,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32109923923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Zagorska ulica 156,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31.437,50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SPAR Hrvatska, d.o.o. 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46108893754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Slavonska avenija 50,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2.191,31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SREMEC ANTUN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Mažuranićeva 39, 43231 Ivanska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89,60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STOCKTON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75909541475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Savska 108, 10310 Ivanić-Grad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5.619,26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SUHONIK d.o.o.  za promet, trgovinu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51881812568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Kutinska lipa 26, 44320 Kutina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1.469,50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SUPER NOVA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Rodoč bb, 88000 Mostar,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33.657,89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9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ŠKARDA-SANITARNA ZAŠTITA trgovačko društvo za sanitarne zaštite i trgovinu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48962003176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Milana Novačića 73,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29.338,76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Vjerovnik nije knjižio kompenzaciju</w:t>
            </w:r>
          </w:p>
        </w:tc>
      </w:tr>
      <w:tr w:rsidTr="00A30DAB" w:rsidR="00A30DAB" w:rsidRPr="00747551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DAB" w:rsidP="00A30DAB" w:rsidR="00A30DAB" w:rsidRPr="0074755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30DAB" w:rsidP="00A30DAB" w:rsidR="00A30DAB" w:rsidRPr="00747551">
            <w:pPr>
              <w:rPr>
                <w:sz w:val="24"/>
                <w:szCs w:val="24"/>
              </w:rPr>
            </w:pP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ŠURINA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00672514201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Nemetin 153, 31000 Nemetin -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23.018,29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TEHNOFORTE d.o.o. za građenje, trgovinu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27651267549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Dolovska 34,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8.576,25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Tele2 d.o.o. za telekomunikacijske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70133616033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grada Vukovara 269D,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320,00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TENA TRANSPORT d.o.o. za cestovni promet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52324318253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Petra Preradovića 27, 31208 Petrijevci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22.287,49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TIMAC AGRO ZG d.o.o. za poslovanje umjetnim gnojivima, stočnom hranom i poljoprivredno kemijskim proizvodima - u likvidaciji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67192645820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Rapska 46,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307,50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TISA proizvodni i trgovački obrt, vl. Čuklić Snježana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65360664917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Orehovec 16, 48267 Sveti Petar Orehovec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33.194,88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TKALČAN MILKA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Križic 94, 43231 Ivanska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86,61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TOMA PALETE d.o.o. za trgovinu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62524947339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Industrijska cesta 16,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44.271,25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TRANSAGENT MEDNARODNA PROMETNA AGENCIJA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Vojkovo nadbrežje 30A, 6000 Koper,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81.822,29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TRANSPORTI ŽIGER, obrt za prijevoz, vl. Ivan Žiger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01293056165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Voćarska ulica 7, 48214 Sv. Ivan Žabno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58.049,93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TREBOR, d.o.o. 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41526128180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144. brigade Hrvatske vojske 6,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353.050,31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TRGOVINA MATIĆ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Ivana Filipovića 53 A, 35221 Velika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620,52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592.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TRITON ZAGREB d.o.o. za promet i usluge,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17099789704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Horvaćanska c. 59,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1.000,00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TRSTENJAK poljoprivredni obrt, vl. Duško Trstenjak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61104963841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Kneza Branimira 4 4, 31301 Branjin Vrh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21.316,25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UGOSTITELJSTVO ČULJAK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31878401363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Bosutska 38,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1.165,00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UNIKOM d.o.o. za komunalno gospodarstvo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07507345484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Ružina 11a,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192,26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602.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USLUGE POLJOPRIVREDNOM MEHANIZACIJOM VL. ZDRAVKO TRULEC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59558099534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Komuševac 51, 43245 Komuševac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275,90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607.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 I K I OBRT ZA AUTOPRIJEVO I TRGOVINU, VL. ĐURO DRAGOSAVLJEVIĆ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56157797001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D. Tadijanovića 31, 10290 Zaprešić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83,87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VAGE d.o.o.  za proizvodnju i servis mjernih uređaja i opreme za mjerenje, vanjsku i unutarnju trgovinu i marketing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30335873024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Koledovčina 2a,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192.856,72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VALIPILE d.o.o.  za trgovinu, usluge i zastupanje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00467090373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Ive Politea 62,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25.202,08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611.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VARGA MIRJANA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34305392978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Ulica hrvatskih branitelja 38, 32229 Petrovci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46,59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VAROŠIĆ MATO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Šumeće 55, 35254 Bebrina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49,46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VERLAG MORITZ SCÄFER GmbH&amp;C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Paulinenstraße 43, 32756 Detmol, Njemačka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923,85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VESINGER MARKO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78871722977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Đakovačka 5,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3,05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626.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VODOVOD d.o.o.  za vodoopskrbu i odvodnju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80535169523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Nikole Zrinskog 25,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245,10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VRLJIĆ STIPO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Hrvatskih branitelja 218, 35253 Brodski Stupnik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144,37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VUČKOVIĆ POLJOPRIVREDNA PROIZVODNJA,TRGOVINA I USLUGE, VL. KREŠIMIR VUČKOVIĆ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09217141508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Braće Radić 31, 35214 Donji Andrijevci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139.040,53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VUJICA, obrt za prijevoz, trgovinu i uzgoj stoke, vl. Mirko Vujica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80920002599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Kolodvorska ulica 4, 32211 Ostrovo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28.371,92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632.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VUKOVIĆ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51579199754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Braće Radić 74, 32276 Babina Greda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42,23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90439696130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Samoborska cesta 310,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5.647,28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ZAGREBAČKI HOLDING d.o.o. - PODRUŽNICA ROBNI TERMINALI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Jankomir 25, 10090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25.442,73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ZEA d.o.o.  za proizvodnju, promet i usluge u poljoprivredi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30745961182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Trg bana Jelačića 7,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1.654.478,11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lastRenderedPageBreak/>
              <w:t>643.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ZEČIĆ BILJNA PROIZVODNJA I USLUGE,ZDENKO ZEČIĆ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22858367036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Laze 7, 35422 Laze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20,92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ŽITAR d.o.o.  za poljoprivrednu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66951972250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Kralja Držislava 1, 31540 Donji Miholjac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77.980,94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F0539" w:rsidP="00A30DAB" w:rsidR="00037D67" w:rsidRPr="007475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Prote</w:t>
            </w:r>
            <w:r w:rsidR="00037D67" w:rsidRPr="00747551">
              <w:rPr>
                <w:color w:val="000000"/>
                <w:sz w:val="24"/>
                <w:szCs w:val="24"/>
              </w:rPr>
              <w:t>k vremena, odnosno evidentirane promjene u poslovnim knjigama.</w:t>
            </w:r>
          </w:p>
        </w:tc>
      </w:tr>
      <w:tr w:rsidTr="00A30DAB" w:rsidR="00037D67" w:rsidRPr="00747551">
        <w:trPr>
          <w:trHeight w:val="86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ŽITO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03834418154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Đakovština 3,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3.182,00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Nepriznate i vraćene fakture</w:t>
            </w:r>
          </w:p>
        </w:tc>
      </w:tr>
      <w:tr w:rsidTr="00A30DAB" w:rsidR="00A421D4" w:rsidRPr="00747551">
        <w:trPr>
          <w:trHeight w:val="54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21D4" w:rsidP="00A30DAB" w:rsidR="00A421D4" w:rsidRPr="0074755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421D4" w:rsidP="00A30DAB" w:rsidR="00A421D4" w:rsidRPr="00747551">
            <w:pPr>
              <w:rPr>
                <w:sz w:val="24"/>
                <w:szCs w:val="24"/>
              </w:rPr>
            </w:pPr>
          </w:p>
        </w:tc>
      </w:tr>
      <w:tr w:rsidTr="00A30DAB" w:rsidR="00037D67" w:rsidRPr="00747551">
        <w:trPr>
          <w:trHeight w:val="220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center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648.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ŽUPANJAŠPED d.o.o.  za međunarodno otpremništvo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98459425001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Antuna Mihanovića 46, 32270 Županja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7.935,00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sz w:val="24"/>
                <w:szCs w:val="24"/>
              </w:rPr>
            </w:pPr>
            <w:r w:rsidRPr="00747551">
              <w:rPr>
                <w:sz w:val="24"/>
                <w:szCs w:val="24"/>
              </w:rPr>
              <w:t>Prema uskladi naš saldo s 27.07.2017 iznosi 75.473,75 kn, a ne 83.408,75 kn</w:t>
            </w:r>
          </w:p>
        </w:tc>
      </w:tr>
      <w:tr w:rsidTr="00A30DAB" w:rsidR="00037D67" w:rsidRPr="00747551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4F0539">
            <w:pPr>
              <w:rPr>
                <w:b/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> </w:t>
            </w:r>
            <w:r w:rsidR="004F0539" w:rsidRPr="004F0539">
              <w:rPr>
                <w:b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7D67" w:rsidP="00A30DAB" w:rsidR="00037D67" w:rsidRPr="0074755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47551">
              <w:rPr>
                <w:b/>
                <w:bCs/>
                <w:color w:val="000000"/>
                <w:sz w:val="24"/>
                <w:szCs w:val="24"/>
              </w:rPr>
              <w:t>122.589.018,05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7D67" w:rsidP="00A30DAB" w:rsidR="00037D67" w:rsidRPr="00747551">
            <w:pPr>
              <w:rPr>
                <w:color w:val="000000"/>
                <w:sz w:val="24"/>
                <w:szCs w:val="24"/>
              </w:rPr>
            </w:pPr>
            <w:r w:rsidRPr="00747551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Default="00F14869" w:rsidP="00F14869" w:rsidR="00F14869">
      <w:pPr>
        <w:rPr>
          <w:b/>
          <w:sz w:val="24"/>
          <w:szCs w:val="24"/>
        </w:rPr>
      </w:pPr>
    </w:p>
    <w:p w:rsidRDefault="00F14869" w:rsidP="00F14869" w:rsidR="00F14869">
      <w:pPr>
        <w:rPr>
          <w:b/>
          <w:sz w:val="24"/>
          <w:szCs w:val="24"/>
        </w:rPr>
      </w:pPr>
    </w:p>
    <w:p w:rsidRDefault="00F14869" w:rsidP="00F14869" w:rsidR="00F14869">
      <w:pPr>
        <w:jc w:val="center"/>
        <w:rPr>
          <w:b/>
          <w:sz w:val="24"/>
          <w:szCs w:val="24"/>
        </w:rPr>
      </w:pPr>
    </w:p>
    <w:p w:rsidRDefault="009E641E" w:rsidP="009E641E" w:rsidR="009E641E">
      <w:pPr>
        <w:jc w:val="both"/>
        <w:rPr>
          <w:sz w:val="24"/>
          <w:szCs w:val="24"/>
        </w:rPr>
        <w:sectPr w:rsidSect="00E61CCA" w:rsidR="009E641E">
          <w:pgSz w:orient="landscape" w:h="11906" w:w="16838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C24AF8" w:rsidP="00C24AF8" w:rsidR="00C24AF8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od 8 dana od pravomoćnosti rješenja o upućivanju na parnicu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odnosno primitka drugostupanjske odluke</w:t>
      </w:r>
    </w:p>
    <w:p w:rsidRDefault="00C24AF8" w:rsidP="00C24AF8" w:rsidR="00C24AF8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</w:t>
      </w:r>
      <w:r w:rsidR="00A30DAB">
        <w:rPr>
          <w:sz w:val="24"/>
          <w:szCs w:val="24"/>
        </w:rPr>
        <w:t>cu u dodijeljenom roku, smatrat</w:t>
      </w:r>
      <w:r w:rsidRPr="00DE26CD">
        <w:rPr>
          <w:sz w:val="24"/>
          <w:szCs w:val="24"/>
        </w:rPr>
        <w:t xml:space="preserve"> će se da je odustao od prava vođenja parnice.</w:t>
      </w:r>
    </w:p>
    <w:p w:rsidRDefault="00C24AF8" w:rsidP="00C24AF8" w:rsidR="00C24AF8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C24AF8" w:rsidP="00C24AF8" w:rsidR="00C24AF8" w:rsidRPr="00CE525C">
      <w:pPr>
        <w:ind w:firstLine="720"/>
        <w:jc w:val="both"/>
        <w:rPr>
          <w:i/>
          <w:sz w:val="24"/>
          <w:szCs w:val="24"/>
        </w:rPr>
      </w:pPr>
    </w:p>
    <w:p w:rsidRDefault="00C24AF8" w:rsidP="00C24AF8" w:rsidR="00C24AF8" w:rsidRPr="00CE525C">
      <w:pPr>
        <w:widowControl/>
        <w:jc w:val="center"/>
        <w:rPr>
          <w:i/>
          <w:sz w:val="24"/>
          <w:szCs w:val="24"/>
        </w:rPr>
      </w:pPr>
    </w:p>
    <w:p w:rsidRDefault="00C24AF8" w:rsidP="00C24AF8" w:rsidR="00C24AF8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C24AF8" w:rsidP="00C24AF8" w:rsidR="00C24AF8" w:rsidRPr="00151FCB">
      <w:pPr>
        <w:widowControl/>
        <w:jc w:val="center"/>
        <w:rPr>
          <w:sz w:val="24"/>
          <w:szCs w:val="24"/>
        </w:rPr>
      </w:pPr>
    </w:p>
    <w:p w:rsidRDefault="00C24AF8" w:rsidP="007E3C7C" w:rsidR="00C24AF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nad uvodno naznač</w:t>
      </w:r>
      <w:r w:rsidR="00A30DAB">
        <w:rPr>
          <w:sz w:val="24"/>
          <w:szCs w:val="24"/>
        </w:rPr>
        <w:t>enim dužnikom, 19</w:t>
      </w:r>
      <w:r>
        <w:rPr>
          <w:sz w:val="24"/>
          <w:szCs w:val="24"/>
        </w:rPr>
        <w:t>.</w:t>
      </w:r>
      <w:r w:rsidR="00A30DAB">
        <w:rPr>
          <w:sz w:val="24"/>
          <w:szCs w:val="24"/>
        </w:rPr>
        <w:t xml:space="preserve"> listopada 2017</w:t>
      </w:r>
      <w:r>
        <w:rPr>
          <w:sz w:val="24"/>
          <w:szCs w:val="24"/>
        </w:rPr>
        <w:t xml:space="preserve">. </w:t>
      </w:r>
      <w:r w:rsidR="007E3C7C">
        <w:rPr>
          <w:sz w:val="24"/>
          <w:szCs w:val="24"/>
        </w:rPr>
        <w:t>održano je</w:t>
      </w:r>
      <w:r>
        <w:rPr>
          <w:sz w:val="24"/>
          <w:szCs w:val="24"/>
        </w:rPr>
        <w:t xml:space="preserve"> ročište radi ispitivanja tražbina (članak 46. Stečajnog zakona N.N.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>71/15, dalje SZ). Na ročištu su ispitane tražbine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koje je dužnik naveo u prijedlogu za otvaranje predstečajnog postupka (članak 39. SZ-a), odnosno koje su prijavili vjerovnici (članak 36. SZ-a) u roku od 15 dana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ra</w:t>
      </w:r>
      <w:r w:rsidR="00A30DAB">
        <w:rPr>
          <w:sz w:val="24"/>
          <w:szCs w:val="24"/>
        </w:rPr>
        <w:t>čunajući od dana objave rješenja</w:t>
      </w:r>
      <w:r>
        <w:rPr>
          <w:sz w:val="24"/>
          <w:szCs w:val="24"/>
        </w:rPr>
        <w:t xml:space="preserve"> o pokretanju predstečajnog postupka na mrežnim stranicam</w:t>
      </w:r>
      <w:r w:rsidR="00A30DAB">
        <w:rPr>
          <w:sz w:val="24"/>
          <w:szCs w:val="24"/>
        </w:rPr>
        <w:t>a e-oglasna ploča suda (27. srpnja 2017</w:t>
      </w:r>
      <w:r w:rsidR="007E3C7C">
        <w:rPr>
          <w:sz w:val="24"/>
          <w:szCs w:val="24"/>
        </w:rPr>
        <w:t>.)</w:t>
      </w:r>
      <w:r>
        <w:rPr>
          <w:sz w:val="24"/>
          <w:szCs w:val="24"/>
        </w:rPr>
        <w:tab/>
      </w:r>
    </w:p>
    <w:p w:rsidRDefault="007E3C7C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34. stavka 1. podstavka</w:t>
      </w:r>
      <w:r w:rsidR="00C24AF8">
        <w:rPr>
          <w:sz w:val="24"/>
          <w:szCs w:val="24"/>
        </w:rPr>
        <w:t xml:space="preserve"> 3. SZ-a, rješenje o otvaranju predstečajnog postupka osobito sadržava poziv dužniku i povjereniku</w:t>
      </w:r>
      <w:r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ako je imenovan</w:t>
      </w:r>
      <w:r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C24AF8" w:rsidP="00C24AF8" w:rsidR="00A30DA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 odnosu na tražbine koje su prijavili vjerovnici (članak 36. SZ-a)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dužnik </w:t>
      </w:r>
      <w:r w:rsidR="00A30DAB">
        <w:rPr>
          <w:sz w:val="24"/>
          <w:szCs w:val="24"/>
        </w:rPr>
        <w:t>i povjerenik su se pojedinačno očitovali u</w:t>
      </w:r>
      <w:r>
        <w:rPr>
          <w:sz w:val="24"/>
          <w:szCs w:val="24"/>
        </w:rPr>
        <w:t xml:space="preserve"> roku za očitovanje o prijavljenim tražbinama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propisanom člankom </w:t>
      </w:r>
      <w:r w:rsidR="00A30DAB">
        <w:rPr>
          <w:sz w:val="24"/>
          <w:szCs w:val="24"/>
        </w:rPr>
        <w:t>34. stavak 1. podstavak 3. SZ-a.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objavljenoj tab</w:t>
      </w:r>
      <w:r w:rsidR="007E3C7C">
        <w:rPr>
          <w:sz w:val="24"/>
          <w:szCs w:val="24"/>
        </w:rPr>
        <w:t>lici osporenih tražbina (dana 07</w:t>
      </w:r>
      <w:r>
        <w:rPr>
          <w:sz w:val="24"/>
          <w:szCs w:val="24"/>
        </w:rPr>
        <w:t>.</w:t>
      </w:r>
      <w:r w:rsidR="007E3C7C">
        <w:rPr>
          <w:sz w:val="24"/>
          <w:szCs w:val="24"/>
        </w:rPr>
        <w:t xml:space="preserve"> rujna 2017</w:t>
      </w:r>
      <w:r>
        <w:rPr>
          <w:sz w:val="24"/>
          <w:szCs w:val="24"/>
        </w:rPr>
        <w:t>.) vjerovnici nisu osporavali prijavlj</w:t>
      </w:r>
      <w:r w:rsidR="007E3C7C">
        <w:rPr>
          <w:sz w:val="24"/>
          <w:szCs w:val="24"/>
        </w:rPr>
        <w:t>ene tražbine drugih vjerovnika.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E3C7C">
        <w:rPr>
          <w:sz w:val="24"/>
          <w:szCs w:val="24"/>
        </w:rPr>
        <w:t xml:space="preserve">Sukladno </w:t>
      </w:r>
      <w:r>
        <w:rPr>
          <w:sz w:val="24"/>
          <w:szCs w:val="24"/>
        </w:rPr>
        <w:t>odredbi članka 47. SZ-a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tražbine prijavljene u propisanom roku smatraju se utvrđenim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ako ih nije osporio dužnik, povjerenik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ako je imenovan ili vjerovnik.</w:t>
      </w:r>
    </w:p>
    <w:p w:rsidRDefault="00C24AF8" w:rsidP="00C24AF8" w:rsidR="00C24AF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Kako je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dakle, sukladno citiranoj odredbi članka 47. SZ-a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za pravnu posljedicu utvrđiva</w:t>
      </w:r>
      <w:r w:rsidRPr="008F4734">
        <w:rPr>
          <w:sz w:val="24"/>
          <w:szCs w:val="24"/>
        </w:rPr>
        <w:t>nja tražbine u predstečajnom postupku odlučno nepostojanje osporavanja tražbine (aktivnog odnosa)</w:t>
      </w:r>
      <w:r w:rsidR="007E3C7C">
        <w:rPr>
          <w:sz w:val="24"/>
          <w:szCs w:val="24"/>
        </w:rPr>
        <w:t xml:space="preserve">, to se argumentum a contrario </w:t>
      </w:r>
      <w:r w:rsidRPr="008F4734">
        <w:rPr>
          <w:sz w:val="24"/>
          <w:szCs w:val="24"/>
        </w:rPr>
        <w:t>smatra kako propuštanje dužnika i/ili povjerenika da se očituju u odnosu n</w:t>
      </w:r>
      <w:r w:rsidR="007E3C7C">
        <w:rPr>
          <w:sz w:val="24"/>
          <w:szCs w:val="24"/>
        </w:rPr>
        <w:t>a predmnijevane prijave tražbina,</w:t>
      </w:r>
      <w:r w:rsidRPr="008F4734">
        <w:rPr>
          <w:sz w:val="24"/>
          <w:szCs w:val="24"/>
        </w:rPr>
        <w:t xml:space="preserve"> proizvodi učinak priznanja takve tražbine.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Slijedom navedenog,  kako je tražbine navedene u </w:t>
      </w:r>
      <w:r w:rsidR="007E3C7C">
        <w:rPr>
          <w:sz w:val="24"/>
          <w:szCs w:val="24"/>
        </w:rPr>
        <w:t xml:space="preserve">točki </w:t>
      </w:r>
      <w:r>
        <w:rPr>
          <w:sz w:val="24"/>
          <w:szCs w:val="24"/>
        </w:rPr>
        <w:t>I ovog rješenja dužnik naveo u prijedlogu za otvaranje predstečajnog postupka (predmn</w:t>
      </w:r>
      <w:r w:rsidR="007E3C7C">
        <w:rPr>
          <w:sz w:val="24"/>
          <w:szCs w:val="24"/>
        </w:rPr>
        <w:t>i</w:t>
      </w:r>
      <w:r>
        <w:rPr>
          <w:sz w:val="24"/>
          <w:szCs w:val="24"/>
        </w:rPr>
        <w:t xml:space="preserve">jeva prijave tražbine), odnosno,  prijavili </w:t>
      </w:r>
      <w:r w:rsidR="009B66E7">
        <w:rPr>
          <w:sz w:val="24"/>
          <w:szCs w:val="24"/>
        </w:rPr>
        <w:t xml:space="preserve">ih </w:t>
      </w:r>
      <w:r>
        <w:rPr>
          <w:sz w:val="24"/>
          <w:szCs w:val="24"/>
        </w:rPr>
        <w:t>vjerovnici u propisanom roku, a te tražbine nisu osporili dužnik, povjerenik ili vjerovnici, to se</w:t>
      </w:r>
      <w:r w:rsidRPr="00151FCB">
        <w:rPr>
          <w:sz w:val="24"/>
          <w:szCs w:val="24"/>
        </w:rPr>
        <w:t xml:space="preserve"> temeljem </w:t>
      </w:r>
      <w:r w:rsidR="009B66E7">
        <w:rPr>
          <w:sz w:val="24"/>
          <w:szCs w:val="24"/>
        </w:rPr>
        <w:t xml:space="preserve">odredbe članka 47. SZ-a ove </w:t>
      </w:r>
      <w:r>
        <w:rPr>
          <w:sz w:val="24"/>
          <w:szCs w:val="24"/>
        </w:rPr>
        <w:t xml:space="preserve">tražbine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C24AF8" w:rsidP="00C24AF8" w:rsidR="00C24AF8" w:rsidRPr="00E3265C">
      <w:pPr>
        <w:widowControl/>
        <w:ind w:firstLine="708"/>
        <w:jc w:val="both"/>
        <w:rPr>
          <w:sz w:val="24"/>
          <w:szCs w:val="24"/>
        </w:rPr>
      </w:pPr>
    </w:p>
    <w:p w:rsidRDefault="007E3C7C" w:rsidP="00C24AF8" w:rsidR="00C24AF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Tražbine navedene pod točkom II </w:t>
      </w:r>
      <w:r w:rsidR="009B66E7">
        <w:rPr>
          <w:sz w:val="24"/>
          <w:szCs w:val="24"/>
        </w:rPr>
        <w:t xml:space="preserve">ovog </w:t>
      </w:r>
      <w:r>
        <w:rPr>
          <w:sz w:val="24"/>
          <w:szCs w:val="24"/>
        </w:rPr>
        <w:t xml:space="preserve">rješenja osporili su </w:t>
      </w:r>
      <w:r w:rsidR="00C24AF8">
        <w:rPr>
          <w:sz w:val="24"/>
          <w:szCs w:val="24"/>
        </w:rPr>
        <w:t>dužnik</w:t>
      </w:r>
      <w:r>
        <w:rPr>
          <w:sz w:val="24"/>
          <w:szCs w:val="24"/>
        </w:rPr>
        <w:t xml:space="preserve"> i povjerenik</w:t>
      </w:r>
      <w:r w:rsidR="00C24AF8">
        <w:rPr>
          <w:sz w:val="24"/>
          <w:szCs w:val="24"/>
        </w:rPr>
        <w:t xml:space="preserve">.  </w:t>
      </w:r>
    </w:p>
    <w:p w:rsidRDefault="009B66E7" w:rsidP="00C24AF8" w:rsidR="00C24A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Tražbine</w:t>
      </w:r>
      <w:r w:rsidR="00C24AF8">
        <w:rPr>
          <w:sz w:val="24"/>
          <w:szCs w:val="24"/>
        </w:rPr>
        <w:t xml:space="preserve"> su </w:t>
      </w:r>
      <w:r>
        <w:rPr>
          <w:sz w:val="24"/>
          <w:szCs w:val="24"/>
        </w:rPr>
        <w:t xml:space="preserve">ispitane </w:t>
      </w:r>
      <w:r w:rsidR="00C24AF8">
        <w:rPr>
          <w:sz w:val="24"/>
          <w:szCs w:val="24"/>
        </w:rPr>
        <w:t>na ročištu</w:t>
      </w:r>
      <w:r>
        <w:rPr>
          <w:sz w:val="24"/>
          <w:szCs w:val="24"/>
        </w:rPr>
        <w:t xml:space="preserve"> radi ispitivanja tražbina 19. listopada 2017, sukladno članku 46 stavku 2 SZ-a</w:t>
      </w:r>
      <w:r w:rsidR="00C24AF8">
        <w:rPr>
          <w:sz w:val="24"/>
          <w:szCs w:val="24"/>
        </w:rPr>
        <w:t>. Osporavanje nije otklonjeno.</w:t>
      </w:r>
    </w:p>
    <w:p w:rsidRDefault="00C24AF8" w:rsidP="00C24AF8" w:rsidR="00C24A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u odnosu na osporene tražbine ne postoji ovršna isprava</w:t>
      </w:r>
      <w:r w:rsidR="007E3C7C">
        <w:rPr>
          <w:sz w:val="24"/>
          <w:szCs w:val="24"/>
        </w:rPr>
        <w:t>, na parnicu su</w:t>
      </w:r>
      <w:r>
        <w:rPr>
          <w:sz w:val="24"/>
          <w:szCs w:val="24"/>
        </w:rPr>
        <w:t xml:space="preserve"> upućen</w:t>
      </w:r>
      <w:r w:rsidR="007E3C7C">
        <w:rPr>
          <w:sz w:val="24"/>
          <w:szCs w:val="24"/>
        </w:rPr>
        <w:t>i</w:t>
      </w:r>
      <w:r>
        <w:rPr>
          <w:sz w:val="24"/>
          <w:szCs w:val="24"/>
        </w:rPr>
        <w:t xml:space="preserve"> vj</w:t>
      </w:r>
      <w:r w:rsidR="007E3C7C">
        <w:rPr>
          <w:sz w:val="24"/>
          <w:szCs w:val="24"/>
        </w:rPr>
        <w:t>erovnici osporenih tražbina</w:t>
      </w:r>
      <w:r>
        <w:rPr>
          <w:sz w:val="24"/>
          <w:szCs w:val="24"/>
        </w:rPr>
        <w:t xml:space="preserve"> (članak 48. stavak 1. SZ-a). </w:t>
      </w:r>
    </w:p>
    <w:p w:rsidRDefault="00C24AF8" w:rsidP="00C24AF8" w:rsidR="00C24AF8">
      <w:pPr>
        <w:widowControl/>
        <w:jc w:val="center"/>
        <w:rPr>
          <w:sz w:val="24"/>
          <w:szCs w:val="24"/>
        </w:rPr>
      </w:pPr>
    </w:p>
    <w:p w:rsidRDefault="00FB54D7" w:rsidP="00C24AF8" w:rsidR="00C24AF8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61CCA">
        <w:rPr>
          <w:sz w:val="24"/>
          <w:szCs w:val="24"/>
        </w:rPr>
        <w:t>Zagrebu, 19</w:t>
      </w:r>
      <w:r w:rsidR="007E3C7C">
        <w:rPr>
          <w:sz w:val="24"/>
          <w:szCs w:val="24"/>
        </w:rPr>
        <w:t xml:space="preserve">. listopada </w:t>
      </w:r>
      <w:r>
        <w:rPr>
          <w:sz w:val="24"/>
          <w:szCs w:val="24"/>
        </w:rPr>
        <w:t>2017. godine</w:t>
      </w:r>
    </w:p>
    <w:p w:rsidRDefault="00C24AF8" w:rsidP="00C24AF8" w:rsidR="00C24AF8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C24AF8" w:rsidP="00E53D3D" w:rsidR="00D240ED">
      <w:pPr>
        <w:pStyle w:val="Uvuenotijeloteksta"/>
        <w:ind w:firstLine="141" w:left="1983"/>
        <w:jc w:val="right"/>
      </w:pPr>
      <w:r w:rsidRPr="00151FCB">
        <w:t xml:space="preserve">               </w:t>
      </w:r>
      <w:r w:rsidR="00872167">
        <w:t>Vesna Sr</w:t>
      </w:r>
      <w:r w:rsidR="00FB54D7">
        <w:t>emac Šoštar</w:t>
      </w:r>
      <w:r w:rsidR="00D240ED">
        <w:t>,v.r.</w:t>
      </w:r>
    </w:p>
    <w:p w:rsidRDefault="00D240ED" w:rsidP="00D338FD" w:rsidR="00D240ED">
      <w:pPr>
        <w:pStyle w:val="Uvuenotijeloteksta"/>
        <w:ind w:firstLine="141" w:left="1983"/>
        <w:jc w:val="right"/>
      </w:pPr>
      <w:r>
        <w:t>Za točnost otpravka</w:t>
      </w:r>
    </w:p>
    <w:p w:rsidRDefault="00D240ED" w:rsidP="00D240ED" w:rsidR="00C24AF8" w:rsidRPr="00D240ED">
      <w:pPr>
        <w:pStyle w:val="Naslov3"/>
      </w:pPr>
      <w:r w:rsidRPr="00D240ED">
        <w:lastRenderedPageBreak/>
        <w:t>Matea Bizjak</w:t>
      </w:r>
    </w:p>
    <w:p w:rsidRDefault="009E641E" w:rsidP="00C24AF8" w:rsidR="009E641E">
      <w:pPr>
        <w:widowControl/>
        <w:jc w:val="both"/>
        <w:rPr>
          <w:sz w:val="24"/>
          <w:szCs w:val="24"/>
        </w:rPr>
      </w:pPr>
    </w:p>
    <w:p w:rsidRDefault="009E641E" w:rsidP="00C24AF8" w:rsidR="009E641E">
      <w:pPr>
        <w:widowControl/>
        <w:jc w:val="both"/>
        <w:rPr>
          <w:sz w:val="24"/>
          <w:szCs w:val="24"/>
        </w:rPr>
      </w:pPr>
    </w:p>
    <w:p w:rsidRDefault="00C24AF8" w:rsidP="00C24AF8" w:rsidR="00C24AF8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</w:p>
    <w:p w:rsidRDefault="00C24AF8" w:rsidP="00C24AF8" w:rsidR="00C24AF8">
      <w:pPr>
        <w:widowControl/>
        <w:jc w:val="both"/>
        <w:rPr>
          <w:sz w:val="24"/>
          <w:szCs w:val="24"/>
        </w:rPr>
      </w:pPr>
    </w:p>
    <w:p w:rsidRDefault="00C24AF8" w:rsidP="00C24AF8" w:rsidR="00C24AF8" w:rsidRPr="00E61CCA">
      <w:pPr>
        <w:tabs>
          <w:tab w:pos="720" w:val="left"/>
        </w:tabs>
        <w:jc w:val="both"/>
        <w:rPr>
          <w:sz w:val="24"/>
          <w:szCs w:val="24"/>
        </w:rPr>
      </w:pPr>
    </w:p>
    <w:p w:rsidRDefault="00E61CCA" w:rsidP="00D240ED" w:rsidR="00E61CCA" w:rsidRPr="00D240ED">
      <w:pPr>
        <w:rPr>
          <w:sz w:val="24"/>
          <w:szCs w:val="24"/>
        </w:rPr>
      </w:pPr>
    </w:p>
    <w:sectPr w:rsidSect="00E61CCA" w:rsidR="00E61CCA" w:rsidRPr="00D240ED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41E" w:rsidR="009E641E">
      <w:r>
        <w:separator/>
      </w:r>
    </w:p>
  </w:endnote>
  <w:endnote w:id="0" w:type="continuationSeparator">
    <w:p w:rsidRDefault="009E641E" w:rsidR="009E6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41E" w:rsidR="009E641E">
      <w:r>
        <w:separator/>
      </w:r>
    </w:p>
  </w:footnote>
  <w:footnote w:id="0" w:type="continuationSeparator">
    <w:p w:rsidRDefault="009E641E" w:rsidR="009E6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41E" w:rsidP="00A0019A" w:rsidR="009E6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641E" w:rsidR="009E64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41E" w:rsidP="00A0019A" w:rsidR="009E6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776">
      <w:rPr>
        <w:rStyle w:val="Brojstranice"/>
        <w:noProof/>
      </w:rPr>
      <w:t>111</w:t>
    </w:r>
    <w:r>
      <w:rPr>
        <w:rStyle w:val="Brojstranice"/>
      </w:rPr>
      <w:fldChar w:fldCharType="end"/>
    </w:r>
  </w:p>
  <w:p w:rsidRDefault="009E641E" w:rsidP="00A0019A" w:rsidR="009E641E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.St-</w:t>
    </w:r>
    <w:r>
      <w:rPr>
        <w:sz w:val="24"/>
        <w:szCs w:val="24"/>
      </w:rPr>
      <w:t>2021/17</w:t>
    </w:r>
  </w:p>
  <w:p w:rsidRDefault="009E641E" w:rsidP="00A0019A" w:rsidR="009E641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41E" w:rsidP="00A0019A" w:rsidR="009E641E" w:rsidRPr="00A0019A">
    <w:pPr>
      <w:pStyle w:val="Zaglavlje"/>
      <w:jc w:val="right"/>
      <w:rPr>
        <w:sz w:val="24"/>
        <w:szCs w:val="24"/>
      </w:rPr>
    </w:pPr>
    <w:r w:rsidRPr="00A0019A">
      <w:rPr>
        <w:sz w:val="24"/>
        <w:szCs w:val="24"/>
      </w:rP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76072"/>
    <w:multiLevelType w:val="hybridMultilevel"/>
    <w:tmpl w:val="EED8916A"/>
    <w:lvl w:tplc="730AC3E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EB"/>
    <w:rsid w:val="00030049"/>
    <w:rsid w:val="00037D67"/>
    <w:rsid w:val="0009048E"/>
    <w:rsid w:val="00181726"/>
    <w:rsid w:val="001C1DEB"/>
    <w:rsid w:val="001F087F"/>
    <w:rsid w:val="002F6B2A"/>
    <w:rsid w:val="00301F07"/>
    <w:rsid w:val="003625C7"/>
    <w:rsid w:val="004C1E45"/>
    <w:rsid w:val="004F0539"/>
    <w:rsid w:val="00527B13"/>
    <w:rsid w:val="005F4A7A"/>
    <w:rsid w:val="0067336B"/>
    <w:rsid w:val="00676C72"/>
    <w:rsid w:val="00702EE0"/>
    <w:rsid w:val="00786A29"/>
    <w:rsid w:val="007939AD"/>
    <w:rsid w:val="007A7F48"/>
    <w:rsid w:val="007E3C7C"/>
    <w:rsid w:val="008337F4"/>
    <w:rsid w:val="0085790E"/>
    <w:rsid w:val="00872167"/>
    <w:rsid w:val="008C6EF4"/>
    <w:rsid w:val="00954F3A"/>
    <w:rsid w:val="009B66E7"/>
    <w:rsid w:val="009B7F04"/>
    <w:rsid w:val="009E641E"/>
    <w:rsid w:val="009F16E5"/>
    <w:rsid w:val="00A0019A"/>
    <w:rsid w:val="00A20CCF"/>
    <w:rsid w:val="00A30DAB"/>
    <w:rsid w:val="00A421D4"/>
    <w:rsid w:val="00A51776"/>
    <w:rsid w:val="00A82195"/>
    <w:rsid w:val="00BF1543"/>
    <w:rsid w:val="00C24AF8"/>
    <w:rsid w:val="00CB4950"/>
    <w:rsid w:val="00D240ED"/>
    <w:rsid w:val="00DB5AD3"/>
    <w:rsid w:val="00E33DDA"/>
    <w:rsid w:val="00E500A3"/>
    <w:rsid w:val="00E61CCA"/>
    <w:rsid w:val="00F0074A"/>
    <w:rsid w:val="00F14869"/>
    <w:rsid w:val="00F15017"/>
    <w:rsid w:val="00F65230"/>
    <w:rsid w:val="00FB5422"/>
    <w:rsid w:val="00FB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AF8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true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8" w:type="paragraph">
    <w:name w:val="xl6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0" w:type="paragraph">
    <w:name w:val="xl7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1" w:type="paragraph">
    <w:name w:val="xl7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72" w:type="paragraph">
    <w:name w:val="xl7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4" w:type="paragraph">
    <w:name w:val="xl7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5" w:type="paragraph">
    <w:name w:val="xl7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b/>
      <w:bCs/>
    </w:rPr>
  </w:style>
  <w:style w:customStyle="true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7" w:type="paragraph">
    <w:name w:val="xl7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8" w:type="paragraph">
    <w:name w:val="xl7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9" w:type="paragraph">
    <w:name w:val="xl7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0" w:type="paragraph">
    <w:name w:val="xl8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1" w:type="paragraph">
    <w:name w:val="xl8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2" w:type="paragraph">
    <w:name w:val="xl8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3" w:type="paragraph">
    <w:name w:val="xl8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5" w:type="paragraph">
    <w:name w:val="xl8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6" w:type="paragraph">
    <w:name w:val="xl8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7" w:type="paragraph">
    <w:name w:val="xl8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88" w:type="paragraph">
    <w:name w:val="xl8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9" w:type="paragraph">
    <w:name w:val="xl8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FF0000"/>
    </w:rPr>
  </w:style>
  <w:style w:customStyle="true" w:styleId="xl90" w:type="paragraph">
    <w:name w:val="xl9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1" w:type="paragraph">
    <w:name w:val="xl9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2" w:type="paragraph">
    <w:name w:val="xl9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5" w:type="paragraph">
    <w:name w:val="xl6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6" w:type="paragraph">
    <w:name w:val="xl6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4" w:type="paragraph">
    <w:name w:val="xl6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1"/>
    <w:qFormat/>
    <w:rsid w:val="009E641E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7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77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AF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1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8" w:type="paragraph">
    <w:name w:val="xl6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0" w:type="paragraph">
    <w:name w:val="xl7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1" w:type="paragraph">
    <w:name w:val="xl7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72" w:type="paragraph">
    <w:name w:val="xl7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4" w:type="paragraph">
    <w:name w:val="xl7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5" w:type="paragraph">
    <w:name w:val="xl7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b/>
      <w:bCs/>
    </w:rPr>
  </w:style>
  <w:style w:customStyle="1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7" w:type="paragraph">
    <w:name w:val="xl7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8" w:type="paragraph">
    <w:name w:val="xl7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9" w:type="paragraph">
    <w:name w:val="xl7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0" w:type="paragraph">
    <w:name w:val="xl8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1" w:type="paragraph">
    <w:name w:val="xl8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2" w:type="paragraph">
    <w:name w:val="xl8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5" w:type="paragraph">
    <w:name w:val="xl8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7" w:type="paragraph">
    <w:name w:val="xl8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88" w:type="paragraph">
    <w:name w:val="xl8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9" w:type="paragraph">
    <w:name w:val="xl8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color w:val="FF0000"/>
    </w:rPr>
  </w:style>
  <w:style w:customStyle="1" w:styleId="xl90" w:type="paragraph">
    <w:name w:val="xl9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1" w:type="paragraph">
    <w:name w:val="xl9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2" w:type="paragraph">
    <w:name w:val="xl9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5" w:type="paragraph">
    <w:name w:val="xl6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6" w:type="paragraph">
    <w:name w:val="xl6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4" w:type="paragraph">
    <w:name w:val="xl6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1"/>
    <w:qFormat/>
    <w:rsid w:val="009E64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7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77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111</properties:Pages>
  <properties:Words>13274</properties:Words>
  <properties:Characters>85433</properties:Characters>
  <properties:Lines>5524</properties:Lines>
  <properties:Paragraphs>3932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2017-10-30T13:36:00Z</dcterms:created>
  <dc:creator>Matea Bizjak</dc:creator>
  <cp:lastModifiedBy>Matea Bizjak</cp:lastModifiedBy>
  <cp:lastPrinted>2017-10-30T13:47:00Z</cp:lastPrinted>
  <dcterms:modified xmlns:xsi="http://www.w3.org/2001/XMLSchema-instance" xsi:type="dcterms:W3CDTF">2017-10-30T13:48:00Z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111</vt:i4>
  </prop:property>
</prop:Properties>
</file>