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5607" w14:paraId="4395607" w:rsidRDefault="00AE649C" w:rsidP="00FA5B5E" w:rsidR="00AE649C" w:rsidRPr="00B76F3C">
      <w:pPr>
        <w:pStyle w:val="Naslov3"/>
        <w15:collapsed w:val="false"/>
      </w:pPr>
    </w:p>
    <w:p w:rsidRDefault="003263B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263B6" w:rsidP="003263B6" w:rsidR="003263B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St-113/2016-4.</w:t>
      </w:r>
    </w:p>
    <w:p w:rsidRDefault="003263B6" w:rsidP="003263B6" w:rsidR="003263B6">
      <w:pPr>
        <w:jc w:val="both"/>
        <w:rPr>
          <w:rFonts w:cs="Arial" w:hAnsi="Arial" w:ascii="Arial"/>
        </w:rPr>
      </w:pPr>
    </w:p>
    <w:p w:rsidRDefault="003263B6" w:rsidP="003263B6" w:rsidR="003263B6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 I M E   R E P U B L I K E   H R V A T S K E</w:t>
      </w:r>
    </w:p>
    <w:p w:rsidRDefault="003263B6" w:rsidP="003263B6" w:rsidR="003263B6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R J E Š E N J E</w:t>
      </w:r>
    </w:p>
    <w:p w:rsidRDefault="003263B6" w:rsidP="003263B6" w:rsidR="003263B6">
      <w:pPr>
        <w:jc w:val="both"/>
        <w:rPr>
          <w:rFonts w:cs="Arial" w:hAnsi="Arial" w:ascii="Arial"/>
        </w:rPr>
      </w:pP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CARPIO d.o.o. za trgovinu i usluge iz Daruvara, Ivana Mažuranića 34, MBS 010079141, OIB 65260362657, dana 11. ožujka 2016. godine  </w:t>
      </w:r>
    </w:p>
    <w:p w:rsidRDefault="003263B6" w:rsidP="003263B6" w:rsidR="003263B6">
      <w:pPr>
        <w:jc w:val="both"/>
        <w:rPr>
          <w:rFonts w:cs="Arial" w:hAnsi="Arial" w:ascii="Arial"/>
        </w:rPr>
      </w:pPr>
    </w:p>
    <w:p w:rsidRDefault="003263B6" w:rsidP="003263B6" w:rsidR="003263B6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r i j e š i o   j e</w:t>
      </w: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CARPIO d.o.o. za trgovinu i usluge iz Daruvara, Ivana Mažuranića 34, MBS 010079141, OIB 65260362657.</w:t>
      </w: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DINKA TRUMBIĆ iz Splita, </w:t>
      </w:r>
      <w:proofErr w:type="spellStart"/>
      <w:r>
        <w:rPr>
          <w:rFonts w:cs="Arial" w:hAnsi="Arial" w:ascii="Arial"/>
        </w:rPr>
        <w:t>Lovretska</w:t>
      </w:r>
      <w:proofErr w:type="spellEnd"/>
      <w:r>
        <w:rPr>
          <w:rFonts w:cs="Arial" w:hAnsi="Arial" w:ascii="Arial"/>
        </w:rPr>
        <w:t xml:space="preserve"> 10, OIB 43468134790.</w:t>
      </w: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CARPIO d.o.o. za trgovinu i usluge iz Daruvara, Ivana Mažuranića 34, MBS 010079141, OIB 65260362657.</w:t>
      </w:r>
    </w:p>
    <w:p w:rsidRDefault="003263B6" w:rsidP="003263B6" w:rsidR="003263B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11. ožujka 2016. u 12,00 sati, kada je ovo rješenje objavljeno na e-oglasnoj ploči ovoga suda.</w:t>
      </w:r>
    </w:p>
    <w:p w:rsidRDefault="003263B6" w:rsidP="003263B6" w:rsidR="003263B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263B6" w:rsidP="003263B6" w:rsidR="003263B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3263B6" w:rsidP="003263B6" w:rsidR="003263B6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Obrazloženje</w:t>
      </w: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St-113/2016-2., koji je objavljen na mrežnoj stranici e-oglasna ploča Trgovačkog suda u Bjelovaru 22. veljače 2016. godine, pozvao osobu ovlaštenu za zastupanje dužnika da u roku od 15 dana od </w:t>
      </w:r>
      <w:r>
        <w:rPr>
          <w:rFonts w:cs="Arial" w:hAnsi="Arial" w:ascii="Arial"/>
        </w:rPr>
        <w:lastRenderedPageBreak/>
        <w:t>objave oglasa na mrežnoj stranici e-oglasne ploče  podnese sudu javnobilježnički ovjerovljen popis imovine i obveza na propisanom obrascu.</w:t>
      </w: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263B6" w:rsidP="003263B6" w:rsidR="003263B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263B6" w:rsidP="003263B6" w:rsidR="003263B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263B6" w:rsidP="003263B6" w:rsidR="003263B6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11. ožujka 2016. godine</w:t>
      </w:r>
    </w:p>
    <w:p w:rsidRDefault="003263B6" w:rsidP="003263B6" w:rsidR="003263B6">
      <w:pPr>
        <w:rPr>
          <w:rFonts w:cs="Arial" w:hAnsi="Arial" w:ascii="Arial"/>
        </w:rPr>
      </w:pPr>
    </w:p>
    <w:p w:rsidRDefault="003263B6" w:rsidP="003263B6" w:rsidR="003263B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3263B6" w:rsidP="003263B6" w:rsidR="003263B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3263B6" w:rsidP="003263B6" w:rsidR="003263B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</w:t>
      </w:r>
      <w:r>
        <w:rPr>
          <w:rFonts w:cs="Arial" w:hAnsi="Arial" w:ascii="Arial"/>
        </w:rPr>
        <w:t xml:space="preserve">             </w:t>
      </w: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263B6" w:rsidP="003263B6" w:rsidR="003263B6">
      <w:pPr>
        <w:jc w:val="both"/>
        <w:rPr>
          <w:rFonts w:cs="Arial" w:hAnsi="Arial" w:ascii="Arial"/>
        </w:rPr>
      </w:pPr>
    </w:p>
    <w:p w:rsidRDefault="003263B6" w:rsidP="003263B6" w:rsidR="003263B6">
      <w:pPr>
        <w:jc w:val="both"/>
        <w:rPr>
          <w:rFonts w:cs="Arial" w:hAnsi="Arial" w:ascii="Arial"/>
        </w:rPr>
      </w:pPr>
    </w:p>
    <w:p w:rsidRDefault="003263B6" w:rsidP="003263B6" w:rsidR="003263B6">
      <w:pPr>
        <w:jc w:val="both"/>
        <w:rPr>
          <w:rFonts w:cs="Arial" w:hAnsi="Arial" w:ascii="Arial"/>
        </w:rPr>
      </w:pPr>
    </w:p>
    <w:p w:rsidRDefault="003263B6" w:rsidP="003263B6" w:rsidR="003263B6">
      <w:pPr>
        <w:jc w:val="both"/>
        <w:rPr>
          <w:rFonts w:cs="Arial" w:hAnsi="Arial" w:ascii="Arial"/>
        </w:rPr>
      </w:pPr>
    </w:p>
    <w:p w:rsidRDefault="003263B6" w:rsidP="003263B6" w:rsidR="003263B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nakon pravomoćnosti rješenja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Daruvar – putem e-oglasne ploče suda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263B6" w:rsidP="003263B6" w:rsidR="003263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Bjelovaru, 11.3.2016.g.</w:t>
      </w:r>
    </w:p>
    <w:p w:rsidRDefault="003263B6" w:rsidP="003263B6" w:rsidR="003263B6">
      <w:pPr>
        <w:rPr>
          <w:rFonts w:cs="Arial" w:hAnsi="Arial" w:ascii="Arial"/>
        </w:rPr>
      </w:pPr>
    </w:p>
    <w:p w:rsidRDefault="003263B6" w:rsidP="003263B6" w:rsidR="003263B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3B6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2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St-113/2016-4</izvorni_sadrzaj>
    <derivirana_varijabla naziv="DomainObject.Oznaka_1">St-113/2016-4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CARPIO d.o.o. za trgovinu i usluge, Daruvar zastupanog po punomoćniku NIKOLA GUBEROVIĆ</izvorni_sadrzaj>
    <derivirana_varijabla naziv="DomainObject.Predmet.ProtustrankaFormated_1">  CARPIO d.o.o. za trgovinu i usluge, Daruvar zastupanog po punomoćniku NIKOLA GUBEROVIĆ</derivirana_varijabla>
  </DomainObject.Predmet.ProtustrankaFormated>
  <DomainObject.Predmet.ProtustrankaFormatedOIB>
    <izvorni_sadrzaj>  CARPIO d.o.o. za trgovinu i usluge, Daruvar, OIB 65260362657 zastupanog po punomoćniku NIKOLA GUBEROVIĆ</izvorni_sadrzaj>
    <derivirana_varijabla naziv="DomainObject.Predmet.ProtustrankaFormatedOIB_1">  CARPIO d.o.o. za trgovinu i usluge, Daruvar, OIB 65260362657 zastupanog po punomoćniku NIKOLA GUBEROVIĆ</derivirana_varijabla>
  </DomainObject.Predmet.ProtustrankaFormatedOIB>
  <DomainObject.Predmet.ProtustrankaFormatedWithAdress>
    <izvorni_sadrzaj> CARPIO d.o.o. za trgovinu i usluge, Daruvar, Ivana Mažuranića 34, 43500 Daruvar zastupanog po punomoćniku NIKOLA GUBEROVIĆ</izvorni_sadrzaj>
    <derivirana_varijabla naziv="DomainObject.Predmet.ProtustrankaFormatedWithAdress_1"> CARPIO d.o.o. za trgovinu i usluge, Daruvar, Ivana Mažuranića 34, 43500 Daruvar zastupanog po punomoćniku NIKOLA GUBEROVIĆ</derivirana_varijabla>
  </DomainObject.Predmet.ProtustrankaFormatedWithAdress>
  <DomainObject.Predmet.ProtustrankaFormatedWithAdressOIB>
    <izvorni_sadrzaj> CARPIO d.o.o. za trgovinu i usluge, Daruvar, OIB 65260362657, Ivana Mažuranića 34, 43500 Daruvar zastupanog po punomoćniku NIKOLA GUBEROVIĆ</izvorni_sadrzaj>
    <derivirana_varijabla naziv="DomainObject.Predmet.ProtustrankaFormatedWithAdressOIB_1"> CARPIO d.o.o. za trgovinu i usluge, Daruvar, OIB 65260362657, Ivana Mažuranića 34, 43500 Daruvar zastupanog po punomoćniku NIKOLA GUBEROVIĆ</derivirana_varijabla>
  </DomainObject.Predmet.ProtustrankaFormatedWithAdressOIB>
  <DomainObject.Predmet.ProtustrankaWithAdress>
    <izvorni_sadrzaj>CARPIO d.o.o. za trgovinu i usluge, Daruvar Ivana Mažuranića 34, 43500 Daruvar</izvorni_sadrzaj>
    <derivirana_varijabla naziv="DomainObject.Predmet.ProtustrankaWithAdress_1">CARPIO d.o.o. za trgovinu i usluge, Daruvar Ivana Mažuranića 34, 43500 Daruvar</derivirana_varijabla>
  </DomainObject.Predmet.ProtustrankaWithAdress>
  <DomainObject.Predmet.ProtustrankaWithAdressOIB>
    <izvorni_sadrzaj>CARPIO d.o.o. za trgovinu i usluge, Daruvar, OIB 65260362657, Ivana Mažuranića 34, 43500 Daruvar</izvorni_sadrzaj>
    <derivirana_varijabla naziv="DomainObject.Predmet.ProtustrankaWithAdressOIB_1">CARPIO d.o.o. za trgovinu i usluge, Daruvar, OIB 65260362657, Ivana Mažuranića 34, 43500 Daruvar</derivirana_varijabla>
  </DomainObject.Predmet.ProtustrankaWithAdressOIB>
  <DomainObject.Predmet.ProtustrankaNazivFormated>
    <izvorni_sadrzaj>CARPIO d.o.o. za trgovinu i usluge, Daruvar</izvorni_sadrzaj>
    <derivirana_varijabla naziv="DomainObject.Predmet.ProtustrankaNazivFormated_1">CARPIO d.o.o. za trgovinu i usluge, Daruvar</derivirana_varijabla>
  </DomainObject.Predmet.ProtustrankaNazivFormated>
  <DomainObject.Predmet.ProtustrankaNazivFormatedOIB>
    <izvorni_sadrzaj>CARPIO d.o.o. za trgovinu i usluge, Daruvar, OIB 65260362657</izvorni_sadrzaj>
    <derivirana_varijabla naziv="DomainObject.Predmet.ProtustrankaNazivFormatedOIB_1">CARPIO d.o.o. za trgovinu i usluge, Daruvar, OIB 65260362657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CARPIO d.o.o. za trgovinu i usluge, Daruvar zastupanog po punomoćniku NIKOLA GUBEROVIĆ</item>
    </izvorni_sadrzaj>
    <derivirana_varijabla naziv="DomainObject.Predmet.ProtuStrankaListFormated_1">
      <item>CARPIO d.o.o. za trgovinu i usluge, Daruvar zastupanog po punomoćniku NIKOLA GUBEROVIĆ</item>
    </derivirana_varijabla>
  </DomainObject.Predmet.ProtuStrankaListFormated>
  <DomainObject.Predmet.ProtuStrankaListFormatedOIB>
    <izvorni_sadrzaj>
      <item>CARPIO d.o.o. za trgovinu i usluge, Daruvar, OIB 65260362657 zastupanog po punomoćniku NIKOLA GUBEROVIĆ</item>
    </izvorni_sadrzaj>
    <derivirana_varijabla naziv="DomainObject.Predmet.ProtuStrankaListFormatedOIB_1">
      <item>CARPIO d.o.o. za trgovinu i usluge, Daruvar, OIB 65260362657 zastupanog po punomoćniku NIKOLA GUBEROVIĆ</item>
    </derivirana_varijabla>
  </DomainObject.Predmet.ProtuStrankaListFormatedOIB>
  <DomainObject.Predmet.ProtuStrankaListFormatedWithAdress>
    <izvorni_sadrzaj>
      <item>CARPIO d.o.o. za trgovinu i usluge, Daruvar, Ivana Mažuranića 34, 43500 Daruvar zastupanog po punomoćniku NIKOLA GUBEROVIĆ</item>
    </izvorni_sadrzaj>
    <derivirana_varijabla naziv="DomainObject.Predmet.ProtuStrankaListFormatedWithAdress_1">
      <item>CARPIO d.o.o. za trgovinu i usluge, Daruvar, Ivana Mažuranića 34, 43500 Daruvar zastupanog po punomoćniku NIKOLA GUBEROVIĆ</item>
    </derivirana_varijabla>
  </DomainObject.Predmet.ProtuStrankaListFormatedWithAdress>
  <DomainObject.Predmet.ProtuStrankaListFormatedWithAdressOIB>
    <izvorni_sadrzaj>
      <item>CARPIO d.o.o. za trgovinu i usluge, Daruvar, OIB 65260362657, Ivana Mažuranića 34, 43500 Daruvar zastupanog po punomoćniku NIKOLA GUBEROVIĆ</item>
    </izvorni_sadrzaj>
    <derivirana_varijabla naziv="DomainObject.Predmet.ProtuStrankaListFormatedWithAdressOIB_1">
      <item>CARPIO d.o.o. za trgovinu i usluge, Daruvar, OIB 65260362657, Ivana Mažuranića 34, 43500 Daruvar zastupanog po punomoćniku NIKOLA GUBEROVIĆ</item>
    </derivirana_varijabla>
  </DomainObject.Predmet.ProtuStrankaListFormatedWithAdressOIB>
  <DomainObject.Predmet.ProtuStrankaListNazivFormated>
    <izvorni_sadrzaj>
      <item>CARPIO d.o.o. za trgovinu i usluge, Daruvar</item>
    </izvorni_sadrzaj>
    <derivirana_varijabla naziv="DomainObject.Predmet.ProtuStrankaListNazivFormated_1">
      <item>CARPIO d.o.o. za trgovinu i usluge, Daruvar</item>
    </derivirana_varijabla>
  </DomainObject.Predmet.ProtuStrankaListNazivFormated>
  <DomainObject.Predmet.ProtuStrankaListNazivFormatedOIB>
    <izvorni_sadrzaj>
      <item>CARPIO d.o.o. za trgovinu i usluge, Daruvar, OIB 65260362657</item>
    </izvorni_sadrzaj>
    <derivirana_varijabla naziv="DomainObject.Predmet.ProtuStrankaListNazivFormatedOIB_1">
      <item>CARPIO d.o.o. za trgovinu i usluge, Daruvar, OIB 65260362657</item>
    </derivirana_varijabla>
  </DomainObject.Predmet.ProtuStrankaListNazivFormatedOIB>
  <DomainObject.Predmet.OstaliListFormated>
    <izvorni_sadrzaj>
      <item>NIKOLA GUBEROVIĆ punomoćnik sudionika u postupku CARPIO d.o.o. za trgovinu i usluge, Daruvar</item>
    </izvorni_sadrzaj>
    <derivirana_varijabla naziv="DomainObject.Predmet.OstaliListFormated_1">
      <item>NIKOLA GUBEROVIĆ punomoćnik sudionika u postupku CARPIO d.o.o. za trgovinu i usluge, Daruvar</item>
    </derivirana_varijabla>
  </DomainObject.Predmet.OstaliListFormated>
  <DomainObject.Predmet.OstaliListFormatedOIB>
    <izvorni_sadrzaj>
      <item>NIKOLA GUBEROVIĆ, OIB 86581822974 punomoćnik sudionika u postupku CARPIO d.o.o. za trgovinu i usluge, Daruvar</item>
    </izvorni_sadrzaj>
    <derivirana_varijabla naziv="DomainObject.Predmet.OstaliListFormatedOIB_1">
      <item>NIKOLA GUBEROVIĆ, OIB 86581822974 punomoćnik sudionika u postupku CARPIO d.o.o. za trgovinu i usluge, Daruvar</item>
    </derivirana_varijabla>
  </DomainObject.Predmet.OstaliListFormatedOIB>
  <DomainObject.Predmet.OstaliListFormatedWithAdress>
    <izvorni_sadrzaj>
      <item>NIKOLA GUBEROVIĆ, Ivana Mažuranića 34., 43500 Daruvar punomoćnik sudionika u postupku CARPIO d.o.o. za trgovinu i usluge, Daruvar</item>
    </izvorni_sadrzaj>
    <derivirana_varijabla naziv="DomainObject.Predmet.OstaliListFormatedWithAdress_1">
      <item>NIKOLA GUBEROVIĆ, Ivana Mažuranića 34., 43500 Daruvar punomoćnik sudionika u postupku CARPIO d.o.o. za trgovinu i usluge, Daruvar</item>
    </derivirana_varijabla>
  </DomainObject.Predmet.OstaliListFormatedWithAdress>
  <DomainObject.Predmet.OstaliListFormatedWithAdressOIB>
    <izvorni_sadrzaj>
      <item>NIKOLA GUBEROVIĆ, OIB 86581822974, Ivana Mažuranića 34., 43500 Daruvar punomoćnik sudionika u postupku CARPIO d.o.o. za trgovinu i usluge, Daruvar</item>
    </izvorni_sadrzaj>
    <derivirana_varijabla naziv="DomainObject.Predmet.OstaliListFormatedWithAdressOIB_1">
      <item>NIKOLA GUBEROVIĆ, OIB 86581822974, Ivana Mažuranića 34., 43500 Daruvar punomoćnik sudionika u postupku CARPIO d.o.o. za trgovinu i usluge, Daruvar</item>
    </derivirana_varijabla>
  </DomainObject.Predmet.OstaliListFormatedWithAdressOIB>
  <DomainObject.Predmet.OstaliListNazivFormated>
    <izvorni_sadrzaj>
      <item>NIKOLA GUBEROVIĆ</item>
    </izvorni_sadrzaj>
    <derivirana_varijabla naziv="DomainObject.Predmet.OstaliListNazivFormated_1">
      <item>NIKOLA GUBEROVIĆ</item>
    </derivirana_varijabla>
  </DomainObject.Predmet.OstaliListNazivFormated>
  <DomainObject.Predmet.OstaliListNazivFormatedOIB>
    <izvorni_sadrzaj>
      <item>NIKOLA GUBEROVIĆ, OIB 86581822974</item>
    </izvorni_sadrzaj>
    <derivirana_varijabla naziv="DomainObject.Predmet.OstaliListNazivFormatedOIB_1">
      <item>NIKOLA GUBEROVIĆ, OIB 86581822974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St-113/2016-4</izvorni_sadrzaj>
    <derivirana_varijabla naziv="DomainObject.PoslovniBrojDokumenta_1">St-113/2016-4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CARPIO d.o.o. za trgovinu i usluge, Daruvar</izvorni_sadrzaj>
    <derivirana_varijabla naziv="DomainObject.Predmet.ProtustrankaIDrugi_1">CARPIO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CARPIO d.o.o. za trgovinu i usluge, Daruvar, OIB 65260362657, Ivana Mažuranića 34, 43500 Daruvar</izvorni_sadrzaj>
    <derivirana_varijabla naziv="DomainObject.Predmet.ProtustrankaIDrugiAdressOIB_1">CARPIO d.o.o. za trgovinu i usluge, Daruvar, OIB 65260362657, Ivana Mažuranića 34,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CARPIO d.o.o. za trgovinu i usluge, Daruvar</item>
      <item>NIKOLA GUBEROVIĆ</item>
    </izvorni_sadrzaj>
    <derivirana_varijabla naziv="DomainObject.Predmet.SudioniciListNaziv_1">
      <item>FINA, RC ZAGREB, Podružnica Bjelovar</item>
      <item>CARPIO d.o.o. za trgovinu i usluge, Daruvar</item>
      <item>NIKOLA GUBEROVIĆ</item>
    </derivirana_varijabla>
  </DomainObject.Predmet.SudioniciListNaziv>
  <DomainObject.Predmet.SudioniciListAdressOIB>
    <izvorni_sadrzaj>
      <item>FINA, RC ZAGREB, Podružnica Bjelovar, OIB 85821130368, F. Supila 4,43000 Bjelovar</item>
      <item>CARPIO d.o.o. za trgovinu i usluge, Daruvar, OIB 65260362657, Ivana Mažuranića 34,43500 Daruvar</item>
      <item>NIKOLA GUBEROVIĆ, OIB 86581822974, Ivana Mažuranića 34.,43500 Daruvar</item>
    </izvorni_sadrzaj>
    <derivirana_varijabla naziv="DomainObject.Predmet.SudioniciListAdressOIB_1">
      <item>FINA, RC ZAGREB, Podružnica Bjelovar, OIB 85821130368, F. Supila 4,43000 Bjelovar</item>
      <item>CARPIO d.o.o. za trgovinu i usluge, Daruvar, OIB 65260362657, Ivana Mažuranića 34,43500 Daruvar</item>
      <item>NIKOLA GUBEROVIĆ, OIB 86581822974, Ivana Mažuranića 34.,43500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93806-C967-4BE4-9D3B-CB053CFA7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3802</properties:Characters>
  <properties:Lines>94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2016-03-11T06:48:00Z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