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5509b" w14:paraId="0d5509b" w:rsidRDefault="00497773" w:rsidP="00497773" w:rsidR="007B4A82" w:rsidRPr="008366EE">
      <w:pPr>
        <w:jc w:val="center"/>
        <w15:collapsed w:val="false"/>
        <w:rPr>
          <w:b/>
          <w:lang w:val="hr-HR"/>
        </w:rPr>
      </w:pPr>
      <w:bookmarkStart w:name="_GoBack" w:id="0"/>
      <w:bookmarkEnd w:id="0"/>
      <w:r>
        <w:rPr>
          <w:noProof/>
          <w:lang w:eastAsia="hr-HR" w:val="hr-HR"/>
        </w:rPr>
        <w:t xml:space="preserve">   </w:t>
      </w:r>
      <w:r w:rsidR="00651E2D">
        <w:rPr>
          <w:noProof/>
          <w:lang w:eastAsia="hr-HR" w:val="hr-HR"/>
        </w:rPr>
        <w:t xml:space="preserve">   </w:t>
      </w:r>
      <w:r w:rsidR="00273DBD">
        <w:rPr>
          <w:noProof/>
          <w:lang w:eastAsia="hr-HR" w:val="hr-HR"/>
        </w:rPr>
        <w:t xml:space="preserve">  </w:t>
      </w:r>
      <w:r>
        <w:rPr>
          <w:noProof/>
          <w:lang w:eastAsia="hr-HR" w:val="hr-HR"/>
        </w:rPr>
        <w:t xml:space="preserve">       </w:t>
      </w:r>
      <w:r w:rsidR="00651E2D">
        <w:rPr>
          <w:noProof/>
          <w:lang w:eastAsia="hr-HR" w:val="hr-HR"/>
        </w:rPr>
        <w:t xml:space="preserve"> </w:t>
      </w:r>
      <w:r w:rsidR="0031201E" w:rsidRPr="008366E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Pr>
          <w:noProof/>
          <w:lang w:eastAsia="hr-HR" w:val="hr-HR"/>
        </w:rPr>
        <w:tab/>
        <w:t xml:space="preserve"> </w:t>
      </w:r>
      <w:r w:rsidR="007B4A82" w:rsidRPr="008366EE">
        <w:rPr>
          <w:b/>
          <w:lang w:val="hr-HR"/>
        </w:rPr>
        <w:t>Posl. br. 12. St-</w:t>
      </w:r>
      <w:r>
        <w:rPr>
          <w:b/>
          <w:lang w:val="hr-HR"/>
        </w:rPr>
        <w:t>1681</w:t>
      </w:r>
      <w:r w:rsidR="00996F29" w:rsidRPr="008366EE">
        <w:rPr>
          <w:b/>
          <w:lang w:val="hr-HR"/>
        </w:rPr>
        <w:t>/2016</w:t>
      </w:r>
    </w:p>
    <w:p w:rsidRDefault="007B4A82" w:rsidP="007B4A82" w:rsidR="007B4A82" w:rsidRPr="00C32C90">
      <w:pPr>
        <w:pStyle w:val="Naslov1"/>
        <w:jc w:val="both"/>
        <w:rPr>
          <w:sz w:val="4"/>
          <w:szCs w:val="4"/>
          <w:lang w:val="hr-HR"/>
        </w:rPr>
      </w:pPr>
    </w:p>
    <w:p w:rsidRDefault="007B4A82" w:rsidP="007B4A82" w:rsidR="007B4A82" w:rsidRPr="008366EE">
      <w:pPr>
        <w:pStyle w:val="Naslov1"/>
        <w:jc w:val="both"/>
        <w:rPr>
          <w:lang w:val="hr-HR"/>
        </w:rPr>
      </w:pPr>
      <w:r w:rsidRPr="008366EE">
        <w:rPr>
          <w:lang w:val="hr-HR"/>
        </w:rPr>
        <w:t>REPUBLIKA HRVATSKA</w:t>
      </w:r>
    </w:p>
    <w:p w:rsidRDefault="007B4A82" w:rsidP="007B4A82" w:rsidR="007B4A82" w:rsidRPr="008366EE">
      <w:pPr>
        <w:jc w:val="both"/>
        <w:rPr>
          <w:lang w:val="hr-HR"/>
        </w:rPr>
      </w:pPr>
      <w:r w:rsidRPr="008366EE">
        <w:rPr>
          <w:b/>
          <w:lang w:val="hr-HR"/>
        </w:rPr>
        <w:t xml:space="preserve">TRGOVAČKI SUD U SPLITU </w:t>
      </w:r>
      <w:r w:rsidRPr="008366EE">
        <w:rPr>
          <w:lang w:val="hr-HR"/>
        </w:rPr>
        <w:t xml:space="preserve">            </w:t>
      </w:r>
      <w:r w:rsidRPr="008366EE">
        <w:rPr>
          <w:lang w:val="hr-HR"/>
        </w:rPr>
        <w:tab/>
      </w:r>
      <w:r w:rsidRPr="008366EE">
        <w:rPr>
          <w:lang w:val="hr-HR"/>
        </w:rPr>
        <w:tab/>
      </w:r>
      <w:r w:rsidRPr="008366EE">
        <w:rPr>
          <w:lang w:val="hr-HR"/>
        </w:rPr>
        <w:tab/>
        <w:t xml:space="preserve">      </w:t>
      </w:r>
    </w:p>
    <w:p w:rsidRDefault="007B4A82" w:rsidP="007B4A82" w:rsidR="007B4A82" w:rsidRPr="008366EE">
      <w:pPr>
        <w:rPr>
          <w:b/>
          <w:lang w:val="hr-HR"/>
        </w:rPr>
      </w:pPr>
      <w:r w:rsidRPr="008366EE">
        <w:rPr>
          <w:b/>
          <w:lang w:val="hr-HR"/>
        </w:rPr>
        <w:t>Split, Sukoišanska br. 6</w:t>
      </w:r>
    </w:p>
    <w:p w:rsidRDefault="007B4A82" w:rsidP="007B4A82" w:rsidR="007B4A82" w:rsidRPr="00C32C90">
      <w:pPr>
        <w:rPr>
          <w:sz w:val="20"/>
          <w:szCs w:val="20"/>
          <w:lang w:val="hr-HR"/>
        </w:rPr>
      </w:pPr>
    </w:p>
    <w:p w:rsidRDefault="007B4A82" w:rsidP="007B4A82" w:rsidR="007B4A82" w:rsidRPr="008366EE">
      <w:pPr>
        <w:pStyle w:val="Naslov1"/>
        <w:rPr>
          <w:lang w:val="hr-HR"/>
        </w:rPr>
      </w:pPr>
      <w:r w:rsidRPr="008366EE">
        <w:rPr>
          <w:lang w:val="hr-HR"/>
        </w:rPr>
        <w:t>U  I M E  R E P U B L I K E  H R V A T S K E</w:t>
      </w:r>
    </w:p>
    <w:p w:rsidRDefault="007B4A82" w:rsidP="007B4A82" w:rsidR="007B4A82" w:rsidRPr="008366EE">
      <w:pPr>
        <w:rPr>
          <w:lang w:eastAsia="hr-HR" w:val="hr-HR"/>
        </w:rPr>
      </w:pPr>
    </w:p>
    <w:p w:rsidRDefault="007B4A82" w:rsidP="007B4A82" w:rsidR="007B4A82" w:rsidRPr="008366EE">
      <w:pPr>
        <w:pStyle w:val="Naslov2"/>
        <w:rPr>
          <w:b/>
          <w:bCs/>
          <w:szCs w:val="24"/>
          <w:lang w:val="hr-HR"/>
        </w:rPr>
      </w:pPr>
      <w:r w:rsidRPr="008366EE">
        <w:rPr>
          <w:b/>
          <w:bCs/>
          <w:szCs w:val="24"/>
          <w:lang w:val="hr-HR"/>
        </w:rPr>
        <w:t xml:space="preserve">R J E Š E N J E </w:t>
      </w:r>
    </w:p>
    <w:p w:rsidRDefault="003D5E2A" w:rsidP="003D5E2A" w:rsidR="003D5E2A" w:rsidRPr="00C32C90">
      <w:pPr>
        <w:rPr>
          <w:sz w:val="20"/>
          <w:szCs w:val="20"/>
          <w:lang w:val="hr-HR"/>
        </w:rPr>
      </w:pPr>
    </w:p>
    <w:p w:rsidRDefault="00C41572" w:rsidP="003D5E2A" w:rsidR="007B4A82" w:rsidRPr="008366EE">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497773">
        <w:t>BOMBA j.d.o.o. Trogir, B. J. Trogiranina 4, OIB: 57383439592</w:t>
      </w:r>
      <w:r w:rsidR="00651E2D">
        <w:t xml:space="preserve">, </w:t>
      </w:r>
      <w:r w:rsidR="007B4A82" w:rsidRPr="008366EE">
        <w:rPr>
          <w:szCs w:val="24"/>
          <w:lang w:val="hr-HR"/>
        </w:rPr>
        <w:t xml:space="preserve">dana </w:t>
      </w:r>
      <w:r w:rsidR="00C32C90">
        <w:rPr>
          <w:lang w:val="hr-HR"/>
        </w:rPr>
        <w:t>1. veljače</w:t>
      </w:r>
      <w:r w:rsidR="00497773">
        <w:rPr>
          <w:lang w:val="hr-HR"/>
        </w:rPr>
        <w:t xml:space="preserve"> 2018</w:t>
      </w:r>
      <w:r w:rsidR="007B4A82" w:rsidRPr="008366EE">
        <w:rPr>
          <w:szCs w:val="24"/>
          <w:lang w:val="hr-HR"/>
        </w:rPr>
        <w:t xml:space="preserve">. </w:t>
      </w:r>
    </w:p>
    <w:p w:rsidRDefault="00382327" w:rsidP="00D4027A" w:rsidR="00382327" w:rsidRPr="00C32C90">
      <w:pPr>
        <w:rPr>
          <w:sz w:val="16"/>
          <w:szCs w:val="16"/>
          <w:lang w:val="hr-HR"/>
        </w:rPr>
      </w:pPr>
    </w:p>
    <w:p w:rsidRDefault="006F3B71" w:rsidP="00D4027A" w:rsidR="006F3B71" w:rsidRPr="00C32C90">
      <w:pPr>
        <w:rPr>
          <w:sz w:val="16"/>
          <w:szCs w:val="16"/>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922E64">
      <w:pPr>
        <w:pStyle w:val="Naslov3"/>
        <w:ind w:firstLine="12" w:left="708"/>
        <w:rPr>
          <w:b w:val="false"/>
          <w:szCs w:val="24"/>
          <w:lang w:val="hr-HR"/>
        </w:rPr>
      </w:pPr>
      <w:r w:rsidRPr="00093EB2">
        <w:rPr>
          <w:b w:val="false"/>
          <w:szCs w:val="24"/>
          <w:lang w:val="hr-HR"/>
        </w:rPr>
        <w:t xml:space="preserve">I. Otvara se stečajni postupak nad dužnikom </w:t>
      </w:r>
      <w:r w:rsidR="00497773" w:rsidRPr="00497773">
        <w:rPr>
          <w:b w:val="false"/>
        </w:rPr>
        <w:t xml:space="preserve">BOMBA j.d.o.o. Trogir, B. J. </w:t>
      </w:r>
      <w:r w:rsidR="00497773">
        <w:rPr>
          <w:b w:val="false"/>
        </w:rPr>
        <w:t>Trogiranina 4, OIB: 57383439592</w:t>
      </w:r>
      <w:r w:rsidRPr="00651E2D">
        <w:rPr>
          <w:b w:val="false"/>
          <w:szCs w:val="24"/>
          <w:lang w:val="hr-HR"/>
        </w:rPr>
        <w:t>.</w:t>
      </w:r>
      <w:r w:rsidRPr="00922E64">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C32C90">
        <w:rPr>
          <w:lang w:val="hr-HR"/>
        </w:rPr>
        <w:t>1. veljače</w:t>
      </w:r>
      <w:r w:rsidR="00F444A4">
        <w:rPr>
          <w:lang w:val="hr-HR"/>
        </w:rPr>
        <w:t xml:space="preserve"> </w:t>
      </w:r>
      <w:r w:rsidR="00497773">
        <w:rPr>
          <w:lang w:val="hr-HR"/>
        </w:rPr>
        <w:t>2018</w:t>
      </w:r>
      <w:r w:rsidRPr="00093EB2">
        <w:rPr>
          <w:lang w:val="hr-HR"/>
        </w:rPr>
        <w:t>. u</w:t>
      </w:r>
      <w:r>
        <w:rPr>
          <w:lang w:val="hr-HR"/>
        </w:rPr>
        <w:t xml:space="preserve"> </w:t>
      </w:r>
      <w:r w:rsidR="005C6D0F">
        <w:rPr>
          <w:lang w:val="hr-HR"/>
        </w:rPr>
        <w:t>8,30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C32C90" w:rsidR="00BF08D9" w:rsidRPr="00C32C90">
      <w:pPr>
        <w:ind w:left="708"/>
        <w:jc w:val="both"/>
      </w:pPr>
      <w:r w:rsidRPr="00093EB2">
        <w:rPr>
          <w:lang w:val="hr-HR"/>
        </w:rPr>
        <w:t>III. Za stečajnog upravitelja imenuje se</w:t>
      </w:r>
      <w:r w:rsidR="00651E2D">
        <w:t xml:space="preserve"> </w:t>
      </w:r>
      <w:r w:rsidR="002A6EDE">
        <w:t>Daniela Kovač,</w:t>
      </w:r>
      <w:r w:rsidR="002A6EDE" w:rsidRPr="00552217">
        <w:rPr>
          <w:rFonts w:cs="ArialMT" w:hAnsi="ArialMT" w:ascii="ArialMT"/>
          <w:sz w:val="14"/>
          <w:szCs w:val="14"/>
        </w:rPr>
        <w:t xml:space="preserve"> </w:t>
      </w:r>
      <w:r w:rsidR="002A6EDE">
        <w:t>dipl.</w:t>
      </w:r>
      <w:r w:rsidR="002A6EDE">
        <w:rPr>
          <w:rFonts w:cs="ArialMT" w:hAnsi="ArialMT" w:ascii="ArialMT"/>
          <w:sz w:val="14"/>
          <w:szCs w:val="14"/>
        </w:rPr>
        <w:t xml:space="preserve"> </w:t>
      </w:r>
      <w:r w:rsidR="002A6EDE" w:rsidRPr="00552217">
        <w:t>pravnica</w:t>
      </w:r>
      <w:r w:rsidR="002A6EDE">
        <w:t xml:space="preserve"> iz Kaštel Sućurca, Cesta dr. Franje Tuđmana 238A, OIB: 73917202839</w:t>
      </w:r>
      <w:r w:rsidRPr="00093EB2">
        <w:rPr>
          <w:lang w:val="hr-HR"/>
        </w:rPr>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497773" w:rsidRPr="00497773">
        <w:rPr>
          <w:b w:val="false"/>
        </w:rPr>
        <w:t xml:space="preserve">BOMBA j.d.o.o. Trogir, B. J. </w:t>
      </w:r>
      <w:r w:rsidR="00497773">
        <w:rPr>
          <w:b w:val="false"/>
        </w:rPr>
        <w:t>Trogiranina 4, OIB: 57383439592</w:t>
      </w:r>
      <w:r w:rsidR="00273DBD">
        <w:rPr>
          <w:b w:val="false"/>
        </w:rPr>
        <w:t>, MBS: 060</w:t>
      </w:r>
      <w:r w:rsidR="00497773">
        <w:rPr>
          <w:b w:val="false"/>
          <w:lang w:val="hr-HR"/>
        </w:rPr>
        <w:t>322197</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8366EE">
      <w:pPr>
        <w:jc w:val="both"/>
        <w:rPr>
          <w:lang w:val="hr-HR"/>
        </w:rPr>
      </w:pPr>
    </w:p>
    <w:p w:rsidRDefault="007B4A82" w:rsidP="0006739B" w:rsidR="007B4A82" w:rsidRPr="00C32C90">
      <w:pPr>
        <w:jc w:val="both"/>
        <w:rPr>
          <w:sz w:val="22"/>
          <w:szCs w:val="22"/>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8366EE" w:rsidP="00C32C90" w:rsidR="00273DBD">
      <w:pPr>
        <w:ind w:firstLine="708"/>
        <w:jc w:val="both"/>
        <w:rPr>
          <w:lang w:val="hr-HR"/>
        </w:rPr>
      </w:pPr>
      <w:r w:rsidRPr="008366EE">
        <w:rPr>
          <w:lang w:val="hr-HR"/>
        </w:rPr>
        <w:t xml:space="preserve">Financijska agencija, Regionalni centar Split (u daljnjem tekstu FINA) podnijela je ovom sudu </w:t>
      </w:r>
      <w:r w:rsidR="00497773">
        <w:rPr>
          <w:lang w:val="hr-HR"/>
        </w:rPr>
        <w:t>19. kolovoza</w:t>
      </w:r>
      <w:r w:rsidRPr="008366EE">
        <w:rPr>
          <w:lang w:val="hr-HR"/>
        </w:rPr>
        <w:t xml:space="preserve"> 2016. prijedlog za otvaranje stečajnog postu</w:t>
      </w:r>
      <w:r w:rsidR="00BF08D9">
        <w:rPr>
          <w:lang w:val="hr-HR"/>
        </w:rPr>
        <w:t xml:space="preserve">pka nad dužnikom </w:t>
      </w:r>
      <w:r w:rsidR="00F10357" w:rsidRPr="00497773">
        <w:t>BOMBA j.d.o.o. Trogir</w:t>
      </w:r>
      <w:r w:rsidR="00273DBD">
        <w:t>,</w:t>
      </w:r>
      <w:r w:rsidRPr="008366EE">
        <w:rPr>
          <w:lang w:val="hr-HR"/>
        </w:rPr>
        <w:t xml:space="preserve"> a sve sukladno odredbama čl. </w:t>
      </w:r>
      <w:r w:rsidR="00273DBD">
        <w:rPr>
          <w:lang w:val="hr-HR"/>
        </w:rPr>
        <w:t>110. st. 1</w:t>
      </w:r>
      <w:r w:rsidRPr="008366EE">
        <w:rPr>
          <w:lang w:val="hr-HR"/>
        </w:rPr>
        <w:t>. Stečajnog zakona (Narodne novine 71/15</w:t>
      </w:r>
      <w:r w:rsidR="00BF08D9">
        <w:rPr>
          <w:lang w:val="hr-HR"/>
        </w:rPr>
        <w:t xml:space="preserve"> i 104/17</w:t>
      </w:r>
      <w:r w:rsidRPr="008366EE">
        <w:rPr>
          <w:lang w:val="hr-HR"/>
        </w:rPr>
        <w:t>, dalje SZ).</w:t>
      </w:r>
      <w:r w:rsidR="00F10357">
        <w:rPr>
          <w:lang w:val="hr-HR"/>
        </w:rPr>
        <w:t xml:space="preserve"> </w:t>
      </w:r>
    </w:p>
    <w:p w:rsidRDefault="00497773" w:rsidP="00497773" w:rsidR="00497773" w:rsidRPr="00497773">
      <w:pPr>
        <w:ind w:firstLine="708"/>
        <w:jc w:val="both"/>
        <w:rPr>
          <w:lang w:val="hr-HR"/>
        </w:rPr>
      </w:pPr>
      <w:r w:rsidRPr="00497773">
        <w:rPr>
          <w:lang w:val="hr-HR"/>
        </w:rPr>
        <w:lastRenderedPageBreak/>
        <w:t xml:space="preserve">U prijedlogu FINE u bitnom je navedeno da dužnik na dan 17. kolovoza 2016., u Očevidniku redoslijeda osnova za plaćanje, ima evidentirane neizvršene osnove za plaćanje u neprekinutom razdoblju od 120 dana u ukupnom iznosu od 69.838,99 kn, kao i da prema podacima koji su dostavljeni od Hrvatskog zavoda za mirovinsko osiguranje dužnik ima dva zaposlena, a predlagatelj da ne raspolaže s drugim podacima o imovini dužnika. </w:t>
      </w:r>
    </w:p>
    <w:p w:rsidRDefault="00497773" w:rsidP="00497773" w:rsidR="00497773" w:rsidRPr="00497773">
      <w:pPr>
        <w:ind w:firstLine="708"/>
        <w:jc w:val="both"/>
        <w:rPr>
          <w:lang w:val="hr-HR"/>
        </w:rPr>
      </w:pPr>
    </w:p>
    <w:p w:rsidRDefault="00497773" w:rsidP="00497773" w:rsidR="00497773" w:rsidRPr="00497773">
      <w:pPr>
        <w:ind w:firstLine="708"/>
        <w:jc w:val="both"/>
        <w:rPr>
          <w:lang w:val="hr-HR"/>
        </w:rPr>
      </w:pPr>
      <w:r w:rsidRPr="00497773">
        <w:rPr>
          <w:lang w:val="hr-HR"/>
        </w:rPr>
        <w:t>Povodom podnesenog prijedloga, rješenjem ovog suda posl. br. 12. St-1681/2016 od 25. srpnja 2017. pokrenut je prethodni postupak radi utvrđivanja pretpostavki za otvaranje stečajnog postupka nad dužnikom.</w:t>
      </w:r>
    </w:p>
    <w:p w:rsidRDefault="00497773" w:rsidP="00497773" w:rsidR="00497773">
      <w:pPr>
        <w:jc w:val="both"/>
        <w:rPr>
          <w:lang w:val="hr-HR"/>
        </w:rPr>
      </w:pPr>
    </w:p>
    <w:p w:rsidRDefault="00EB5806" w:rsidP="00EB5806" w:rsidR="00EB5806" w:rsidRPr="008366EE">
      <w:pPr>
        <w:ind w:firstLine="708"/>
        <w:jc w:val="both"/>
        <w:rPr>
          <w:lang w:val="hr-HR"/>
        </w:rPr>
      </w:pPr>
      <w:r w:rsidRPr="008366EE">
        <w:rPr>
          <w:lang w:val="hr-HR"/>
        </w:rPr>
        <w:t>Tijekom prethodnog postupka sud je utvrdio da su u konkretnom slučaju ispunjene pretpostavke za otvaranje stečajnog postupka nad dužnikom, budući da kod dužnika postoji stečajni razlog nesposobnosti za plaćanje.</w:t>
      </w:r>
    </w:p>
    <w:p w:rsidRDefault="00EB5806" w:rsidP="00EB5806" w:rsidR="00EB5806" w:rsidRPr="008366EE">
      <w:pPr>
        <w:ind w:firstLine="708"/>
        <w:jc w:val="both"/>
        <w:rPr>
          <w:lang w:val="hr-HR"/>
        </w:rPr>
      </w:pPr>
    </w:p>
    <w:p w:rsidRDefault="00F07015" w:rsidP="00EB5806" w:rsidR="00EB5806" w:rsidRPr="008366EE">
      <w:pPr>
        <w:ind w:firstLine="708"/>
        <w:jc w:val="both"/>
        <w:rPr>
          <w:lang w:val="hr-HR"/>
        </w:rPr>
      </w:pPr>
      <w:r w:rsidRPr="008366EE">
        <w:rPr>
          <w:lang w:val="hr-HR"/>
        </w:rPr>
        <w:t xml:space="preserve">Odredbom </w:t>
      </w:r>
      <w:r w:rsidR="00EB5806" w:rsidRPr="008366EE">
        <w:rPr>
          <w:lang w:val="hr-HR"/>
        </w:rPr>
        <w:t xml:space="preserve">čl. 5. st. 1. i 2. SZ-a propisano je da se stečajni postupak može otvoriti ako sud utvrdi postojanje stečajnog razloga, a kao stečajni razlozi propisani su: nesposobnost za plaćanje i prezaduženost. </w:t>
      </w:r>
    </w:p>
    <w:p w:rsidRDefault="00EB5806" w:rsidP="00EB5806" w:rsidR="00EB5806" w:rsidRPr="008366EE">
      <w:pPr>
        <w:jc w:val="both"/>
        <w:rPr>
          <w:lang w:val="hr-HR"/>
        </w:rPr>
      </w:pPr>
      <w:r w:rsidRPr="008366EE">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8366EE">
      <w:pPr>
        <w:jc w:val="both"/>
        <w:rPr>
          <w:lang w:val="hr-HR"/>
        </w:rPr>
      </w:pPr>
    </w:p>
    <w:p w:rsidRDefault="00497773" w:rsidP="00F10357" w:rsidR="00F10357" w:rsidRPr="00F10357">
      <w:pPr>
        <w:ind w:firstLine="708"/>
        <w:jc w:val="both"/>
        <w:rPr>
          <w:lang w:val="hr-HR"/>
        </w:rPr>
      </w:pPr>
      <w:r w:rsidRPr="00497773">
        <w:rPr>
          <w:lang w:val="hr-HR"/>
        </w:rPr>
        <w:t>FINA je za potrebe prethodnog postupka dostavila ovom sudu potvrdu o neizvršenim osnovama za plaćanje dužnika (list 20 spisa) kojom se potvrđuje da dužnik na dan 11.09.2017., u Očevidniku redoslijeda osnova za plaćanje, ima evidentirane neizvršne osnove za plaćanje u neprekinutom razdoblju od 509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r>
        <w:rPr>
          <w:lang w:val="hr-HR"/>
        </w:rPr>
        <w:t xml:space="preserve"> </w:t>
      </w:r>
      <w:r w:rsidR="00BF08D9">
        <w:rPr>
          <w:lang w:val="hr-HR"/>
        </w:rPr>
        <w:t>Uostalom, i</w:t>
      </w:r>
      <w:r w:rsidR="00EB5806" w:rsidRPr="008366EE">
        <w:rPr>
          <w:lang w:val="hr-HR"/>
        </w:rPr>
        <w:t xml:space="preserve"> zastupnik po zakonu dužnika </w:t>
      </w:r>
      <w:r>
        <w:rPr>
          <w:lang w:val="hr-HR"/>
        </w:rPr>
        <w:t xml:space="preserve">Nedjeljka Šutalo iz Trogira </w:t>
      </w:r>
      <w:r w:rsidR="00EB5806" w:rsidRPr="008366EE">
        <w:rPr>
          <w:lang w:val="hr-HR"/>
        </w:rPr>
        <w:t xml:space="preserve">je </w:t>
      </w:r>
      <w:r w:rsidRPr="00F10357">
        <w:rPr>
          <w:lang w:val="hr-HR"/>
        </w:rPr>
        <w:t xml:space="preserve">potvrdila </w:t>
      </w:r>
      <w:r w:rsidR="00F10357" w:rsidRPr="00F10357">
        <w:rPr>
          <w:lang w:val="hr-HR"/>
        </w:rPr>
        <w:t xml:space="preserve">da su podaci FINE iz podnesenog prijedloga za otvaranje stečajnog postupka, kao i potvrde FINE od 11.09.2017. točni te da je račun dužnika doista blokiran u periodu i za iznos obveza koji navodi FINA. </w:t>
      </w:r>
    </w:p>
    <w:p w:rsidRDefault="00996F29" w:rsidP="00EB5806" w:rsidR="00996F29" w:rsidRPr="008366EE">
      <w:pPr>
        <w:jc w:val="both"/>
        <w:rPr>
          <w:lang w:val="hr-HR"/>
        </w:rPr>
      </w:pPr>
    </w:p>
    <w:p w:rsidRDefault="00E569E6" w:rsidP="00E569E6" w:rsidR="00E569E6" w:rsidRPr="008366EE">
      <w:pPr>
        <w:ind w:firstLine="708"/>
        <w:jc w:val="both"/>
        <w:rPr>
          <w:lang w:val="hr-HR"/>
        </w:rPr>
      </w:pPr>
      <w:r w:rsidRPr="008366EE">
        <w:rPr>
          <w:lang w:val="hr-HR"/>
        </w:rPr>
        <w:t xml:space="preserve">Međutim, osim ispunjenja uvjeta za otvaranje stečajnog postupka nad dužnikom, </w:t>
      </w:r>
      <w:r w:rsidR="00760360">
        <w:rPr>
          <w:lang w:val="hr-HR"/>
        </w:rPr>
        <w:t>iz rezultata</w:t>
      </w:r>
      <w:r w:rsidRPr="008366EE">
        <w:rPr>
          <w:lang w:val="hr-HR"/>
        </w:rPr>
        <w:t xml:space="preserve"> prethodnog postupka </w:t>
      </w:r>
      <w:r w:rsidR="00760360">
        <w:rPr>
          <w:lang w:val="hr-HR"/>
        </w:rPr>
        <w:t>isto tako proizlazi</w:t>
      </w:r>
      <w:r w:rsidRPr="008366EE">
        <w:rPr>
          <w:lang w:val="hr-HR"/>
        </w:rPr>
        <w:t xml:space="preserve"> i da imovina dužnika koja bi ušla u stečajnu masu nije dovoljna </w:t>
      </w:r>
      <w:r w:rsidR="00EB5806" w:rsidRPr="008366EE">
        <w:rPr>
          <w:lang w:val="hr-HR"/>
        </w:rPr>
        <w:t xml:space="preserve">ni </w:t>
      </w:r>
      <w:r w:rsidRPr="008366EE">
        <w:rPr>
          <w:lang w:val="hr-HR"/>
        </w:rPr>
        <w:t xml:space="preserve">za namirenje troškova stečajnog postupka. </w:t>
      </w:r>
    </w:p>
    <w:p w:rsidRDefault="00E569E6" w:rsidP="00E569E6" w:rsidR="00E569E6" w:rsidRPr="008366EE">
      <w:pPr>
        <w:tabs>
          <w:tab w:pos="709" w:val="left"/>
        </w:tabs>
        <w:jc w:val="both"/>
        <w:rPr>
          <w:lang w:val="hr-HR"/>
        </w:rPr>
      </w:pPr>
    </w:p>
    <w:p w:rsidRDefault="005E017E" w:rsidP="00F10357" w:rsidR="00F10357">
      <w:pPr>
        <w:ind w:firstLine="708"/>
        <w:jc w:val="both"/>
        <w:rPr>
          <w:lang w:val="hr-HR"/>
        </w:rPr>
      </w:pPr>
      <w:r w:rsidRPr="00F10357">
        <w:rPr>
          <w:lang w:val="hr-HR"/>
        </w:rPr>
        <w:t xml:space="preserve">Naime, </w:t>
      </w:r>
      <w:r w:rsidR="00F10357" w:rsidRPr="00F10357">
        <w:rPr>
          <w:lang w:val="hr-HR"/>
        </w:rPr>
        <w:t xml:space="preserve">na ročištu koje je u prethodnom postupku održano kod ovog suda 12. rujna 2017., </w:t>
      </w:r>
      <w:r w:rsidR="00F07015" w:rsidRPr="00F10357">
        <w:rPr>
          <w:lang w:val="hr-HR"/>
        </w:rPr>
        <w:t xml:space="preserve">zastupnik po zakonu </w:t>
      </w:r>
      <w:r w:rsidR="00D82E09" w:rsidRPr="00F10357">
        <w:rPr>
          <w:lang w:val="hr-HR"/>
        </w:rPr>
        <w:t xml:space="preserve">dužnika </w:t>
      </w:r>
      <w:r w:rsidR="00F10357" w:rsidRPr="00F10357">
        <w:rPr>
          <w:lang w:val="hr-HR"/>
        </w:rPr>
        <w:t>Nedjeljka Šutalo je navela da dužnik ne radi niti im</w:t>
      </w:r>
      <w:r w:rsidR="00214A2D">
        <w:rPr>
          <w:lang w:val="hr-HR"/>
        </w:rPr>
        <w:t>a zaposlenih djelatnika, ističući pri tome</w:t>
      </w:r>
      <w:r w:rsidR="00F10357" w:rsidRPr="00F10357">
        <w:rPr>
          <w:lang w:val="hr-HR"/>
        </w:rPr>
        <w:t xml:space="preserve"> da </w:t>
      </w:r>
      <w:r w:rsidR="00214A2D">
        <w:rPr>
          <w:lang w:val="hr-HR"/>
        </w:rPr>
        <w:t>do problema u poslovanju</w:t>
      </w:r>
      <w:r w:rsidR="00F10357" w:rsidRPr="00F10357">
        <w:rPr>
          <w:lang w:val="hr-HR"/>
        </w:rPr>
        <w:t xml:space="preserve"> odnosno prestanka poslovanja dužnika nije došlo krivnjom dužnika ili njegove uprave</w:t>
      </w:r>
      <w:r w:rsidR="00214A2D">
        <w:rPr>
          <w:lang w:val="hr-HR"/>
        </w:rPr>
        <w:t>,</w:t>
      </w:r>
      <w:r w:rsidR="00F10357" w:rsidRPr="00F10357">
        <w:rPr>
          <w:lang w:val="hr-HR"/>
        </w:rPr>
        <w:t xml:space="preserve"> već krivnjom treće osobe. Navela je da se društvo Bomba j.d.o.o. bavilo trgovinom, a u naravi da se radilo o jednom kiosku koji se nalazio u iznajmljenom poslovnom prostoru površine 5 m2. U tom kiosku da se prodavala prvenstveno prehrambena roba, kao što su slatkiši, sladoledi, grickalice i piće, a isto tako da su se prodavale i cigarete. </w:t>
      </w:r>
      <w:r w:rsidR="00214A2D" w:rsidRPr="00F10357">
        <w:rPr>
          <w:lang w:val="hr-HR"/>
        </w:rPr>
        <w:t xml:space="preserve">Nadalje </w:t>
      </w:r>
      <w:r w:rsidR="00214A2D">
        <w:rPr>
          <w:lang w:val="hr-HR"/>
        </w:rPr>
        <w:t xml:space="preserve">je </w:t>
      </w:r>
      <w:r w:rsidR="00F10357" w:rsidRPr="00F10357">
        <w:rPr>
          <w:lang w:val="hr-HR"/>
        </w:rPr>
        <w:t>navela da je dužnik taj prostor koristio temeljem sklopljenog ugovora o zakupu s društvom Mip Dom d.o.o. Zagreb, a koji je bio upisan u zemljišnim knjigama kao vlasnik prostora. Međutim, prijašnji posjednik tog prostora Vilim Halbarth iz Trogira,</w:t>
      </w:r>
      <w:r w:rsidR="00214A2D">
        <w:rPr>
          <w:lang w:val="hr-HR"/>
        </w:rPr>
        <w:t xml:space="preserve"> a</w:t>
      </w:r>
      <w:r w:rsidR="00F10357" w:rsidRPr="00F10357">
        <w:rPr>
          <w:lang w:val="hr-HR"/>
        </w:rPr>
        <w:t xml:space="preserve"> koji nije vlasnik, da je bez obavijesti upao u prostor, uzeo svu robu dužnika koja se u tom prostoru nalazila i pohranio ju u svojoj garaži, a isto tako da je izjavio da robu ne želi vratiti dužniku sve dok mu ne budu plaćeni troškovi prijevoza te robe i javnog bilježnika vezano uz popis robe, budući da je on imao namjeru iznajmiti taj prostor drugom zakupoprimcu. Nedjeljka Šutalo je nadalje navela da je dužnik protiv Vilima H</w:t>
      </w:r>
      <w:r w:rsidR="00214A2D">
        <w:rPr>
          <w:lang w:val="hr-HR"/>
        </w:rPr>
        <w:t>albartha podnio kaznenu prijavu, kao i</w:t>
      </w:r>
      <w:r w:rsidR="00F10357" w:rsidRPr="00F10357">
        <w:rPr>
          <w:lang w:val="hr-HR"/>
        </w:rPr>
        <w:t xml:space="preserve"> tužbu radi naknade štete u visini od 75.000,00 kn plus zakonske zat</w:t>
      </w:r>
      <w:r w:rsidR="00214A2D">
        <w:rPr>
          <w:lang w:val="hr-HR"/>
        </w:rPr>
        <w:t>ezne kamate,</w:t>
      </w:r>
      <w:r w:rsidR="00F10357" w:rsidRPr="00F10357">
        <w:rPr>
          <w:lang w:val="hr-HR"/>
        </w:rPr>
        <w:t xml:space="preserve"> koji </w:t>
      </w:r>
      <w:r w:rsidR="00214A2D">
        <w:rPr>
          <w:lang w:val="hr-HR"/>
        </w:rPr>
        <w:t xml:space="preserve">parnični </w:t>
      </w:r>
      <w:r w:rsidR="00F10357" w:rsidRPr="00F10357">
        <w:rPr>
          <w:lang w:val="hr-HR"/>
        </w:rPr>
        <w:t xml:space="preserve">postupak da se vodi kod Općinskog suda u Splitu, Stalne službe u Trogiru pod brojem P-4061/2016. Tom tužbom dužnik da zapravo potražuje naknadu štete za robu koju je Vilim Halbarth neovlašteno otuđio iz prostora kojeg je koristio dužnik, a sve obzirom da se radilo o prehrambenoj robi, piću i cigaretama koje su dužniku oduzeti još 07.04.2015. i kojoj robi je istekao rok trajanja, odnosno ista se pokvarila. S obzirom na naprijed navedeno, izjavila je da društvo Bomba j.d.o.o. danas zapravo nema nikakve imovine koja bi se mogla unovčiti, obzirom da je sva roba odnosno zalihe robe otuđena još 07.04.2015. te je svoj toj robi istekao rok trajanja. Jedinu imovinu koju dužnik danas zapravo ima da je novčana tražbina odnosno potraživanje, na ime naknade štete za tu robu, od Vilima Halbartha iz Trogira, a koji parnični postupak radi naknade štete je još u tijeku. Navela je </w:t>
      </w:r>
      <w:r w:rsidR="00214A2D">
        <w:rPr>
          <w:lang w:val="hr-HR"/>
        </w:rPr>
        <w:t xml:space="preserve">i </w:t>
      </w:r>
      <w:r w:rsidR="00F10357" w:rsidRPr="00F10357">
        <w:rPr>
          <w:lang w:val="hr-HR"/>
        </w:rPr>
        <w:t xml:space="preserve">da se dospjele nepodmirene obveze dužnika isključivo odnosne na neplaćene doprinose za mirovinsko i zdravstveno osiguranje, a vezano za njenu plaću i plaću njenog brata, budući da su ona i njen brat bili jedini zaposlenici dužnika. </w:t>
      </w:r>
    </w:p>
    <w:p w:rsidRDefault="00214A2D" w:rsidP="00F10357" w:rsidR="00214A2D">
      <w:pPr>
        <w:ind w:firstLine="708"/>
        <w:jc w:val="both"/>
      </w:pPr>
    </w:p>
    <w:p w:rsidRDefault="00F10357" w:rsidP="00F10357" w:rsidR="00F10357" w:rsidRPr="00214A2D">
      <w:pPr>
        <w:ind w:firstLine="708"/>
        <w:jc w:val="both"/>
        <w:rPr>
          <w:lang w:val="hr-HR"/>
        </w:rPr>
      </w:pPr>
      <w:r w:rsidRPr="00214A2D">
        <w:rPr>
          <w:lang w:val="hr-HR"/>
        </w:rPr>
        <w:t>Kod ovog suda je 13.09.2017. zaprimljen podnesak dužnika u kojem se u bitnome ponavljaju navodi z.z. dužnika Nedjeljke Šutalo s ročišta u prethodnom postupku. Isto tako, u privitku tog podneska dostavljen je inventurni popis robe koja oduzeta - otuđena dužniku, kao i preslik tužbe koju je dužnik podnio Općinskom sudu u Splitu u kolovozu 2016. godine protiv tuženika Vilima Halbartha iz Trogira, radi naknade štete odnosno isplate iznosa od 75.500,00 kn.</w:t>
      </w:r>
    </w:p>
    <w:p w:rsidRDefault="00F10357" w:rsidP="00F10357" w:rsidR="00F10357">
      <w:pPr>
        <w:ind w:firstLine="708"/>
        <w:jc w:val="both"/>
      </w:pPr>
    </w:p>
    <w:p w:rsidRDefault="00F10357" w:rsidP="00256732" w:rsidR="00F10357">
      <w:pPr>
        <w:ind w:firstLine="708"/>
        <w:jc w:val="both"/>
        <w:rPr>
          <w:lang w:val="hr-HR"/>
        </w:rPr>
      </w:pPr>
      <w:r>
        <w:t xml:space="preserve"> </w:t>
      </w:r>
      <w:r w:rsidRPr="00214A2D">
        <w:rPr>
          <w:lang w:val="hr-HR"/>
        </w:rPr>
        <w:t xml:space="preserve">Iz naprijed navedenog podneska dužnika te iz iskaza z.z. dužnika Nedjeljke Šutalo sa ročišta u prethodnom postupku, a koja je rješenjem o pokretanju prethodnog postupka upozorena na pravne posljedice davanja netočnih ili nepotpunih podataka o imovini i obvezama dužnika odnosno davanja lažnog iskaza, </w:t>
      </w:r>
      <w:r w:rsidR="00256732">
        <w:rPr>
          <w:lang w:val="hr-HR"/>
        </w:rPr>
        <w:t>razvidno je</w:t>
      </w:r>
      <w:r w:rsidRPr="00214A2D">
        <w:rPr>
          <w:lang w:val="hr-HR"/>
        </w:rPr>
        <w:t xml:space="preserve"> da dužnik nema vrjednije materijalne imovine koja bi ušla u stečajnu masu i iz koje bi se mogli podmiriti troškovi stečajnog postupka, budući da jedinu preostalu imovinu dužnika čini potraživanje na ime naknade štete koje je u sporu. Naime, sukladno izjavi z.z. dužnika sva materijalna imovina koju je dužnik imao, a radilo se o prehrambenoj robi i cigaretama, otuđena je od strane Vilima Halbartha iz Trogira još u travnju 2015. godine te je istoj u međuvremenu istekao rok trajanja. Stoga jedinu imovinu dužnika koja ulazi u stečajnu masu čini potraživanje na ime naknade štete (za tu robu) koju dužnik potražuje u parničnom postupku pokrenutom protiv Vilima Halbartha iz Trogira, a koji postupak je u tijeku. Nenaplaćena potraživanja odnosno novčane tražbine, po ocjeni ovog suda, ne predstavljaju likvidnu imovinu dostatnu za namirenje troškova stečajnog postupka, jer se samim potraživanjem neizbježni troškovi koji nastaju u stečajnom postupku ne mogu podmiriti, a niti je bez raspoloživih novčanih sredstava, kojih dužnik očito nema, moguće pokrenuti odnosno voditi postupak radi prisilne naplate tih potraživanja, a koji postupak bi u konkretnom slučaju bilo potrebno voditi.</w:t>
      </w:r>
    </w:p>
    <w:p w:rsidRDefault="005E017E" w:rsidP="005E017E" w:rsidR="005E017E" w:rsidRPr="005E017E">
      <w:pPr>
        <w:jc w:val="both"/>
        <w:rPr>
          <w:lang w:val="hr-HR"/>
        </w:rPr>
      </w:pPr>
    </w:p>
    <w:p w:rsidRDefault="005E017E" w:rsidP="005E017E" w:rsidR="005E017E" w:rsidRPr="00093EB2">
      <w:pPr>
        <w:ind w:firstLine="708"/>
        <w:jc w:val="both"/>
        <w:rPr>
          <w:lang w:val="hr-HR"/>
        </w:rPr>
      </w:pPr>
      <w:r>
        <w:rPr>
          <w:lang w:val="hr-HR"/>
        </w:rPr>
        <w:t>O</w:t>
      </w:r>
      <w:r w:rsidRPr="00093EB2">
        <w:rPr>
          <w:lang w:val="hr-HR"/>
        </w:rPr>
        <w:t xml:space="preserve">dredbom 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4642FA" w:rsidP="005E017E" w:rsidR="004642FA" w:rsidRPr="004642FA">
      <w:pPr>
        <w:jc w:val="both"/>
        <w:rPr>
          <w:lang w:val="hr-HR"/>
        </w:rPr>
      </w:pPr>
    </w:p>
    <w:p w:rsidRDefault="00760360" w:rsidP="008B4FD2" w:rsidR="00760360" w:rsidRPr="00093EB2">
      <w:pPr>
        <w:ind w:firstLine="708"/>
        <w:jc w:val="both"/>
        <w:rPr>
          <w:lang w:val="hr-HR"/>
        </w:rPr>
      </w:pPr>
      <w:r w:rsidRPr="00093EB2">
        <w:rPr>
          <w:lang w:val="hr-HR"/>
        </w:rPr>
        <w:t xml:space="preserve">Kako je dakle tijekom prethodnog postupka utvrđeno postojanje stečajnog razloga nesposobnosti za plaćanje dužnika, </w:t>
      </w:r>
      <w:r>
        <w:rPr>
          <w:lang w:val="hr-HR"/>
        </w:rPr>
        <w:t>dok je isto tako</w:t>
      </w:r>
      <w:r w:rsidRPr="00093EB2">
        <w:rPr>
          <w:lang w:val="hr-HR"/>
        </w:rPr>
        <w:t xml:space="preserve"> iz rezultata prethodnog postupka proizašlo da imovina dužnika koja bi ušla </w:t>
      </w:r>
      <w:r w:rsidR="005E017E">
        <w:rPr>
          <w:lang w:val="hr-HR"/>
        </w:rPr>
        <w:t>u stečajnu masu nije dovoljna</w:t>
      </w:r>
      <w:r w:rsidRPr="00093EB2">
        <w:rPr>
          <w:lang w:val="hr-HR"/>
        </w:rPr>
        <w:t xml:space="preserve"> za namirenje troškova stečajnog postupka, to je stoga ovaj sud rj</w:t>
      </w:r>
      <w:r>
        <w:rPr>
          <w:lang w:val="hr-HR"/>
        </w:rPr>
        <w:t>ešenjem</w:t>
      </w:r>
      <w:r w:rsidRPr="00093EB2">
        <w:rPr>
          <w:lang w:val="hr-HR"/>
        </w:rPr>
        <w:t xml:space="preserve"> posl. br. 12. St-</w:t>
      </w:r>
      <w:r w:rsidR="00F10357">
        <w:rPr>
          <w:lang w:val="hr-HR"/>
        </w:rPr>
        <w:t>1681</w:t>
      </w:r>
      <w:r w:rsidR="005E017E">
        <w:rPr>
          <w:lang w:val="hr-HR"/>
        </w:rPr>
        <w:t xml:space="preserve">/2016 od </w:t>
      </w:r>
      <w:r w:rsidR="00F10357">
        <w:rPr>
          <w:lang w:val="hr-HR"/>
        </w:rPr>
        <w:t>7. studenog</w:t>
      </w:r>
      <w:r w:rsidRPr="00093EB2">
        <w:rPr>
          <w:lang w:val="hr-HR"/>
        </w:rPr>
        <w:t xml:space="preserve"> 2017. pozvao sve osobe koje imaju pravni interes za redovitim provođenjem stečajnog postupka nad dužnikom da u roku od 15 dana, a koji rok počinje teći protekom osmog dana od objave tog rješenja na e-oglasnoj ploči suda, solidarno predujme</w:t>
      </w:r>
      <w:r>
        <w:rPr>
          <w:lang w:val="hr-HR"/>
        </w:rPr>
        <w:t xml:space="preserve"> na depozitni račun ovog suda</w:t>
      </w:r>
      <w:r w:rsidRPr="00093EB2">
        <w:rPr>
          <w:lang w:val="hr-HR"/>
        </w:rPr>
        <w:t xml:space="preserve"> iznos od </w:t>
      </w:r>
      <w:r>
        <w:rPr>
          <w:lang w:val="hr-HR"/>
        </w:rPr>
        <w:t>20</w:t>
      </w:r>
      <w:r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 132. SZ-a.</w:t>
      </w:r>
    </w:p>
    <w:p w:rsidRDefault="00760360" w:rsidP="00760360" w:rsidR="00760360" w:rsidRPr="00093EB2">
      <w:pPr>
        <w:jc w:val="both"/>
        <w:rPr>
          <w:lang w:val="hr-HR"/>
        </w:rPr>
      </w:pPr>
    </w:p>
    <w:p w:rsidRDefault="00760360" w:rsidP="00C8688E" w:rsidR="00256732">
      <w:pPr>
        <w:ind w:firstLine="708"/>
        <w:jc w:val="both"/>
        <w:rPr>
          <w:lang w:val="hr-HR"/>
        </w:rPr>
      </w:pPr>
      <w:r w:rsidRPr="00093EB2">
        <w:rPr>
          <w:lang w:val="hr-HR"/>
        </w:rPr>
        <w:t xml:space="preserve">Rješenje ovog suda od </w:t>
      </w:r>
      <w:r w:rsidR="00256732">
        <w:rPr>
          <w:lang w:val="hr-HR"/>
        </w:rPr>
        <w:t>7. studenog 2017.</w:t>
      </w:r>
      <w:r w:rsidRPr="00093EB2">
        <w:rPr>
          <w:lang w:val="hr-HR"/>
        </w:rPr>
        <w:t xml:space="preserve"> objavljeno je na e-Oglasnoj ploči suda istoga dana kada je i doneseno, međutim nitko od vjerovnika odnosno eventualno zainteresiranih osoba nije postupio po pozivu suda i u određenom roku, </w:t>
      </w:r>
      <w:r w:rsidR="006D492F">
        <w:rPr>
          <w:lang w:val="hr-HR"/>
        </w:rPr>
        <w:t>a niti nakon proteka tog roka</w:t>
      </w:r>
      <w:r w:rsidR="00256732">
        <w:rPr>
          <w:lang w:val="hr-HR"/>
        </w:rPr>
        <w:t>,</w:t>
      </w:r>
      <w:r w:rsidRPr="00093EB2">
        <w:rPr>
          <w:lang w:val="hr-HR"/>
        </w:rPr>
        <w:t xml:space="preserve"> uplatio zatraženi predujam</w:t>
      </w:r>
      <w:r w:rsidR="00857E6A">
        <w:rPr>
          <w:lang w:val="hr-HR"/>
        </w:rPr>
        <w:t xml:space="preserve"> (što je provjereno i u računovodstvu ovog suda)</w:t>
      </w:r>
      <w:r w:rsidRPr="00093EB2">
        <w:rPr>
          <w:lang w:val="hr-HR"/>
        </w:rPr>
        <w:t xml:space="preserve">. </w:t>
      </w:r>
      <w:r w:rsidR="00256732">
        <w:rPr>
          <w:lang w:val="hr-HR"/>
        </w:rPr>
        <w:t xml:space="preserve">Napominje se da je protiv rješenja ovog suda od 7. studenog 2017. dužnik podnio žalbu, a koja žalba je rješenjem Visokog trgovačkog suda </w:t>
      </w:r>
      <w:r w:rsidR="00C457D6">
        <w:rPr>
          <w:lang w:val="hr-HR"/>
        </w:rPr>
        <w:t xml:space="preserve">RH </w:t>
      </w:r>
      <w:r w:rsidR="00256732">
        <w:rPr>
          <w:lang w:val="hr-HR"/>
        </w:rPr>
        <w:t xml:space="preserve">broj Pž-7587/2017 od 20.12.2017. odbijena kao neosnovana te je potvrđeno rješenje ovog suda. </w:t>
      </w:r>
    </w:p>
    <w:p w:rsidRDefault="00C457D6" w:rsidP="00256732" w:rsidR="00C457D6">
      <w:pPr>
        <w:jc w:val="both"/>
        <w:rPr>
          <w:lang w:val="hr-HR"/>
        </w:rPr>
      </w:pPr>
    </w:p>
    <w:p w:rsidRDefault="00256732" w:rsidP="00C457D6" w:rsidR="00C457D6" w:rsidRPr="00093EB2">
      <w:pPr>
        <w:ind w:firstLine="708"/>
        <w:jc w:val="both"/>
        <w:rPr>
          <w:lang w:val="hr-HR"/>
        </w:rPr>
      </w:pPr>
      <w:r>
        <w:rPr>
          <w:lang w:val="hr-HR"/>
        </w:rPr>
        <w:t>Sukladno navedenom</w:t>
      </w:r>
      <w:r w:rsidR="00760360" w:rsidRPr="00093EB2">
        <w:rPr>
          <w:lang w:val="hr-HR"/>
        </w:rPr>
        <w:t xml:space="preserve">, u konkretnom slučaju su se ispunili uvjeti za donošenje rješenja o otvaranju i istovremenom zaključenju </w:t>
      </w:r>
      <w:r w:rsidR="00C457D6">
        <w:rPr>
          <w:lang w:val="hr-HR"/>
        </w:rPr>
        <w:t xml:space="preserve">stečajnog postupka nad dužnikom pa je stoga sud, </w:t>
      </w:r>
      <w:r w:rsidR="00C457D6" w:rsidRPr="00093EB2">
        <w:rPr>
          <w:lang w:val="hr-HR"/>
        </w:rPr>
        <w:t>temeljem odredbi čl. 13</w:t>
      </w:r>
      <w:r w:rsidR="00C457D6">
        <w:rPr>
          <w:lang w:val="hr-HR"/>
        </w:rPr>
        <w:t>2. st. 1. i 2. SZ-a, odlučio</w:t>
      </w:r>
      <w:r w:rsidR="00C457D6" w:rsidRPr="00093EB2">
        <w:rPr>
          <w:lang w:val="hr-HR"/>
        </w:rPr>
        <w:t xml:space="preserve"> kao u toč. I. do IV. izreke ovog rješenja.</w:t>
      </w:r>
    </w:p>
    <w:p w:rsidRDefault="00651E2D" w:rsidP="00C457D6" w:rsidR="00651E2D" w:rsidRPr="00093EB2">
      <w:pPr>
        <w:jc w:val="both"/>
        <w:rPr>
          <w:lang w:val="hr-HR"/>
        </w:rPr>
      </w:pPr>
    </w:p>
    <w:p w:rsidRDefault="00760360" w:rsidP="00760360" w:rsidR="00760360"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760360" w:rsidP="00C457D6" w:rsidR="00760360" w:rsidRPr="00093EB2">
      <w:pPr>
        <w:jc w:val="both"/>
        <w:rPr>
          <w:lang w:val="hr-HR"/>
        </w:rPr>
      </w:pPr>
    </w:p>
    <w:p w:rsidRDefault="00760360" w:rsidP="00760360" w:rsidR="00760360" w:rsidRPr="00093EB2">
      <w:pPr>
        <w:ind w:firstLine="708"/>
        <w:jc w:val="both"/>
        <w:rPr>
          <w:lang w:val="hr-HR"/>
        </w:rPr>
      </w:pPr>
      <w:r w:rsidRPr="00093EB2">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093EB2">
      <w:pPr>
        <w:ind w:firstLine="708"/>
        <w:jc w:val="both"/>
        <w:rPr>
          <w:lang w:val="hr-HR"/>
        </w:rPr>
      </w:pPr>
    </w:p>
    <w:p w:rsidRDefault="00760360" w:rsidP="00760360" w:rsidR="00760360" w:rsidRPr="005C6D0F">
      <w:pPr>
        <w:ind w:firstLine="708"/>
        <w:jc w:val="both"/>
        <w:rPr>
          <w:lang w:val="hr-HR"/>
        </w:rPr>
      </w:pPr>
      <w:r w:rsidRPr="005C6D0F">
        <w:rPr>
          <w:lang w:val="hr-HR"/>
        </w:rPr>
        <w:t>Odluka pod toč. VI. izreke ovog rješenja temelji se na odredbama čl. 132. st. 4. u vezi s čl. 286. st. 3. SZ-a, dok se odluka pod toč. VII. izreke temelji se na odredbama čl. 12. st. 1. i 2. i čl. 132. st. 3. SZ-a.</w:t>
      </w:r>
    </w:p>
    <w:p w:rsidRDefault="00760360" w:rsidP="00C8688E" w:rsidR="00DD0BC4" w:rsidRPr="005C6D0F">
      <w:pPr>
        <w:ind w:firstLine="708"/>
        <w:jc w:val="both"/>
        <w:rPr>
          <w:lang w:val="hr-HR"/>
        </w:rPr>
      </w:pPr>
      <w:r w:rsidRPr="005C6D0F">
        <w:rPr>
          <w:lang w:val="hr-HR"/>
        </w:rPr>
        <w:t xml:space="preserve"> </w:t>
      </w:r>
    </w:p>
    <w:p w:rsidRDefault="00D4027A" w:rsidP="00C704CA" w:rsidR="00D4027A" w:rsidRPr="005C6D0F">
      <w:pPr>
        <w:jc w:val="center"/>
        <w:rPr>
          <w:lang w:val="hr-HR"/>
        </w:rPr>
      </w:pPr>
      <w:r w:rsidRPr="005C6D0F">
        <w:rPr>
          <w:lang w:val="hr-HR"/>
        </w:rPr>
        <w:t>U Splitu</w:t>
      </w:r>
      <w:r w:rsidR="00DD0BC4" w:rsidRPr="005C6D0F">
        <w:rPr>
          <w:lang w:val="hr-HR"/>
        </w:rPr>
        <w:t xml:space="preserve">, </w:t>
      </w:r>
      <w:r w:rsidR="00C32C90" w:rsidRPr="005C6D0F">
        <w:rPr>
          <w:lang w:val="hr-HR"/>
        </w:rPr>
        <w:t>1. veljače</w:t>
      </w:r>
      <w:r w:rsidR="00F10357" w:rsidRPr="005C6D0F">
        <w:rPr>
          <w:lang w:val="hr-HR"/>
        </w:rPr>
        <w:t xml:space="preserve"> 2018</w:t>
      </w:r>
      <w:r w:rsidRPr="005C6D0F">
        <w:rPr>
          <w:lang w:val="hr-HR"/>
        </w:rPr>
        <w:t xml:space="preserve">. </w:t>
      </w:r>
    </w:p>
    <w:p w:rsidRDefault="00D4027A" w:rsidP="00D4027A" w:rsidR="00D4027A" w:rsidRPr="005C6D0F">
      <w:pPr>
        <w:jc w:val="both"/>
        <w:rPr>
          <w:lang w:val="hr-HR"/>
        </w:rPr>
      </w:pPr>
      <w:r w:rsidRPr="005C6D0F">
        <w:rPr>
          <w:lang w:val="hr-HR"/>
        </w:rPr>
        <w:t xml:space="preserve"> </w:t>
      </w:r>
    </w:p>
    <w:p w:rsidRDefault="00D4027A" w:rsidP="003F3F45" w:rsidR="00D4027A" w:rsidRPr="005C6D0F">
      <w:pPr>
        <w:ind w:firstLine="708" w:left="7080"/>
        <w:rPr>
          <w:lang w:val="hr-HR"/>
        </w:rPr>
      </w:pPr>
      <w:r w:rsidRPr="005C6D0F">
        <w:rPr>
          <w:lang w:val="hr-HR"/>
        </w:rPr>
        <w:t xml:space="preserve">S U D A C </w:t>
      </w:r>
    </w:p>
    <w:p w:rsidRDefault="00D4027A" w:rsidP="00D4027A" w:rsidR="00D4027A" w:rsidRPr="005C6D0F">
      <w:pPr>
        <w:ind w:left="6372"/>
        <w:rPr>
          <w:sz w:val="28"/>
          <w:szCs w:val="28"/>
          <w:lang w:val="hr-HR"/>
        </w:rPr>
      </w:pPr>
    </w:p>
    <w:p w:rsidRDefault="00D4027A" w:rsidP="003F3F45" w:rsidR="00D4027A" w:rsidRPr="005C6D0F">
      <w:pPr>
        <w:ind w:firstLine="708" w:left="7080"/>
        <w:rPr>
          <w:u w:val="single"/>
          <w:lang w:val="hr-HR"/>
        </w:rPr>
      </w:pPr>
      <w:r w:rsidRPr="005C6D0F">
        <w:rPr>
          <w:lang w:val="hr-HR"/>
        </w:rPr>
        <w:t>Paško Bačić</w:t>
      </w:r>
    </w:p>
    <w:p w:rsidRDefault="00D4027A" w:rsidP="00D4027A" w:rsidR="00D4027A" w:rsidRPr="005C6D0F">
      <w:pPr>
        <w:jc w:val="both"/>
        <w:rPr>
          <w:u w:val="single"/>
          <w:lang w:val="hr-HR"/>
        </w:rPr>
      </w:pPr>
    </w:p>
    <w:p w:rsidRDefault="006D492F" w:rsidP="00FE6CFD" w:rsidR="006D492F" w:rsidRPr="005C6D0F">
      <w:pPr>
        <w:rPr>
          <w:lang w:val="hr-HR"/>
        </w:rPr>
      </w:pPr>
    </w:p>
    <w:p w:rsidRDefault="00FE6CFD" w:rsidP="00FE6CFD" w:rsidR="00FE6CFD" w:rsidRPr="005C6D0F">
      <w:pPr>
        <w:rPr>
          <w:lang w:val="hr-HR"/>
        </w:rPr>
      </w:pPr>
      <w:r w:rsidRPr="005C6D0F">
        <w:rPr>
          <w:lang w:val="hr-HR"/>
        </w:rPr>
        <w:t>POUKA O PRAVNOM LIJEKU:</w:t>
      </w:r>
    </w:p>
    <w:p w:rsidRDefault="00FE6CFD" w:rsidP="00FE6CFD" w:rsidR="00FE6CFD" w:rsidRPr="005C6D0F">
      <w:pPr>
        <w:jc w:val="both"/>
        <w:rPr>
          <w:lang w:val="hr-HR"/>
        </w:rPr>
      </w:pPr>
      <w:r w:rsidRPr="005C6D0F">
        <w:rPr>
          <w:lang w:val="hr-HR"/>
        </w:rPr>
        <w:t xml:space="preserve">Protiv ovog rješenja dopuštena je žalba Visokom trgovačkom sudu Republike Hrvatske u Zagrebu. Žalba se podnosi putem ovog suda, pismeno u tri primjerka, u roku od </w:t>
      </w:r>
      <w:r w:rsidR="00996F29" w:rsidRPr="005C6D0F">
        <w:rPr>
          <w:lang w:val="hr-HR"/>
        </w:rPr>
        <w:t>osam dana od dostave rješenja.</w:t>
      </w:r>
      <w:r w:rsidRPr="005C6D0F">
        <w:rPr>
          <w:lang w:val="hr-HR"/>
        </w:rPr>
        <w:t xml:space="preserve"> </w:t>
      </w:r>
      <w:r w:rsidR="00996F29" w:rsidRPr="005C6D0F">
        <w:rPr>
          <w:lang w:val="hr-HR"/>
        </w:rPr>
        <w:t xml:space="preserve">Dostava </w:t>
      </w:r>
      <w:r w:rsidRPr="005C6D0F">
        <w:rPr>
          <w:lang w:val="hr-HR"/>
        </w:rPr>
        <w:t xml:space="preserve">ovog rješenja smatra se obavljenom istekom osmog dana od dana njegove objave na mrežnoj stranici e-Oglasna ploča sudova. </w:t>
      </w:r>
    </w:p>
    <w:p w:rsidRDefault="00F9140E" w:rsidP="00D4027A" w:rsidR="00F9140E" w:rsidRPr="005C6D0F">
      <w:pPr>
        <w:jc w:val="both"/>
        <w:rPr>
          <w:lang w:val="hr-HR"/>
        </w:rPr>
      </w:pPr>
    </w:p>
    <w:p w:rsidRDefault="006454BE" w:rsidP="00D4027A" w:rsidR="006454BE" w:rsidRPr="005C6D0F">
      <w:pPr>
        <w:jc w:val="both"/>
        <w:rPr>
          <w:lang w:val="hr-HR"/>
        </w:rPr>
      </w:pPr>
    </w:p>
    <w:p w:rsidRDefault="00D4027A" w:rsidP="00D4027A" w:rsidR="00D4027A" w:rsidRPr="005C6D0F">
      <w:pPr>
        <w:jc w:val="both"/>
        <w:rPr>
          <w:lang w:val="hr-HR"/>
        </w:rPr>
      </w:pPr>
      <w:r w:rsidRPr="005C6D0F">
        <w:rPr>
          <w:lang w:val="hr-HR"/>
        </w:rPr>
        <w:t>DNA:</w:t>
      </w:r>
    </w:p>
    <w:p w:rsidRDefault="00D4027A" w:rsidP="00D4027A" w:rsidR="00D278E5" w:rsidRPr="005C6D0F">
      <w:pPr>
        <w:jc w:val="both"/>
        <w:rPr>
          <w:lang w:val="hr-HR"/>
        </w:rPr>
      </w:pPr>
      <w:r w:rsidRPr="005C6D0F">
        <w:rPr>
          <w:lang w:val="hr-HR"/>
        </w:rPr>
        <w:t xml:space="preserve">-  </w:t>
      </w:r>
      <w:r w:rsidR="009404E0" w:rsidRPr="005C6D0F">
        <w:rPr>
          <w:lang w:val="hr-HR"/>
        </w:rPr>
        <w:t>predlagatelju</w:t>
      </w:r>
      <w:r w:rsidR="00996F29" w:rsidRPr="005C6D0F">
        <w:rPr>
          <w:lang w:val="hr-HR"/>
        </w:rPr>
        <w:t xml:space="preserve"> – FINA, RC Split</w:t>
      </w:r>
    </w:p>
    <w:p w:rsidRDefault="00731FB9" w:rsidP="00731FB9" w:rsidR="00624D67" w:rsidRPr="005C6D0F">
      <w:pPr>
        <w:jc w:val="both"/>
        <w:rPr>
          <w:lang w:val="hr-HR"/>
        </w:rPr>
      </w:pPr>
      <w:r w:rsidRPr="005C6D0F">
        <w:rPr>
          <w:lang w:val="hr-HR"/>
        </w:rPr>
        <w:t>-  dužniku</w:t>
      </w:r>
      <w:r w:rsidR="00F10357" w:rsidRPr="005C6D0F">
        <w:rPr>
          <w:lang w:val="hr-HR"/>
        </w:rPr>
        <w:t>, na adresu z.z. dužnika</w:t>
      </w:r>
    </w:p>
    <w:p w:rsidRDefault="00C541F3" w:rsidP="00C541F3" w:rsidR="00EE1FB4" w:rsidRPr="005C6D0F">
      <w:pPr>
        <w:jc w:val="both"/>
        <w:rPr>
          <w:lang w:val="hr-HR"/>
        </w:rPr>
      </w:pPr>
      <w:r w:rsidRPr="005C6D0F">
        <w:rPr>
          <w:lang w:val="hr-HR"/>
        </w:rPr>
        <w:t xml:space="preserve">-  </w:t>
      </w:r>
      <w:r w:rsidR="00EE1FB4" w:rsidRPr="005C6D0F">
        <w:rPr>
          <w:lang w:val="hr-HR"/>
        </w:rPr>
        <w:t>stečajnom upravitelju</w:t>
      </w:r>
    </w:p>
    <w:p w:rsidRDefault="00C541F3" w:rsidP="00C541F3" w:rsidR="00EE1FB4" w:rsidRPr="005C6D0F">
      <w:pPr>
        <w:jc w:val="both"/>
        <w:rPr>
          <w:lang w:val="hr-HR"/>
        </w:rPr>
      </w:pPr>
      <w:r w:rsidRPr="005C6D0F">
        <w:rPr>
          <w:lang w:val="hr-HR"/>
        </w:rPr>
        <w:t xml:space="preserve">-  </w:t>
      </w:r>
      <w:r w:rsidR="00EE1FB4" w:rsidRPr="005C6D0F">
        <w:rPr>
          <w:lang w:val="hr-HR"/>
        </w:rPr>
        <w:t>ŽDO Split</w:t>
      </w:r>
    </w:p>
    <w:p w:rsidRDefault="00C541F3" w:rsidP="00C541F3" w:rsidR="00C541F3" w:rsidRPr="005C6D0F">
      <w:pPr>
        <w:jc w:val="both"/>
        <w:rPr>
          <w:lang w:val="hr-HR"/>
        </w:rPr>
      </w:pPr>
      <w:r w:rsidRPr="005C6D0F">
        <w:rPr>
          <w:lang w:val="hr-HR"/>
        </w:rPr>
        <w:t>-  Porezna uprava Split</w:t>
      </w:r>
      <w:r w:rsidR="004D0FB5" w:rsidRPr="005C6D0F">
        <w:rPr>
          <w:lang w:val="hr-HR"/>
        </w:rPr>
        <w:t xml:space="preserve">, Ispostava </w:t>
      </w:r>
      <w:r w:rsidR="00F10357" w:rsidRPr="005C6D0F">
        <w:rPr>
          <w:lang w:val="hr-HR"/>
        </w:rPr>
        <w:t>Trogir</w:t>
      </w:r>
    </w:p>
    <w:p w:rsidRDefault="00C541F3" w:rsidP="00C541F3" w:rsidR="00FE6CFD" w:rsidRPr="005C6D0F">
      <w:pPr>
        <w:jc w:val="both"/>
        <w:rPr>
          <w:lang w:val="hr-HR"/>
        </w:rPr>
      </w:pPr>
      <w:r w:rsidRPr="005C6D0F">
        <w:rPr>
          <w:lang w:val="hr-HR"/>
        </w:rPr>
        <w:t xml:space="preserve">-  </w:t>
      </w:r>
      <w:r w:rsidR="000F77CF" w:rsidRPr="005C6D0F">
        <w:rPr>
          <w:lang w:val="hr-HR"/>
        </w:rPr>
        <w:t>e-</w:t>
      </w:r>
      <w:r w:rsidR="00C33F9A" w:rsidRPr="005C6D0F">
        <w:rPr>
          <w:lang w:val="hr-HR"/>
        </w:rPr>
        <w:t xml:space="preserve">Oglasna </w:t>
      </w:r>
      <w:r w:rsidR="000F77CF" w:rsidRPr="005C6D0F">
        <w:rPr>
          <w:lang w:val="hr-HR"/>
        </w:rPr>
        <w:t>ploča suda</w:t>
      </w:r>
    </w:p>
    <w:p w:rsidRDefault="00C541F3" w:rsidP="00C541F3" w:rsidR="00C541F3" w:rsidRPr="005C6D0F">
      <w:pPr>
        <w:jc w:val="both"/>
        <w:rPr>
          <w:lang w:val="hr-HR"/>
        </w:rPr>
      </w:pPr>
      <w:r w:rsidRPr="005C6D0F">
        <w:rPr>
          <w:lang w:val="hr-HR"/>
        </w:rPr>
        <w:t xml:space="preserve">-  sudski registar – </w:t>
      </w:r>
      <w:r w:rsidR="00D3308F" w:rsidRPr="005C6D0F">
        <w:rPr>
          <w:lang w:val="hr-HR"/>
        </w:rPr>
        <w:t xml:space="preserve">(odmah i </w:t>
      </w:r>
      <w:r w:rsidRPr="005C6D0F">
        <w:rPr>
          <w:lang w:val="hr-HR"/>
        </w:rPr>
        <w:t>po pravomoćnosti</w:t>
      </w:r>
      <w:r w:rsidR="00D3308F" w:rsidRPr="005C6D0F">
        <w:rPr>
          <w:lang w:val="hr-HR"/>
        </w:rPr>
        <w:t>)</w:t>
      </w:r>
    </w:p>
    <w:p w:rsidRDefault="00C541F3" w:rsidP="003855E7" w:rsidR="00EE1FB4" w:rsidRPr="005C6D0F">
      <w:pPr>
        <w:jc w:val="both"/>
        <w:rPr>
          <w:lang w:val="hr-HR"/>
        </w:rPr>
      </w:pPr>
      <w:r w:rsidRPr="005C6D0F">
        <w:rPr>
          <w:lang w:val="hr-HR"/>
        </w:rPr>
        <w:t>-  u spis</w:t>
      </w:r>
    </w:p>
    <w:sectPr w:rsidSect="00C32C90" w:rsidR="00EE1FB4" w:rsidRPr="005C6D0F">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FD269D" w:rsidRPr="00FD269D">
      <w:rPr>
        <w:noProof/>
        <w:lang w:val="hr-HR"/>
      </w:rPr>
      <w:t>5</w:t>
    </w:r>
    <w:r>
      <w:fldChar w:fldCharType="end"/>
    </w:r>
    <w:r w:rsidR="00A56D14">
      <w:t xml:space="preserve"> -</w:t>
    </w:r>
    <w:r w:rsidR="00A56D14">
      <w:tab/>
      <w:t>12. St-</w:t>
    </w:r>
    <w:r w:rsidR="00497773">
      <w:t>1681</w:t>
    </w:r>
    <w:r w:rsidR="00996F29">
      <w:t>/2016</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90528"/>
    <w:rsid w:val="00093EB2"/>
    <w:rsid w:val="000A68E4"/>
    <w:rsid w:val="000D3D72"/>
    <w:rsid w:val="000D5B7F"/>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4A2D"/>
    <w:rsid w:val="00217DD3"/>
    <w:rsid w:val="002326C9"/>
    <w:rsid w:val="002553C4"/>
    <w:rsid w:val="00256732"/>
    <w:rsid w:val="002702A4"/>
    <w:rsid w:val="0027377B"/>
    <w:rsid w:val="00273DBD"/>
    <w:rsid w:val="00290FA1"/>
    <w:rsid w:val="002937CF"/>
    <w:rsid w:val="002A0E04"/>
    <w:rsid w:val="002A3163"/>
    <w:rsid w:val="002A6EDE"/>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2512"/>
    <w:rsid w:val="003E494B"/>
    <w:rsid w:val="003F3F45"/>
    <w:rsid w:val="00400539"/>
    <w:rsid w:val="0040401B"/>
    <w:rsid w:val="004147FB"/>
    <w:rsid w:val="00441458"/>
    <w:rsid w:val="00463737"/>
    <w:rsid w:val="004642FA"/>
    <w:rsid w:val="00497773"/>
    <w:rsid w:val="004A501B"/>
    <w:rsid w:val="004B6B01"/>
    <w:rsid w:val="004B6B85"/>
    <w:rsid w:val="004B7F5A"/>
    <w:rsid w:val="004D0FB5"/>
    <w:rsid w:val="004D55FB"/>
    <w:rsid w:val="005268EF"/>
    <w:rsid w:val="00545701"/>
    <w:rsid w:val="005472A2"/>
    <w:rsid w:val="00555A46"/>
    <w:rsid w:val="00555B64"/>
    <w:rsid w:val="005952E7"/>
    <w:rsid w:val="005A3202"/>
    <w:rsid w:val="005C6D0F"/>
    <w:rsid w:val="005E017E"/>
    <w:rsid w:val="00615CA0"/>
    <w:rsid w:val="0062329F"/>
    <w:rsid w:val="00624D67"/>
    <w:rsid w:val="006274BD"/>
    <w:rsid w:val="00642955"/>
    <w:rsid w:val="006454BE"/>
    <w:rsid w:val="00651E2D"/>
    <w:rsid w:val="006573DB"/>
    <w:rsid w:val="00687109"/>
    <w:rsid w:val="006933B2"/>
    <w:rsid w:val="006933C7"/>
    <w:rsid w:val="00697834"/>
    <w:rsid w:val="006B34F2"/>
    <w:rsid w:val="006C1152"/>
    <w:rsid w:val="006C6A99"/>
    <w:rsid w:val="006D1211"/>
    <w:rsid w:val="006D1A0E"/>
    <w:rsid w:val="006D2DB9"/>
    <w:rsid w:val="006D492F"/>
    <w:rsid w:val="006D5707"/>
    <w:rsid w:val="006F3B71"/>
    <w:rsid w:val="00711445"/>
    <w:rsid w:val="0071745F"/>
    <w:rsid w:val="00721E72"/>
    <w:rsid w:val="00730B61"/>
    <w:rsid w:val="00731FB9"/>
    <w:rsid w:val="00734115"/>
    <w:rsid w:val="00736EF6"/>
    <w:rsid w:val="007430E3"/>
    <w:rsid w:val="0076030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57E6A"/>
    <w:rsid w:val="00876209"/>
    <w:rsid w:val="00880573"/>
    <w:rsid w:val="00885A2C"/>
    <w:rsid w:val="00895B6A"/>
    <w:rsid w:val="008B4FD2"/>
    <w:rsid w:val="008C4A0E"/>
    <w:rsid w:val="0090052E"/>
    <w:rsid w:val="009118A9"/>
    <w:rsid w:val="009177C3"/>
    <w:rsid w:val="009374AD"/>
    <w:rsid w:val="009404E0"/>
    <w:rsid w:val="009405E8"/>
    <w:rsid w:val="009601C1"/>
    <w:rsid w:val="00966336"/>
    <w:rsid w:val="00981ECD"/>
    <w:rsid w:val="0098682F"/>
    <w:rsid w:val="00994DEC"/>
    <w:rsid w:val="00996F29"/>
    <w:rsid w:val="009B5D29"/>
    <w:rsid w:val="009C1BE7"/>
    <w:rsid w:val="009C3E6B"/>
    <w:rsid w:val="009C716E"/>
    <w:rsid w:val="009D6053"/>
    <w:rsid w:val="009D6B28"/>
    <w:rsid w:val="009D6CDC"/>
    <w:rsid w:val="009E120A"/>
    <w:rsid w:val="009E4D23"/>
    <w:rsid w:val="009F776E"/>
    <w:rsid w:val="00A01CF1"/>
    <w:rsid w:val="00A13E8E"/>
    <w:rsid w:val="00A2740A"/>
    <w:rsid w:val="00A405B7"/>
    <w:rsid w:val="00A56D14"/>
    <w:rsid w:val="00A75FCC"/>
    <w:rsid w:val="00A8489D"/>
    <w:rsid w:val="00A97762"/>
    <w:rsid w:val="00AA4A6E"/>
    <w:rsid w:val="00AE18FF"/>
    <w:rsid w:val="00AE5405"/>
    <w:rsid w:val="00AF762C"/>
    <w:rsid w:val="00B02EA7"/>
    <w:rsid w:val="00B1090C"/>
    <w:rsid w:val="00B408AF"/>
    <w:rsid w:val="00B44E90"/>
    <w:rsid w:val="00B52A80"/>
    <w:rsid w:val="00B6615F"/>
    <w:rsid w:val="00B7469A"/>
    <w:rsid w:val="00B90B4E"/>
    <w:rsid w:val="00BB3F78"/>
    <w:rsid w:val="00BD029A"/>
    <w:rsid w:val="00BF08D9"/>
    <w:rsid w:val="00C32C90"/>
    <w:rsid w:val="00C33F9A"/>
    <w:rsid w:val="00C34BAF"/>
    <w:rsid w:val="00C41572"/>
    <w:rsid w:val="00C457D6"/>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768B"/>
    <w:rsid w:val="00DD0BC4"/>
    <w:rsid w:val="00DF7AC0"/>
    <w:rsid w:val="00E04AD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F3725"/>
    <w:rsid w:val="00F07015"/>
    <w:rsid w:val="00F10357"/>
    <w:rsid w:val="00F37E2F"/>
    <w:rsid w:val="00F444A4"/>
    <w:rsid w:val="00F4583C"/>
    <w:rsid w:val="00F61C45"/>
    <w:rsid w:val="00F65207"/>
    <w:rsid w:val="00F85B63"/>
    <w:rsid w:val="00F877A5"/>
    <w:rsid w:val="00F9140E"/>
    <w:rsid w:val="00F937F8"/>
    <w:rsid w:val="00FB200C"/>
    <w:rsid w:val="00FC1D30"/>
    <w:rsid w:val="00FC778A"/>
    <w:rsid w:val="00FD1A0E"/>
    <w:rsid w:val="00FD269D"/>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FD269D"/>
    <w:rPr>
      <w:color w:val="808080"/>
      <w:bdr w:space="0" w:sz="0" w:color="auto" w:val="none"/>
      <w:shd w:fill="auto" w:color="auto" w:val="clear"/>
    </w:rPr>
  </w:style>
  <w:style w:customStyle="true" w:styleId="eSPISCCParagraphDefaultFont" w:type="character">
    <w:name w:val="eSPIS_CC_Paragraph Default Font"/>
    <w:basedOn w:val="Zadanifontodlomka"/>
    <w:rsid w:val="00FD269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D269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D269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269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FD269D"/>
    <w:rPr>
      <w:color w:val="808080"/>
      <w:bdr w:color="auto" w:space="0" w:sz="0" w:val="none"/>
      <w:shd w:color="auto" w:fill="auto" w:val="clear"/>
    </w:rPr>
  </w:style>
  <w:style w:customStyle="1" w:styleId="eSPISCCParagraphDefaultFont" w:type="character">
    <w:name w:val="eSPIS_CC_Paragraph Default Font"/>
    <w:basedOn w:val="Zadanifontodlomka"/>
    <w:rsid w:val="00FD269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D269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D269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269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1681</izvorni_sadrzaj>
    <derivirana_varijabla naziv="DomainObject.Predmet.Broj_1">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St-1681/2016</izvorni_sadrzaj>
    <derivirana_varijabla naziv="DomainObject.Predmet.OznakaBroj_1">St-1681/2016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BOMBA j.d.o.o. za trgovinu i usluge zastupanog po punomoćniku Zdenko Duvnjak</izvorni_sadrzaj>
    <derivirana_varijabla naziv="DomainObject.Predmet.ProtustrankaFormated_1">  BOMBA j.d.o.o. za trgovinu i usluge zastupanog po punomoćniku Zdenko Duvnjak</derivirana_varijabla>
  </DomainObject.Predmet.ProtustrankaFormated>
  <DomainObject.Predmet.ProtustrankaFormatedOIB>
    <izvorni_sadrzaj>  BOMBA j.d.o.o. za trgovinu i usluge, OIB 57383439592 zastupanog po punomoćniku Zdenko Duvnjak</izvorni_sadrzaj>
    <derivirana_varijabla naziv="DomainObject.Predmet.ProtustrankaFormatedOIB_1">  BOMBA j.d.o.o. za trgovinu i usluge, OIB 57383439592 zastupanog po punomoćniku Zdenko Duvnjak</derivirana_varijabla>
  </DomainObject.Predmet.ProtustrankaFormatedOIB>
  <DomainObject.Predmet.ProtustrankaFormatedWithAdress>
    <izvorni_sadrzaj> BOMBA j.d.o.o. za trgovinu i usluge, B.J. Trogiranina 4, 21220 Trogir zastupanog po punomoćniku Zdenko Duvnjak</izvorni_sadrzaj>
    <derivirana_varijabla naziv="DomainObject.Predmet.ProtustrankaFormatedWithAdress_1"> BOMBA j.d.o.o. za trgovinu i usluge, B.J. Trogiranina 4, 21220 Trogir zastupanog po punomoćniku Zdenko Duvnjak</derivirana_varijabla>
  </DomainObject.Predmet.ProtustrankaFormatedWithAdress>
  <DomainObject.Predmet.ProtustrankaFormatedWithAdressOIB>
    <izvorni_sadrzaj> BOMBA j.d.o.o. za trgovinu i usluge, OIB 57383439592, B.J. Trogiranina 4, 21220 Trogir zastupanog po punomoćniku Zdenko Duvnjak</izvorni_sadrzaj>
    <derivirana_varijabla naziv="DomainObject.Predmet.ProtustrankaFormatedWithAdressOIB_1"> BOMBA j.d.o.o. za trgovinu i usluge, OIB 57383439592, B.J. Trogiranina 4, 21220 Trogir zastupanog po punomoćniku Zdenko Duvnjak</derivirana_varijabla>
  </DomainObject.Predmet.ProtustrankaFormatedWithAdressOIB>
  <DomainObject.Predmet.ProtustrankaWithAdress>
    <izvorni_sadrzaj>BOMBA j.d.o.o. za trgovinu i usluge B.J. Trogiranina 4, 21220 Trogir</izvorni_sadrzaj>
    <derivirana_varijabla naziv="DomainObject.Predmet.ProtustrankaWithAdress_1">BOMBA j.d.o.o. za trgovinu i usluge B.J. Trogiranina 4, 21220 Trogir</derivirana_varijabla>
  </DomainObject.Predmet.ProtustrankaWithAdress>
  <DomainObject.Predmet.ProtustrankaWithAdressOIB>
    <izvorni_sadrzaj>BOMBA j.d.o.o. za trgovinu i usluge, OIB 57383439592, B.J. Trogiranina 4, 21220 Trogir</izvorni_sadrzaj>
    <derivirana_varijabla naziv="DomainObject.Predmet.ProtustrankaWithAdressOIB_1">BOMBA j.d.o.o. za trgovinu i usluge, OIB 57383439592, B.J. Trogiranina 4, 21220 Trogir</derivirana_varijabla>
  </DomainObject.Predmet.ProtustrankaWithAdressOIB>
  <DomainObject.Predmet.ProtustrankaNazivFormated>
    <izvorni_sadrzaj>BOMBA j.d.o.o. za trgovinu i usluge</izvorni_sadrzaj>
    <derivirana_varijabla naziv="DomainObject.Predmet.ProtustrankaNazivFormated_1">BOMBA j.d.o.o. za trgovinu i usluge</derivirana_varijabla>
  </DomainObject.Predmet.ProtustrankaNazivFormated>
  <DomainObject.Predmet.ProtustrankaNazivFormatedOIB>
    <izvorni_sadrzaj>BOMBA j.d.o.o. za trgovinu i usluge, OIB 57383439592</izvorni_sadrzaj>
    <derivirana_varijabla naziv="DomainObject.Predmet.ProtustrankaNazivFormatedOIB_1">BOMBA j.d.o.o. za trgovinu i usluge, OIB 57383439592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69838.99</izvorni_sadrzaj>
    <derivirana_varijabla naziv="DomainObject.Predmet.TrenutnaVrijednost_1">69838.99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BOMBA j.d.o.o. za trgovinu i usluge zastupanog po punomoćniku Zdenko Duvnjak</item>
    </izvorni_sadrzaj>
    <derivirana_varijabla naziv="DomainObject.Predmet.ProtuStrankaListFormated_1">
      <item>BOMBA j.d.o.o. za trgovinu i usluge zastupanog po punomoćniku Zdenko Duvnjak</item>
    </derivirana_varijabla>
  </DomainObject.Predmet.ProtuStrankaListFormated>
  <DomainObject.Predmet.ProtuStrankaListFormatedOIB>
    <izvorni_sadrzaj>
      <item>BOMBA j.d.o.o. za trgovinu i usluge, OIB 57383439592 zastupanog po punomoćniku Zdenko Duvnjak</item>
    </izvorni_sadrzaj>
    <derivirana_varijabla naziv="DomainObject.Predmet.ProtuStrankaListFormatedOIB_1">
      <item>BOMBA j.d.o.o. za trgovinu i usluge, OIB 57383439592 zastupanog po punomoćniku Zdenko Duvnjak</item>
    </derivirana_varijabla>
  </DomainObject.Predmet.ProtuStrankaListFormatedOIB>
  <DomainObject.Predmet.ProtuStrankaListFormatedWithAdress>
    <izvorni_sadrzaj>
      <item>BOMBA j.d.o.o. za trgovinu i usluge, B.J. Trogiranina 4, 21220 Trogir zastupanog po punomoćniku Zdenko Duvnjak</item>
    </izvorni_sadrzaj>
    <derivirana_varijabla naziv="DomainObject.Predmet.ProtuStrankaListFormatedWithAdress_1">
      <item>BOMBA j.d.o.o. za trgovinu i usluge, B.J. Trogiranina 4, 21220 Trogir zastupanog po punomoćniku Zdenko Duvnjak</item>
    </derivirana_varijabla>
  </DomainObject.Predmet.ProtuStrankaListFormatedWithAdress>
  <DomainObject.Predmet.ProtuStrankaListFormatedWithAdressOIB>
    <izvorni_sadrzaj>
      <item>BOMBA j.d.o.o. za trgovinu i usluge, OIB 57383439592, B.J. Trogiranina 4, 21220 Trogir zastupanog po punomoćniku Zdenko Duvnjak</item>
    </izvorni_sadrzaj>
    <derivirana_varijabla naziv="DomainObject.Predmet.ProtuStrankaListFormatedWithAdressOIB_1">
      <item>BOMBA j.d.o.o. za trgovinu i usluge, OIB 57383439592, B.J. Trogiranina 4, 21220 Trogir zastupanog po punomoćniku Zdenko Duvnjak</item>
    </derivirana_varijabla>
  </DomainObject.Predmet.ProtuStrankaListFormatedWithAdressOIB>
  <DomainObject.Predmet.ProtuStrankaListNazivFormated>
    <izvorni_sadrzaj>
      <item>BOMBA j.d.o.o. za trgovinu i usluge</item>
    </izvorni_sadrzaj>
    <derivirana_varijabla naziv="DomainObject.Predmet.ProtuStrankaListNazivFormated_1">
      <item>BOMBA j.d.o.o. za trgovinu i usluge</item>
    </derivirana_varijabla>
  </DomainObject.Predmet.ProtuStrankaListNazivFormated>
  <DomainObject.Predmet.ProtuStrankaListNazivFormatedOIB>
    <izvorni_sadrzaj>
      <item>BOMBA j.d.o.o. za trgovinu i usluge, OIB 57383439592</item>
    </izvorni_sadrzaj>
    <derivirana_varijabla naziv="DomainObject.Predmet.ProtuStrankaListNazivFormatedOIB_1">
      <item>BOMBA j.d.o.o. za trgovinu i usluge, OIB 57383439592</item>
    </derivirana_varijabla>
  </DomainObject.Predmet.ProtuStrankaListNazivFormatedOIB>
  <DomainObject.Predmet.OstaliListFormated>
    <izvorni_sadrzaj>
      <item>Zdenko Duvnjak punomoćnik sudionika u postupku BOMBA j.d.o.o. za trgovinu i usluge</item>
    </izvorni_sadrzaj>
    <derivirana_varijabla naziv="DomainObject.Predmet.OstaliListFormated_1">
      <item>Zdenko Duvnjak punomoćnik sudionika u postupku BOMBA j.d.o.o. za trgovinu i usluge</item>
    </derivirana_varijabla>
  </DomainObject.Predmet.OstaliListFormated>
  <DomainObject.Predmet.OstaliListFormatedOIB>
    <izvorni_sadrzaj>
      <item>Zdenko Duvnjak, OIB 42946049925 punomoćnik sudionika u postupku BOMBA j.d.o.o. za trgovinu i usluge</item>
    </izvorni_sadrzaj>
    <derivirana_varijabla naziv="DomainObject.Predmet.OstaliListFormatedOIB_1">
      <item>Zdenko Duvnjak, OIB 42946049925 punomoćnik sudionika u postupku BOMBA j.d.o.o. za trgovinu i usluge</item>
    </derivirana_varijabla>
  </DomainObject.Predmet.OstaliListFormatedOIB>
  <DomainObject.Predmet.OstaliListFormatedWithAdress>
    <izvorni_sadrzaj>
      <item>Zdenko Duvnjak, Matije Gupca 9, 21220 Trogir punomoćnik sudionika u postupku BOMBA j.d.o.o. za trgovinu i usluge</item>
    </izvorni_sadrzaj>
    <derivirana_varijabla naziv="DomainObject.Predmet.OstaliListFormatedWithAdress_1">
      <item>Zdenko Duvnjak, Matije Gupca 9, 21220 Trogir punomoćnik sudionika u postupku BOMBA j.d.o.o. za trgovinu i usluge</item>
    </derivirana_varijabla>
  </DomainObject.Predmet.OstaliListFormatedWithAdress>
  <DomainObject.Predmet.OstaliListFormatedWithAdressOIB>
    <izvorni_sadrzaj>
      <item>Zdenko Duvnjak, OIB 42946049925, Matije Gupca 9, 21220 Trogir punomoćnik sudionika u postupku BOMBA j.d.o.o. za trgovinu i usluge</item>
    </izvorni_sadrzaj>
    <derivirana_varijabla naziv="DomainObject.Predmet.OstaliListFormatedWithAdressOIB_1">
      <item>Zdenko Duvnjak, OIB 42946049925, Matije Gupca 9, 21220 Trogir punomoćnik sudionika u postupku BOMBA j.d.o.o. za trgovinu i usluge</item>
    </derivirana_varijabla>
  </DomainObject.Predmet.OstaliListFormatedWithAdressOIB>
  <DomainObject.Predmet.OstaliListNazivFormated>
    <izvorni_sadrzaj>
      <item>Zdenko Duvnjak</item>
    </izvorni_sadrzaj>
    <derivirana_varijabla naziv="DomainObject.Predmet.OstaliListNazivFormated_1">
      <item>Zdenko Duvnjak</item>
    </derivirana_varijabla>
  </DomainObject.Predmet.OstaliListNazivFormated>
  <DomainObject.Predmet.OstaliListNazivFormatedOIB>
    <izvorni_sadrzaj>
      <item>Zdenko Duvnjak, OIB 42946049925</item>
    </izvorni_sadrzaj>
    <derivirana_varijabla naziv="DomainObject.Predmet.OstaliListNazivFormatedOIB_1">
      <item>Zdenko Duvnjak, OIB 42946049925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BOMBA j.d.o.o. za trgovinu i usluge</izvorni_sadrzaj>
    <derivirana_varijabla naziv="DomainObject.Predmet.ProtustrankaIDrugi_1">BOMBA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BOMBA j.d.o.o. za trgovinu i usluge, OIB 57383439592, B.J. Trogiranina 4, 21220 Trogir</izvorni_sadrzaj>
    <derivirana_varijabla naziv="DomainObject.Predmet.ProtustrankaIDrugiAdressOIB_1">BOMBA j.d.o.o. za trgovinu i usluge, OIB 57383439592, B.J. Trogiranina 4,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BOMBA j.d.o.o. za trgovinu i usluge</item>
      <item>FINANCIJSKA AGENCIJA, RC SPLIT</item>
      <item>Zdenko Duvnjak</item>
    </izvorni_sadrzaj>
    <derivirana_varijabla naziv="DomainObject.Predmet.SudioniciListNaziv_1">
      <item>BOMBA j.d.o.o. za trgovinu i usluge</item>
      <item>FINANCIJSKA AGENCIJA, RC SPLIT</item>
      <item>Zdenko Duvnjak</item>
    </derivirana_varijabla>
  </DomainObject.Predmet.SudioniciListNaziv>
  <DomainObject.Predmet.SudioniciListAdressOIB>
    <izvorni_sadrzaj>
      <item>BOMBA j.d.o.o. za trgovinu i usluge, OIB 57383439592, B.J. Trogiranina 4,21220 Trogir</item>
      <item>FINANCIJSKA AGENCIJA, RC SPLIT, OIB 85821130368, Mažuranićevo šetalište 24 b,21000 Split</item>
      <item>Zdenko Duvnjak, OIB 42946049925, Matije Gupca 9,21220 Trogir</item>
    </izvorni_sadrzaj>
    <derivirana_varijabla naziv="DomainObject.Predmet.SudioniciListAdressOIB_1">
      <item>BOMBA j.d.o.o. za trgovinu i usluge, OIB 57383439592, B.J. Trogiranina 4,21220 Trogir</item>
      <item>FINANCIJSKA AGENCIJA, RC SPLIT, OIB 85821130368, Mažuranićevo šetalište 24 b,21000 Split</item>
      <item>Zdenko Duvnjak, OIB 42946049925, Matije Gupca 9,21220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57383439592</item>
      <item>, OIB 85821130368</item>
      <item>, OIB 42946049925</item>
    </izvorni_sadrzaj>
    <derivirana_varijabla naziv="DomainObject.Predmet.SudioniciListNazivOIB_1">
      <item>, OIB 57383439592</item>
      <item>, OIB 85821130368</item>
      <item>, OIB 42946049925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2071</properties:Words>
  <properties:Characters>11004</properties:Characters>
  <properties:Lines>214</properties:Lines>
  <properties:Paragraphs>48</properties:Paragraphs>
  <properties:TotalTime>464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13153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2018-02-01T07:23:00Z</cp:lastPrinted>
  <dcterms:modified xmlns:xsi="http://www.w3.org/2001/XMLSchema-instance" xsi:type="dcterms:W3CDTF">2018-02-01T07:25:00Z</dcterms:modified>
  <cp:revision>41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