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4404" w14:paraId="9284404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 </w:t>
      </w:r>
      <w:r w:rsidR="007250C4">
        <w:t xml:space="preserve">  </w:t>
      </w:r>
      <w:r w:rsidRPr="00F1439C">
        <w:t xml:space="preserve">   </w:t>
      </w:r>
      <w:r w:rsidR="00D37560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7250C4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7250C4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>, pozivate se na ročište za diobu kupovnine u stečajnom postupku nad dužni</w:t>
      </w:r>
      <w:r w:rsidR="0070590F" w:rsidRPr="0070590F">
        <w:t>kom DAMASCUS d.o.o. u stečaju Pula, Zadarska 8, OIB: 96855025525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70590F" w:rsidP="00343E78" w:rsidR="00343E78" w:rsidRPr="00F1439C">
      <w:pPr>
        <w:jc w:val="center"/>
      </w:pPr>
      <w:r>
        <w:t>11</w:t>
      </w:r>
      <w:r w:rsidR="005B44F0" w:rsidRPr="00F1439C">
        <w:t>. s</w:t>
      </w:r>
      <w:r>
        <w:t>rp</w:t>
      </w:r>
      <w:r w:rsidR="003D135C">
        <w:t>nja</w:t>
      </w:r>
      <w:r w:rsidR="005B44F0" w:rsidRPr="00F1439C">
        <w:t xml:space="preserve"> 201</w:t>
      </w:r>
      <w:r w:rsidR="003D135C">
        <w:t>7</w:t>
      </w:r>
      <w:r w:rsidR="005B44F0" w:rsidRPr="00F1439C">
        <w:t>.</w:t>
      </w:r>
      <w:r w:rsidR="00343E78" w:rsidRPr="00F1439C">
        <w:t xml:space="preserve"> u </w:t>
      </w:r>
      <w:r>
        <w:t>12:3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3D135C">
        <w:t>0</w:t>
      </w:r>
      <w:r w:rsidR="0070590F">
        <w:t>4</w:t>
      </w:r>
      <w:r w:rsidR="005B44F0" w:rsidRPr="00F1439C">
        <w:t xml:space="preserve">. </w:t>
      </w:r>
      <w:r w:rsidR="0070590F">
        <w:t>svibnja</w:t>
      </w:r>
      <w:r w:rsidR="00F1439C" w:rsidRPr="00F1439C">
        <w:t xml:space="preserve"> </w:t>
      </w:r>
      <w:r w:rsidR="005B44F0" w:rsidRPr="00F1439C">
        <w:t>201</w:t>
      </w:r>
      <w:r w:rsidR="0070590F">
        <w:t>7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D37560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343E78" w:rsidP="00343E78" w:rsidR="00343E78" w:rsidRPr="00F1439C">
      <w:pPr>
        <w:jc w:val="both"/>
      </w:pPr>
      <w:r w:rsidRPr="00F1439C">
        <w:t>DNA</w:t>
      </w:r>
    </w:p>
    <w:p w:rsidRDefault="003D135C" w:rsidP="003D135C" w:rsidR="003D135C" w:rsidRPr="00425282">
      <w:r w:rsidRPr="00425282">
        <w:t>- oglasna ploča suda 8 dana</w:t>
      </w:r>
    </w:p>
    <w:p w:rsidRDefault="002640FE" w:rsidP="002640FE" w:rsidR="002640FE">
      <w:pPr>
        <w:jc w:val="both"/>
      </w:pPr>
      <w:r>
        <w:t>- stečajni upravitelj Jasmina Lichtenberg iz Pule, Ravenska 8</w:t>
      </w:r>
    </w:p>
    <w:p w:rsidRDefault="002640FE" w:rsidP="002640FE" w:rsidR="002640FE">
      <w:r w:rsidRPr="00A336AC">
        <w:t>- Republika Hrvatska, Ministarstvo Financija</w:t>
      </w:r>
      <w:r>
        <w:t>, Porezna uprava, po ŽDO Pula</w:t>
      </w:r>
    </w:p>
    <w:p w:rsidRDefault="002640FE" w:rsidP="002640FE" w:rsidR="00F1439C" w:rsidRPr="00F1439C">
      <w:pPr>
        <w:jc w:val="both"/>
      </w:pPr>
      <w:r>
        <w:t>- Hrvatski Telekom d.d. Zagreb po pun. Veri Miloš, odvj. u Puli</w:t>
      </w:r>
    </w:p>
    <w:sectPr w:rsidSect="007250C4" w:rsidR="00F1439C" w:rsidRPr="00F1439C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827" w:rsidP="00C60648" w:rsidR="000D7827">
      <w:r>
        <w:separator/>
      </w:r>
    </w:p>
  </w:endnote>
  <w:endnote w:id="0" w:type="continuationSeparator">
    <w:p w:rsidRDefault="000D7827" w:rsidP="00C60648" w:rsidR="000D7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827" w:rsidP="00C60648" w:rsidR="000D7827">
      <w:r>
        <w:separator/>
      </w:r>
    </w:p>
  </w:footnote>
  <w:footnote w:id="0" w:type="continuationSeparator">
    <w:p w:rsidRDefault="000D7827" w:rsidP="00C60648" w:rsidR="000D78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648" w:rsidR="00C60648">
    <w:pPr>
      <w:pStyle w:val="Zaglavlje"/>
    </w:pPr>
    <w:r w:rsidRPr="00C60648">
      <w:t xml:space="preserve">                                                                                    </w:t>
    </w:r>
    <w:r>
      <w:t xml:space="preserve">            </w:t>
    </w:r>
    <w:r w:rsidRPr="00C60648">
      <w:t>Poslovni broj: 10 St-</w:t>
    </w:r>
    <w:r>
      <w:t>4</w:t>
    </w:r>
    <w:r w:rsidR="0070590F">
      <w:t>3</w:t>
    </w:r>
    <w:r w:rsidRPr="00C60648">
      <w:t>/1</w:t>
    </w:r>
    <w:r>
      <w:t>5</w:t>
    </w:r>
    <w:r w:rsidRPr="00C60648">
      <w:t>-</w:t>
    </w:r>
    <w:r w:rsidR="0070590F">
      <w:t>71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57E3B"/>
    <w:rsid w:val="000D7827"/>
    <w:rsid w:val="001F4F81"/>
    <w:rsid w:val="00202458"/>
    <w:rsid w:val="002640FE"/>
    <w:rsid w:val="0029744C"/>
    <w:rsid w:val="002B6635"/>
    <w:rsid w:val="002D5F7A"/>
    <w:rsid w:val="00343E78"/>
    <w:rsid w:val="003D135C"/>
    <w:rsid w:val="005B44F0"/>
    <w:rsid w:val="005C144C"/>
    <w:rsid w:val="00670253"/>
    <w:rsid w:val="00673420"/>
    <w:rsid w:val="006A5E5B"/>
    <w:rsid w:val="0070590F"/>
    <w:rsid w:val="007250C4"/>
    <w:rsid w:val="00792D5F"/>
    <w:rsid w:val="008B0B74"/>
    <w:rsid w:val="008E602F"/>
    <w:rsid w:val="00AF159D"/>
    <w:rsid w:val="00BD6347"/>
    <w:rsid w:val="00C23C39"/>
    <w:rsid w:val="00C60648"/>
    <w:rsid w:val="00C60A39"/>
    <w:rsid w:val="00D37560"/>
    <w:rsid w:val="00DE51E6"/>
    <w:rsid w:val="00E37E55"/>
    <w:rsid w:val="00EF1BB0"/>
    <w:rsid w:val="00F1439C"/>
    <w:rsid w:val="00F7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5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5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5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5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diobu kupovnine</izvorni_sadrzaj>
    <derivirana_varijabla naziv="DomainObject.Primjedba_1">Poziv za ročište za diobu kupovnine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194</properties:Words>
  <properties:Characters>988</properties:Characters>
  <properties:Lines>38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2017-05-04T11:52:00Z</dcterms:created>
  <dc:creator>drabar</dc:creator>
  <cp:lastModifiedBy>Sanja Lakošeljac</cp:lastModifiedBy>
  <cp:lastPrinted>2010-09-17T06:20:00Z</cp:lastPrinted>
  <dcterms:modified xmlns:xsi="http://www.w3.org/2001/XMLSchema-instance" xsi:type="dcterms:W3CDTF">2017-05-04T11:53:00Z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