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febc" w14:paraId="0b5febc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B2719">
        <w:t>6865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5B2719">
        <w:t>SAND.IV. d.o.o. Zagreb, Ivanićeva 13, OIB: 35879859358</w:t>
      </w:r>
      <w:r w:rsidR="00337AE1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92180F">
        <w:t>9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5B2719">
        <w:t>SAND.IV. d.o.o. Zagreb, Ivanićeva 13, OIB: 35879859358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92180F">
        <w:t>9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92180F">
        <w:t>4</w:t>
      </w:r>
      <w:r w:rsidR="00793EF3">
        <w:t>,</w:t>
      </w:r>
      <w:r w:rsidR="005B2719">
        <w:t>35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B2719">
        <w:t>Mirjana Dujmović, Zagreb, Božidara Magovca 48, OIB: 30711927799</w:t>
      </w:r>
      <w:r w:rsidR="00337AE1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5B2719">
        <w:t>SAND.IV. d.o.o. Zagreb, Ivanićeva 13, OIB: 35879859358</w:t>
      </w:r>
      <w:r w:rsidR="0092180F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92180F">
        <w:t>9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5B2719">
        <w:t>SAND.IV. d.o.o. Zagreb, Ivanićeva 13, OIB: 35879859358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5B2719">
        <w:t>SAND.IV. d.o.o. Zagreb, Ivanićeva 13, OIB: 35879859358</w:t>
      </w:r>
      <w:r w:rsidR="0092180F">
        <w:t>,</w:t>
      </w:r>
      <w:r w:rsidR="00195338">
        <w:t xml:space="preserve"> dana </w:t>
      </w:r>
      <w:r w:rsidR="00337AE1">
        <w:t>23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92180F">
        <w:t>9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9550E0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9550E0" w:rsidR="009550E0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5B271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5B2719">
        <w:t>Mirjana Dujmović,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E5E" w:rsidR="006F6E5E">
      <w:r>
        <w:separator/>
      </w:r>
    </w:p>
  </w:endnote>
  <w:endnote w:id="0" w:type="continuationSeparator">
    <w:p w:rsidRDefault="006F6E5E" w:rsidR="006F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E5E" w:rsidR="006F6E5E">
      <w:r>
        <w:separator/>
      </w:r>
    </w:p>
  </w:footnote>
  <w:footnote w:id="0" w:type="continuationSeparator">
    <w:p w:rsidRDefault="006F6E5E" w:rsidR="006F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50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B2719">
      <w:t>6865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550E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0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0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0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0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0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0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0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0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6865</izvorni_sadrzaj>
    <derivirana_varijabla naziv="DomainObject.Predmet.Broj_1">6865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St-6865/2015</izvorni_sadrzaj>
    <derivirana_varijabla naziv="DomainObject.Predmet.OznakaBroj_1">St-6865/2015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SAND.IV. d.o.o. zastupanog po punomoćniku Sandra Cvek; Zorica Cvek</izvorni_sadrzaj>
    <derivirana_varijabla naziv="DomainObject.Predmet.ProtustrankaFormated_1">  SAND.IV. d.o.o. zastupanog po punomoćniku Sandra Cvek; Zorica Cvek</derivirana_varijabla>
  </DomainObject.Predmet.ProtustrankaFormated>
  <DomainObject.Predmet.ProtustrankaFormatedOIB>
    <izvorni_sadrzaj>  SAND.IV. d.o.o., OIB 35879859358 zastupanog po punomoćniku Sandra Cvek; Zorica Cvek</izvorni_sadrzaj>
    <derivirana_varijabla naziv="DomainObject.Predmet.ProtustrankaFormatedOIB_1">  SAND.IV. d.o.o., OIB 35879859358 zastupanog po punomoćniku Sandra Cvek; Zorica Cvek</derivirana_varijabla>
  </DomainObject.Predmet.ProtustrankaFormatedOIB>
  <DomainObject.Predmet.ProtustrankaFormatedWithAdress>
    <izvorni_sadrzaj> SAND.IV. d.o.o., Ivanićeva 13, 10000 Zagreb zastupanog po punomoćniku Sandra Cvek; Zorica Cvek</izvorni_sadrzaj>
    <derivirana_varijabla naziv="DomainObject.Predmet.ProtustrankaFormatedWithAdress_1"> SAND.IV. d.o.o., Ivanićeva 13, 10000 Zagreb zastupanog po punomoćniku Sandra Cvek; Zorica Cvek</derivirana_varijabla>
  </DomainObject.Predmet.ProtustrankaFormatedWithAdress>
  <DomainObject.Predmet.ProtustrankaFormatedWithAdressOIB>
    <izvorni_sadrzaj> SAND.IV. d.o.o., OIB 35879859358, Ivanićeva 13, 10000 Zagreb zastupanog po punomoćniku Sandra Cvek; Zorica Cvek</izvorni_sadrzaj>
    <derivirana_varijabla naziv="DomainObject.Predmet.ProtustrankaFormatedWithAdressOIB_1"> SAND.IV. d.o.o., OIB 35879859358, Ivanićeva 13, 10000 Zagreb zastupanog po punomoćniku Sandra Cvek; Zorica Cvek</derivirana_varijabla>
  </DomainObject.Predmet.ProtustrankaFormatedWithAdressOIB>
  <DomainObject.Predmet.ProtustrankaWithAdress>
    <izvorni_sadrzaj>SAND.IV. d.o.o. Ivanićeva 13, 10000 Zagreb</izvorni_sadrzaj>
    <derivirana_varijabla naziv="DomainObject.Predmet.ProtustrankaWithAdress_1">SAND.IV. d.o.o. Ivanićeva 13, 10000 Zagreb</derivirana_varijabla>
  </DomainObject.Predmet.ProtustrankaWithAdress>
  <DomainObject.Predmet.ProtustrankaWithAdressOIB>
    <izvorni_sadrzaj>SAND.IV. d.o.o., OIB 35879859358, Ivanićeva 13, 10000 Zagreb</izvorni_sadrzaj>
    <derivirana_varijabla naziv="DomainObject.Predmet.ProtustrankaWithAdressOIB_1">SAND.IV. d.o.o., OIB 35879859358, Ivanićeva 13, 10000 Zagreb</derivirana_varijabla>
  </DomainObject.Predmet.ProtustrankaWithAdressOIB>
  <DomainObject.Predmet.ProtustrankaNazivFormated>
    <izvorni_sadrzaj>SAND.IV. d.o.o.</izvorni_sadrzaj>
    <derivirana_varijabla naziv="DomainObject.Predmet.ProtustrankaNazivFormated_1">SAND.IV. d.o.o.</derivirana_varijabla>
  </DomainObject.Predmet.ProtustrankaNazivFormated>
  <DomainObject.Predmet.ProtustrankaNazivFormatedOIB>
    <izvorni_sadrzaj>SAND.IV. d.o.o., OIB 35879859358</izvorni_sadrzaj>
    <derivirana_varijabla naziv="DomainObject.Predmet.ProtustrankaNazivFormatedOIB_1">SAND.IV. d.o.o., OIB 35879859358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SAND.IV. d.o.o. zastupanog po punomoćniku Sandra Cvek; Zorica Cvek</item>
    </izvorni_sadrzaj>
    <derivirana_varijabla naziv="DomainObject.Predmet.ProtuStrankaListFormated_1">
      <item>SAND.IV. d.o.o. zastupanog po punomoćniku Sandra Cvek; Zorica Cvek</item>
    </derivirana_varijabla>
  </DomainObject.Predmet.ProtuStrankaListFormated>
  <DomainObject.Predmet.ProtuStrankaListFormatedOIB>
    <izvorni_sadrzaj>
      <item>SAND.IV. d.o.o., OIB 35879859358 zastupanog po punomoćniku Sandra Cvek; Zorica Cvek</item>
    </izvorni_sadrzaj>
    <derivirana_varijabla naziv="DomainObject.Predmet.ProtuStrankaListFormatedOIB_1">
      <item>SAND.IV. d.o.o., OIB 35879859358 zastupanog po punomoćniku Sandra Cvek; Zorica Cvek</item>
    </derivirana_varijabla>
  </DomainObject.Predmet.ProtuStrankaListFormatedOIB>
  <DomainObject.Predmet.ProtuStrankaListFormatedWithAdress>
    <izvorni_sadrzaj>
      <item>SAND.IV. d.o.o., Ivanićeva 13, 10000 Zagreb zastupanog po punomoćniku Sandra Cvek; Zorica Cvek</item>
    </izvorni_sadrzaj>
    <derivirana_varijabla naziv="DomainObject.Predmet.ProtuStrankaListFormatedWithAdress_1">
      <item>SAND.IV. d.o.o., Ivanićeva 13, 10000 Zagreb zastupanog po punomoćniku Sandra Cvek; Zorica Cvek</item>
    </derivirana_varijabla>
  </DomainObject.Predmet.ProtuStrankaListFormatedWithAdress>
  <DomainObject.Predmet.ProtuStrankaListFormatedWithAdressOIB>
    <izvorni_sadrzaj>
      <item>SAND.IV. d.o.o., OIB 35879859358, Ivanićeva 13, 10000 Zagreb zastupanog po punomoćniku Sandra Cvek; Zorica Cvek</item>
    </izvorni_sadrzaj>
    <derivirana_varijabla naziv="DomainObject.Predmet.ProtuStrankaListFormatedWithAdressOIB_1">
      <item>SAND.IV. d.o.o., OIB 35879859358, Ivanićeva 13, 10000 Zagreb zastupanog po punomoćniku Sandra Cvek; Zorica Cvek</item>
    </derivirana_varijabla>
  </DomainObject.Predmet.ProtuStrankaListFormatedWithAdressOIB>
  <DomainObject.Predmet.ProtuStrankaListNazivFormated>
    <izvorni_sadrzaj>
      <item>SAND.IV. d.o.o.</item>
    </izvorni_sadrzaj>
    <derivirana_varijabla naziv="DomainObject.Predmet.ProtuStrankaListNazivFormated_1">
      <item>SAND.IV. d.o.o.</item>
    </derivirana_varijabla>
  </DomainObject.Predmet.ProtuStrankaListNazivFormated>
  <DomainObject.Predmet.ProtuStrankaListNazivFormatedOIB>
    <izvorni_sadrzaj>
      <item>SAND.IV. d.o.o., OIB 35879859358</item>
    </izvorni_sadrzaj>
    <derivirana_varijabla naziv="DomainObject.Predmet.ProtuStrankaListNazivFormatedOIB_1">
      <item>SAND.IV. d.o.o., OIB 35879859358</item>
    </derivirana_varijabla>
  </DomainObject.Predmet.ProtuStrankaListNazivFormatedOIB>
  <DomainObject.Predmet.OstaliListFormated>
    <izvorni_sadrzaj>
      <item>Sandra Cvek punomoćnik sudionika u postupku SAND.IV. d.o.o.</item>
      <item>Zorica Cvek punomoćnik sudionika u postupku SAND.IV. d.o.o.</item>
    </izvorni_sadrzaj>
    <derivirana_varijabla naziv="DomainObject.Predmet.OstaliListFormated_1">
      <item>Sandra Cvek punomoćnik sudionika u postupku SAND.IV. d.o.o.</item>
      <item>Zorica Cvek punomoćnik sudionika u postupku SAND.IV. d.o.o.</item>
    </derivirana_varijabla>
  </DomainObject.Predmet.OstaliListFormated>
  <DomainObject.Predmet.OstaliListFormatedOIB>
    <izvorni_sadrzaj>
      <item>Sandra Cvek, OIB 45407561107 punomoćnik sudionika u postupku SAND.IV. d.o.o.</item>
      <item>Zorica Cvek, OIB 63223912616 punomoćnik sudionika u postupku SAND.IV. d.o.o.</item>
    </izvorni_sadrzaj>
    <derivirana_varijabla naziv="DomainObject.Predmet.OstaliListFormatedOIB_1">
      <item>Sandra Cvek, OIB 45407561107 punomoćnik sudionika u postupku SAND.IV. d.o.o.</item>
      <item>Zorica Cvek, OIB 63223912616 punomoćnik sudionika u postupku SAND.IV. d.o.o.</item>
    </derivirana_varijabla>
  </DomainObject.Predmet.OstaliListFormatedOIB>
  <DomainObject.Predmet.OstaliListFormatedWithAdress>
    <izvorni_sadrzaj>
      <item>Sandra Cvek, Matije Ivanića 13, 10000 Zagreb punomoćnik sudionika u postupku SAND.IV. d.o.o.</item>
      <item>Zorica Cvek, Braće Cvijića 27, 10000 Zagreb punomoćnik sudionika u postupku SAND.IV. d.o.o.</item>
    </izvorni_sadrzaj>
    <derivirana_varijabla naziv="DomainObject.Predmet.OstaliListFormatedWithAdress_1">
      <item>Sandra Cvek, Matije Ivanića 13, 10000 Zagreb punomoćnik sudionika u postupku SAND.IV. d.o.o.</item>
      <item>Zorica Cvek, Braće Cvijića 27, 10000 Zagreb punomoćnik sudionika u postupku SAND.IV. d.o.o.</item>
    </derivirana_varijabla>
  </DomainObject.Predmet.OstaliListFormatedWithAdress>
  <DomainObject.Predmet.OstaliListFormatedWithAdressOIB>
    <izvorni_sadrzaj>
      <item>Sandra Cvek, OIB 45407561107, Matije Ivanića 13, 10000 Zagreb punomoćnik sudionika u postupku SAND.IV. d.o.o.</item>
      <item>Zorica Cvek, OIB 63223912616, Braće Cvijića 27, 10000 Zagreb punomoćnik sudionika u postupku SAND.IV. d.o.o.</item>
    </izvorni_sadrzaj>
    <derivirana_varijabla naziv="DomainObject.Predmet.OstaliListFormatedWithAdressOIB_1">
      <item>Sandra Cvek, OIB 45407561107, Matije Ivanića 13, 10000 Zagreb punomoćnik sudionika u postupku SAND.IV. d.o.o.</item>
      <item>Zorica Cvek, OIB 63223912616, Braće Cvijića 27, 10000 Zagreb punomoćnik sudionika u postupku SAND.IV. d.o.o.</item>
    </derivirana_varijabla>
  </DomainObject.Predmet.OstaliListFormatedWithAdressOIB>
  <DomainObject.Predmet.OstaliListNazivFormated>
    <izvorni_sadrzaj>
      <item>Sandra Cvek</item>
      <item>Zorica Cvek</item>
    </izvorni_sadrzaj>
    <derivirana_varijabla naziv="DomainObject.Predmet.OstaliListNazivFormated_1">
      <item>Sandra Cvek</item>
      <item>Zorica Cvek</item>
    </derivirana_varijabla>
  </DomainObject.Predmet.OstaliListNazivFormated>
  <DomainObject.Predmet.OstaliListNazivFormatedOIB>
    <izvorni_sadrzaj>
      <item>Sandra Cvek, OIB 45407561107</item>
      <item>Zorica Cvek, OIB 63223912616</item>
    </izvorni_sadrzaj>
    <derivirana_varijabla naziv="DomainObject.Predmet.OstaliListNazivFormatedOIB_1">
      <item>Sandra Cvek, OIB 45407561107</item>
      <item>Zorica Cvek, OIB 63223912616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SAND.IV. d.o.o.</izvorni_sadrzaj>
    <derivirana_varijabla naziv="DomainObject.Predmet.ProtustrankaIDrugi_1">SAND.IV.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SAND.IV. d.o.o., OIB 35879859358, Ivanićeva 13, 10000 Zagreb</izvorni_sadrzaj>
    <derivirana_varijabla naziv="DomainObject.Predmet.ProtustrankaIDrugiAdressOIB_1">SAND.IV. d.o.o., OIB 35879859358, Ivanićeva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SAND.IV. d.o.o.</item>
      <item>FINA Regionalni centar Zagreb</item>
      <item>Sandra Cvek</item>
      <item>Zorica Cvek</item>
    </izvorni_sadrzaj>
    <derivirana_varijabla naziv="DomainObject.Predmet.SudioniciListNaziv_1">
      <item>SAND.IV. d.o.o.</item>
      <item>FINA Regionalni centar Zagreb</item>
      <item>Sandra Cvek</item>
      <item>Zorica Cvek</item>
    </derivirana_varijabla>
  </DomainObject.Predmet.SudioniciListNaziv>
  <DomainObject.Predmet.SudioniciListAdressOIB>
    <izvorni_sadrzaj>
      <item>SAND.IV. d.o.o., OIB 35879859358, Ivanićeva 13,10000 Zagreb</item>
      <item>FINA Regionalni centar Zagreb, OIB 85821130368, Trg svibanjskih žrtava 1995. 1,10000 Zagreb</item>
      <item>Sandra Cvek, OIB 45407561107, Matije Ivanića 13,10000 Zagreb</item>
      <item>Zorica Cvek, OIB 63223912616, Braće Cvijića 27,10000 Zagreb</item>
    </izvorni_sadrzaj>
    <derivirana_varijabla naziv="DomainObject.Predmet.SudioniciListAdressOIB_1">
      <item>SAND.IV. d.o.o., OIB 35879859358, Ivanićeva 13,10000 Zagreb</item>
      <item>FINA Regionalni centar Zagreb, OIB 85821130368, Trg svibanjskih žrtava 1995. 1,10000 Zagreb</item>
      <item>Sandra Cvek, OIB 45407561107, Matije Ivanića 13,10000 Zagreb</item>
      <item>Zorica Cvek, OIB 63223912616, Braće Cvijića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35879859358</item>
      <item>, OIB 85821130368</item>
      <item>, OIB 45407561107</item>
      <item>, OIB 63223912616</item>
    </izvorni_sadrzaj>
    <derivirana_varijabla naziv="DomainObject.Predmet.SudioniciListNazivOIB_1">
      <item>, OIB 35879859358</item>
      <item>, OIB 85821130368</item>
      <item>, OIB 45407561107</item>
      <item>, OIB 63223912616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495</properties:Words>
  <properties:Characters>2707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2016-03-09T13:29:00Z</dcterms:created>
  <dc:creator>Korisnik</dc:creator>
  <cp:lastModifiedBy>Draženka Prpić</cp:lastModifiedBy>
  <cp:lastPrinted>2016-03-09T13:30:00Z</cp:lastPrinted>
  <dcterms:modified xmlns:xsi="http://www.w3.org/2001/XMLSchema-instance" xsi:type="dcterms:W3CDTF">2016-03-09T13:30:00Z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