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54b12" w14:paraId="3054b12" w:rsidRDefault="003E72C4" w:rsidP="00920318" w:rsidR="00920318">
      <w:pPr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-45085</wp:posOffset>
            </wp:positionH>
            <wp:positionV relativeFrom="paragraph">
              <wp:posOffset>-381000</wp:posOffset>
            </wp:positionV>
            <wp:extent cy="753110" cx="571500"/>
            <wp:effectExtent b="8890" r="0" t="0" l="0"/>
            <wp:wrapSquare wrapText="right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3110" cx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B10CD" w:rsidP="00920318" w:rsidR="001B10CD"/>
    <w:p w:rsidRDefault="001B10CD" w:rsidP="00920318" w:rsidR="001B10CD"/>
    <w:p w:rsidRDefault="00920318" w:rsidP="00920318" w:rsidR="00920318">
      <w:r>
        <w:t>REPUBLIKA HRVATSKA</w:t>
      </w:r>
      <w:r w:rsidR="006C7ED9" w:rsidRPr="006C7ED9">
        <w:t xml:space="preserve"> </w:t>
      </w:r>
      <w:r w:rsidR="006C7ED9">
        <w:tab/>
      </w:r>
      <w:r w:rsidR="006C7ED9">
        <w:tab/>
      </w:r>
      <w:r w:rsidR="006C7ED9">
        <w:tab/>
      </w:r>
      <w:r w:rsidR="006C7ED9">
        <w:tab/>
      </w:r>
      <w:r w:rsidR="006C7ED9">
        <w:tab/>
      </w:r>
      <w:r w:rsidR="006C7ED9">
        <w:tab/>
      </w:r>
      <w:r w:rsidR="006C7ED9" w:rsidRPr="006C7ED9">
        <w:t>Broj:2/St-902/2015-</w:t>
      </w:r>
      <w:r w:rsidR="006C7ED9">
        <w:t>112</w:t>
      </w:r>
    </w:p>
    <w:p w:rsidRDefault="00920318" w:rsidP="00920318" w:rsidR="00920318">
      <w:r>
        <w:t>TRGOVAČKI SUD U OSIJEKU</w:t>
      </w:r>
      <w:r>
        <w:br/>
        <w:t xml:space="preserve">STALNA SLUŽBA </w:t>
      </w:r>
    </w:p>
    <w:p w:rsidRDefault="00920318" w:rsidP="00920318" w:rsidR="00920318">
      <w:r>
        <w:t>U SLAVONSKOM BRODU</w:t>
      </w:r>
      <w:r>
        <w:br/>
        <w:t xml:space="preserve">Trg pobjede 13.                                                                       </w:t>
      </w:r>
    </w:p>
    <w:p w:rsidRDefault="00920318" w:rsidP="00920318" w:rsidR="006C7ED9">
      <w:r>
        <w:t xml:space="preserve">350000 Slavonski Brod                 </w:t>
      </w:r>
    </w:p>
    <w:p w:rsidRDefault="00920318" w:rsidP="00920318" w:rsidR="00920318">
      <w:pPr>
        <w:jc w:val="center"/>
        <w:rPr>
          <w:b/>
        </w:rPr>
      </w:pPr>
      <w:r>
        <w:rPr>
          <w:b/>
        </w:rPr>
        <w:t>R J E Š E N J E</w:t>
      </w:r>
    </w:p>
    <w:p w:rsidRDefault="00920318" w:rsidP="00920318" w:rsidR="00920318"/>
    <w:p w:rsidRDefault="00920318" w:rsidP="006C7ED9" w:rsidR="00920318">
      <w:pPr>
        <w:ind w:firstLine="708"/>
        <w:jc w:val="both"/>
      </w:pPr>
      <w:r>
        <w:t xml:space="preserve">TRGOVAČKI SUD U OSIJEKU STALNA SLUŽBA  TRGOVAČKOG SUDA U SLAVONSKOM BRODU  , po stečajnom sucu Davorinu Pavičić, u  stečajnom postupka nad stečajnim dužnikom TOMMY d.o.o. za osposobljavanje kandidata za vozače, trgovinu, ugostiteljstvo POŽEGA, Vjekoslava </w:t>
      </w:r>
      <w:proofErr w:type="spellStart"/>
      <w:r>
        <w:t>Babukića</w:t>
      </w:r>
      <w:proofErr w:type="spellEnd"/>
      <w:r>
        <w:t xml:space="preserve"> 25, OIB: 62339350290, dana </w:t>
      </w:r>
      <w:r w:rsidR="006C7ED9">
        <w:t>16</w:t>
      </w:r>
      <w:r>
        <w:t xml:space="preserve">. </w:t>
      </w:r>
      <w:r w:rsidR="006C7ED9">
        <w:t>listopada 2017.</w:t>
      </w:r>
    </w:p>
    <w:p w:rsidRDefault="00920318" w:rsidP="00920318" w:rsidR="00920318">
      <w:pPr>
        <w:jc w:val="center"/>
      </w:pPr>
      <w:r>
        <w:t>r i j e š i o   j e</w:t>
      </w:r>
    </w:p>
    <w:p w:rsidRDefault="00920318" w:rsidP="00920318" w:rsidR="00920318">
      <w:pPr>
        <w:jc w:val="center"/>
      </w:pPr>
    </w:p>
    <w:p w:rsidRDefault="00920318" w:rsidP="006C7ED9" w:rsidR="00920318">
      <w:pPr>
        <w:jc w:val="both"/>
      </w:pPr>
      <w:r>
        <w:t xml:space="preserve">Saziva se Skupština vjerovnika u stečajnom postupku stečajnog dužnika TOMMY d.o.o. Požega, Vjekoslava </w:t>
      </w:r>
      <w:proofErr w:type="spellStart"/>
      <w:r>
        <w:t>Babukića</w:t>
      </w:r>
      <w:proofErr w:type="spellEnd"/>
      <w:r>
        <w:t xml:space="preserve"> 25, za dan</w:t>
      </w:r>
    </w:p>
    <w:p w:rsidRDefault="00920318" w:rsidP="00920318" w:rsidR="00920318"/>
    <w:p w:rsidRDefault="00920318" w:rsidP="00920318" w:rsidR="00920318">
      <w:r>
        <w:t xml:space="preserve">                                              </w:t>
      </w:r>
      <w:r w:rsidR="006C7ED9">
        <w:t>24</w:t>
      </w:r>
      <w:r>
        <w:t xml:space="preserve">. </w:t>
      </w:r>
      <w:r w:rsidR="006C7ED9">
        <w:t xml:space="preserve">studenog 2017. </w:t>
      </w:r>
      <w:r>
        <w:t xml:space="preserve"> u 09,00 sati</w:t>
      </w:r>
    </w:p>
    <w:p w:rsidRDefault="00920318" w:rsidP="00920318" w:rsidR="00920318"/>
    <w:p w:rsidRDefault="00920318" w:rsidP="00920318" w:rsidR="00920318">
      <w:pPr>
        <w:pStyle w:val="Odlomakpopisa1"/>
        <w:ind w:left="900"/>
      </w:pPr>
      <w:r>
        <w:t>u prostorijama Trgovačkog suda Osijek Stalna služba u Slavonskom Brodu, Trg pobjede 13,   soba 77/III kat</w:t>
      </w:r>
    </w:p>
    <w:p w:rsidRDefault="00920318" w:rsidP="00920318" w:rsidR="00920318">
      <w:pPr>
        <w:pStyle w:val="Odlomakpopisa1"/>
        <w:ind w:left="900"/>
      </w:pPr>
      <w:r>
        <w:t>sa slijedećim</w:t>
      </w:r>
    </w:p>
    <w:p w:rsidRDefault="00920318" w:rsidP="00920318" w:rsidR="00920318">
      <w:pPr>
        <w:pStyle w:val="Odlomakpopisa1"/>
        <w:ind w:left="900"/>
      </w:pPr>
      <w:r>
        <w:t xml:space="preserve">                                             D n e v n i m   r e d o m:</w:t>
      </w:r>
    </w:p>
    <w:p w:rsidRDefault="00920318" w:rsidP="00920318" w:rsidR="00920318">
      <w:pPr>
        <w:pStyle w:val="Odlomakpopisa1"/>
        <w:ind w:left="900"/>
      </w:pPr>
    </w:p>
    <w:p w:rsidRDefault="00920318" w:rsidP="00920318" w:rsidR="006C7ED9">
      <w:pPr>
        <w:pStyle w:val="Odlomakpopisa1"/>
        <w:numPr>
          <w:ilvl w:val="0"/>
          <w:numId w:val="1"/>
        </w:numPr>
      </w:pPr>
      <w:r>
        <w:t xml:space="preserve">Izvješće stečajnog upravitelja o </w:t>
      </w:r>
      <w:r w:rsidR="006C7ED9">
        <w:t>stanju stečajne mase i tijeku stečajnog postupka,</w:t>
      </w:r>
    </w:p>
    <w:p w:rsidRDefault="006C7ED9" w:rsidP="003E72C4" w:rsidR="006C7ED9">
      <w:pPr>
        <w:pStyle w:val="Odlomakpopisa1"/>
        <w:numPr>
          <w:ilvl w:val="0"/>
          <w:numId w:val="1"/>
        </w:numPr>
      </w:pPr>
      <w:r>
        <w:t>Ispravak odluke o plaćanju odvjetniku</w:t>
      </w:r>
      <w:r w:rsidR="003E72C4">
        <w:t xml:space="preserve"> ( o</w:t>
      </w:r>
      <w:r>
        <w:t>dluke skupštine vjerovnika od 12. siječnja 2017.</w:t>
      </w:r>
      <w:r w:rsidR="003E72C4">
        <w:t>)</w:t>
      </w:r>
      <w:r>
        <w:t>,</w:t>
      </w:r>
    </w:p>
    <w:p w:rsidRDefault="006C7ED9" w:rsidP="00920318" w:rsidR="006C7ED9">
      <w:pPr>
        <w:pStyle w:val="Odlomakpopisa1"/>
        <w:numPr>
          <w:ilvl w:val="0"/>
          <w:numId w:val="1"/>
        </w:numPr>
      </w:pPr>
      <w:r>
        <w:t>Izvješće o namirenim i nenamirenim tražbinama stečajnog dužnika te prijedlog za okončanje stečajnog postupka.</w:t>
      </w:r>
    </w:p>
    <w:p w:rsidRDefault="003E72C4" w:rsidP="00920318" w:rsidR="003E72C4">
      <w:pPr>
        <w:pStyle w:val="Odlomakpopisa1"/>
        <w:numPr>
          <w:ilvl w:val="0"/>
          <w:numId w:val="1"/>
        </w:numPr>
      </w:pPr>
      <w:r>
        <w:t>Razno</w:t>
      </w:r>
    </w:p>
    <w:p w:rsidRDefault="00920318" w:rsidP="00920318" w:rsidR="00920318">
      <w:pPr>
        <w:ind w:left="540"/>
        <w:jc w:val="center"/>
      </w:pPr>
      <w:r>
        <w:t>O b r a z l o ž e n j e</w:t>
      </w:r>
    </w:p>
    <w:p w:rsidRDefault="00920318" w:rsidP="00920318" w:rsidR="00920318">
      <w:pPr>
        <w:ind w:left="540"/>
        <w:jc w:val="center"/>
      </w:pPr>
    </w:p>
    <w:p w:rsidRDefault="00920318" w:rsidP="006C7ED9" w:rsidR="00920318">
      <w:pPr>
        <w:ind w:left="540"/>
      </w:pPr>
      <w:r>
        <w:t xml:space="preserve">Sukladno čl. 104. </w:t>
      </w:r>
      <w:r w:rsidR="003E72C4">
        <w:t>s</w:t>
      </w:r>
      <w:r>
        <w:t xml:space="preserve">t.1. Stečajnog zakona stečajni upravitelj je predložio sazivanje Skupštine vjerovnika svojim podneskom </w:t>
      </w:r>
      <w:r w:rsidR="003E72C4">
        <w:t xml:space="preserve">– izvješćem od 10. listopada 2017., sa dnevnim redom </w:t>
      </w:r>
      <w:r>
        <w:t xml:space="preserve">kako je </w:t>
      </w:r>
      <w:r w:rsidR="003E72C4">
        <w:t>gore navedeno.</w:t>
      </w:r>
    </w:p>
    <w:p w:rsidRDefault="00920318" w:rsidP="00920318" w:rsidR="00920318">
      <w:pPr>
        <w:ind w:left="540"/>
        <w:jc w:val="center"/>
      </w:pPr>
    </w:p>
    <w:p w:rsidRDefault="003E72C4" w:rsidP="00920318" w:rsidR="00920318">
      <w:pPr>
        <w:ind w:left="540"/>
        <w:jc w:val="center"/>
      </w:pPr>
      <w:r>
        <w:t>U Slavonskom Brodu</w:t>
      </w:r>
      <w:r w:rsidR="00920318">
        <w:t xml:space="preserve"> </w:t>
      </w:r>
      <w:r>
        <w:t>16</w:t>
      </w:r>
      <w:r w:rsidR="00920318">
        <w:t xml:space="preserve">. </w:t>
      </w:r>
      <w:r>
        <w:t>listopada</w:t>
      </w:r>
      <w:r w:rsidR="00920318">
        <w:t xml:space="preserve"> </w:t>
      </w:r>
      <w:r>
        <w:t>2017.</w:t>
      </w:r>
    </w:p>
    <w:p w:rsidRDefault="00920318" w:rsidP="00920318" w:rsidR="00920318">
      <w:pPr>
        <w:ind w:left="540"/>
        <w:jc w:val="center"/>
      </w:pPr>
    </w:p>
    <w:p w:rsidRDefault="00920318" w:rsidP="00920318" w:rsidR="00920318">
      <w:pPr>
        <w:ind w:left="540"/>
        <w:jc w:val="center"/>
      </w:pPr>
      <w:r>
        <w:t xml:space="preserve">                                                                                               Stečajni sudac:</w:t>
      </w:r>
    </w:p>
    <w:p w:rsidRDefault="00920318" w:rsidP="001B10CD" w:rsidR="001B10CD">
      <w:pPr>
        <w:ind w:left="540"/>
        <w:jc w:val="center"/>
      </w:pPr>
      <w:r>
        <w:t xml:space="preserve">                                                                                                 </w:t>
      </w:r>
      <w:r w:rsidR="001B10CD">
        <w:t>Davorin Pavičić</w:t>
      </w:r>
    </w:p>
    <w:p w:rsidRDefault="00920318" w:rsidP="001B10CD" w:rsidR="00920318">
      <w:r>
        <w:t>NAPUTAK O PRAVNOM LIJEKU</w:t>
      </w:r>
    </w:p>
    <w:p w:rsidRDefault="00920318" w:rsidP="001B10CD" w:rsidR="00920318" w:rsidRPr="001B10CD">
      <w:pPr>
        <w:rPr>
          <w:sz w:val="20"/>
          <w:szCs w:val="20"/>
        </w:rPr>
      </w:pPr>
      <w:r w:rsidRPr="001B10CD">
        <w:rPr>
          <w:sz w:val="20"/>
          <w:szCs w:val="20"/>
        </w:rPr>
        <w:t>Protiv ovog rješenja dopuštena je žalba u</w:t>
      </w:r>
    </w:p>
    <w:p w:rsidRDefault="00920318" w:rsidP="001B10CD" w:rsidR="003E72C4" w:rsidRPr="001B10CD">
      <w:pPr>
        <w:rPr>
          <w:sz w:val="20"/>
          <w:szCs w:val="20"/>
        </w:rPr>
      </w:pPr>
      <w:r w:rsidRPr="001B10CD">
        <w:rPr>
          <w:sz w:val="20"/>
          <w:szCs w:val="20"/>
        </w:rPr>
        <w:t xml:space="preserve">roku od 8 dana. Rok počinje teći nakon </w:t>
      </w:r>
    </w:p>
    <w:p w:rsidRDefault="00920318" w:rsidP="001B10CD" w:rsidR="00920318" w:rsidRPr="001B10CD">
      <w:pPr>
        <w:rPr>
          <w:sz w:val="20"/>
          <w:szCs w:val="20"/>
        </w:rPr>
      </w:pPr>
      <w:r w:rsidRPr="001B10CD">
        <w:rPr>
          <w:sz w:val="20"/>
          <w:szCs w:val="20"/>
        </w:rPr>
        <w:t>proteka 8 dana od dana objave</w:t>
      </w:r>
      <w:r w:rsidR="003E72C4" w:rsidRPr="001B10CD">
        <w:rPr>
          <w:sz w:val="20"/>
          <w:szCs w:val="20"/>
        </w:rPr>
        <w:t xml:space="preserve"> e-O</w:t>
      </w:r>
      <w:r w:rsidRPr="001B10CD">
        <w:rPr>
          <w:sz w:val="20"/>
          <w:szCs w:val="20"/>
        </w:rPr>
        <w:t>glasna ploča.</w:t>
      </w:r>
    </w:p>
    <w:p w:rsidRDefault="00920318" w:rsidP="001B10CD" w:rsidR="00920318" w:rsidRPr="001B10CD">
      <w:pPr>
        <w:rPr>
          <w:sz w:val="20"/>
          <w:szCs w:val="20"/>
        </w:rPr>
      </w:pPr>
      <w:r w:rsidRPr="001B10CD">
        <w:rPr>
          <w:sz w:val="20"/>
          <w:szCs w:val="20"/>
        </w:rPr>
        <w:t>Žalba se upućuje Trgovačkom sudu Osijek</w:t>
      </w:r>
    </w:p>
    <w:p w:rsidRDefault="00920318" w:rsidP="001B10CD" w:rsidR="001B10CD">
      <w:pPr>
        <w:rPr>
          <w:sz w:val="20"/>
          <w:szCs w:val="20"/>
        </w:rPr>
      </w:pPr>
      <w:r w:rsidRPr="001B10CD">
        <w:rPr>
          <w:sz w:val="20"/>
          <w:szCs w:val="20"/>
        </w:rPr>
        <w:t>Stalna služba Slavonski Brod u 3</w:t>
      </w:r>
      <w:r w:rsidR="003E72C4" w:rsidRPr="001B10CD">
        <w:rPr>
          <w:sz w:val="20"/>
          <w:szCs w:val="20"/>
        </w:rPr>
        <w:t xml:space="preserve"> primjerka</w:t>
      </w:r>
      <w:r w:rsidRPr="001B10CD">
        <w:rPr>
          <w:sz w:val="20"/>
          <w:szCs w:val="20"/>
        </w:rPr>
        <w:t>,</w:t>
      </w:r>
      <w:r w:rsidR="001B10CD">
        <w:rPr>
          <w:sz w:val="20"/>
          <w:szCs w:val="20"/>
        </w:rPr>
        <w:t xml:space="preserve"> </w:t>
      </w:r>
    </w:p>
    <w:p w:rsidRDefault="00920318" w:rsidP="001B10CD" w:rsidR="00920318" w:rsidRPr="001B10CD">
      <w:pPr>
        <w:rPr>
          <w:sz w:val="20"/>
          <w:szCs w:val="20"/>
        </w:rPr>
      </w:pPr>
      <w:r w:rsidRPr="001B10CD">
        <w:rPr>
          <w:sz w:val="20"/>
          <w:szCs w:val="20"/>
        </w:rPr>
        <w:t>a o žalbi odlučuje VTS RH Zagreb.</w:t>
      </w:r>
    </w:p>
    <w:p w:rsidRDefault="003E72C4" w:rsidP="00920318" w:rsidR="00920318">
      <w:r>
        <w:lastRenderedPageBreak/>
        <w:t>Dna:</w:t>
      </w:r>
    </w:p>
    <w:p w:rsidRDefault="00920318" w:rsidP="00920318" w:rsidR="00920318">
      <w:pPr>
        <w:numPr>
          <w:ilvl w:val="0"/>
          <w:numId w:val="2"/>
        </w:numPr>
      </w:pPr>
      <w:r>
        <w:t>e-Oglasna ploča suda</w:t>
      </w:r>
    </w:p>
    <w:p w:rsidRDefault="00920318" w:rsidP="00920318" w:rsidR="00920318">
      <w:pPr>
        <w:numPr>
          <w:ilvl w:val="0"/>
          <w:numId w:val="2"/>
        </w:numPr>
      </w:pPr>
      <w:r>
        <w:t>stečajnom upravitelju</w:t>
      </w:r>
    </w:p>
    <w:p w:rsidRDefault="00920318" w:rsidP="00920318" w:rsidR="00920318">
      <w:pPr>
        <w:ind w:left="720"/>
      </w:pPr>
    </w:p>
    <w:p w:rsidRDefault="00920318" w:rsidP="00920318" w:rsidR="00920318"/>
    <w:p w:rsidRDefault="00920318" w:rsidP="00920318" w:rsidR="00920318"/>
    <w:p w:rsidRDefault="00920318" w:rsidP="00920318" w:rsidR="00920318"/>
    <w:p w:rsidRDefault="00920318" w:rsidP="00920318" w:rsidR="00920318"/>
    <w:p w:rsidRDefault="00920318" w:rsidP="00920318" w:rsidR="00920318"/>
    <w:p w:rsidRDefault="00920318" w:rsidP="00920318" w:rsidR="00920318"/>
    <w:p w:rsidRDefault="00920318" w:rsidP="00920318" w:rsidR="00920318"/>
    <w:p w:rsidRDefault="00920318" w:rsidP="00920318" w:rsidR="00920318"/>
    <w:p w:rsidRDefault="00920318" w:rsidP="00920318" w:rsidR="00920318"/>
    <w:p w:rsidRDefault="00920318" w:rsidP="00920318" w:rsidR="00920318"/>
    <w:p w:rsidRDefault="00920318" w:rsidP="00920318" w:rsidR="00920318"/>
    <w:p w:rsidRDefault="00920318" w:rsidP="00920318" w:rsidR="00920318"/>
    <w:p w:rsidRDefault="00920318" w:rsidP="00920318" w:rsidR="00920318"/>
    <w:p w:rsidRDefault="00920318" w:rsidP="00920318" w:rsidR="00920318">
      <w:pPr>
        <w:jc w:val="center"/>
      </w:pPr>
    </w:p>
    <w:p w:rsidRDefault="00920318" w:rsidP="00920318" w:rsidR="00920318"/>
    <w:p w:rsidRDefault="00920318" w:rsidP="00920318" w:rsidR="00920318"/>
    <w:p w:rsidRDefault="00850E2B" w:rsidR="00850E2B"/>
    <w:sectPr w:rsidR="00850E2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2612EA"/>
    <w:multiLevelType w:val="hybridMultilevel"/>
    <w:tmpl w:val="3B28B846"/>
    <w:lvl w:tplc="40D6A840" w:ilvl="0">
      <w:start w:val="1"/>
      <w:numFmt w:val="decimal"/>
      <w:lvlText w:val="%1."/>
      <w:lvlJc w:val="left"/>
      <w:pPr>
        <w:ind w:hanging="360" w:left="1260"/>
      </w:p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plc="041A001B" w:ilvl="2">
      <w:start w:val="1"/>
      <w:numFmt w:val="lowerRoman"/>
      <w:lvlText w:val="%3."/>
      <w:lvlJc w:val="right"/>
      <w:pPr>
        <w:ind w:hanging="180" w:left="2700"/>
      </w:pPr>
    </w:lvl>
    <w:lvl w:tplc="041A000F" w:ilvl="3">
      <w:start w:val="1"/>
      <w:numFmt w:val="decimal"/>
      <w:lvlText w:val="%4."/>
      <w:lvlJc w:val="left"/>
      <w:pPr>
        <w:ind w:hanging="360" w:left="3420"/>
      </w:pPr>
    </w:lvl>
    <w:lvl w:tplc="041A0019" w:ilvl="4">
      <w:start w:val="1"/>
      <w:numFmt w:val="lowerLetter"/>
      <w:lvlText w:val="%5."/>
      <w:lvlJc w:val="left"/>
      <w:pPr>
        <w:ind w:hanging="360" w:left="4140"/>
      </w:pPr>
    </w:lvl>
    <w:lvl w:tplc="041A001B" w:ilvl="5">
      <w:start w:val="1"/>
      <w:numFmt w:val="lowerRoman"/>
      <w:lvlText w:val="%6."/>
      <w:lvlJc w:val="right"/>
      <w:pPr>
        <w:ind w:hanging="180" w:left="4860"/>
      </w:pPr>
    </w:lvl>
    <w:lvl w:tplc="041A000F" w:ilvl="6">
      <w:start w:val="1"/>
      <w:numFmt w:val="decimal"/>
      <w:lvlText w:val="%7."/>
      <w:lvlJc w:val="left"/>
      <w:pPr>
        <w:ind w:hanging="360" w:left="5580"/>
      </w:pPr>
    </w:lvl>
    <w:lvl w:tplc="041A0019" w:ilvl="7">
      <w:start w:val="1"/>
      <w:numFmt w:val="lowerLetter"/>
      <w:lvlText w:val="%8."/>
      <w:lvlJc w:val="left"/>
      <w:pPr>
        <w:ind w:hanging="360" w:left="6300"/>
      </w:pPr>
    </w:lvl>
    <w:lvl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1">
    <w:nsid w:val="45DD7959"/>
    <w:multiLevelType w:val="hybridMultilevel"/>
    <w:tmpl w:val="D91E0EB4"/>
    <w:lvl w:tplc="423455FA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0318"/>
    <w:rsid w:val="000C6EEA"/>
    <w:rsid w:val="001B10CD"/>
    <w:rsid w:val="003E72C4"/>
    <w:rsid w:val="006C7ED9"/>
    <w:rsid w:val="00850E2B"/>
    <w:rsid w:val="00920318"/>
    <w:rsid w:val="00B11442"/>
    <w:rsid w:val="00FE2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20318"/>
    <w:pPr>
      <w:spacing w:lineRule="auto" w:line="240" w:after="0"/>
    </w:pPr>
    <w:rPr>
      <w:rFonts w:cs="Times New Roman" w:eastAsia="Calibri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1" w:type="paragraph">
    <w:name w:val="Odlomak popisa1"/>
    <w:basedOn w:val="Normal"/>
    <w:rsid w:val="009203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27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27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27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27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27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20318"/>
    <w:pPr>
      <w:spacing w:after="0" w:line="240" w:lineRule="auto"/>
    </w:pPr>
    <w:rPr>
      <w:rFonts w:ascii="Times New Roman" w:cs="Times New Roman" w:eastAsia="Calibri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1" w:type="paragraph">
    <w:name w:val="Odlomak popisa1"/>
    <w:basedOn w:val="Normal"/>
    <w:rsid w:val="009203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27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27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27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27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27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687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2017.</izvorni_sadrzaj>
    <derivirana_varijabla naziv="DomainObject.DatumDonosenjaOdluke_1">16.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902</izvorni_sadrzaj>
    <derivirana_varijabla naziv="DomainObject.Predmet.Broj_1">902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St-902/2015</izvorni_sadrzaj>
    <derivirana_varijabla naziv="DomainObject.Predmet.OznakaBroj_1">St-902/2015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 II ,III,IV,V,VI - dio u 20. IV, V i VI dio  -ormar  soba,    VII, VIII</izvorni_sadrzaj>
    <derivirana_varijabla naziv="DomainObject.Predmet.PrimjedbaSuca_1">I, II ,III,IV,V,VI - dio u 20. IV, V i VI dio  -ormar  soba,    VII, VIII</derivirana_varijabla>
  </DomainObject.Predmet.PrimjedbaSuca>
  <DomainObject.Predmet.ProtustrankaFormated>
    <izvorni_sadrzaj>  TOMMY d. o. o. za osposobljavanje kandidata za vozače, trgovinu, ugostiteljstvo</izvorni_sadrzaj>
    <derivirana_varijabla naziv="DomainObject.Predmet.ProtustrankaFormated_1">  TOMMY d. o. o. za osposobljavanje kandidata za vozače, trgovinu, ugostiteljstvo</derivirana_varijabla>
  </DomainObject.Predmet.ProtustrankaFormated>
  <DomainObject.Predmet.ProtustrankaFormatedOIB>
    <izvorni_sadrzaj>  TOMMY d. o. o. za osposobljavanje kandidata za vozače, trgovinu, ugostiteljstvo, OIB 62339350290</izvorni_sadrzaj>
    <derivirana_varijabla naziv="DomainObject.Predmet.ProtustrankaFormatedOIB_1">  TOMMY d. o. o. za osposobljavanje kandidata za vozače, trgovinu, ugostiteljstvo, OIB 62339350290</derivirana_varijabla>
  </DomainObject.Predmet.ProtustrankaFormatedOIB>
  <DomainObject.Predmet.ProtustrankaFormatedWithAdress>
    <izvorni_sadrzaj> TOMMY d. o. o. za osposobljavanje kandidata za vozače, trgovinu, ugostiteljstvo, Vjekoslava Babukića 25, 34000 Požega</izvorni_sadrzaj>
    <derivirana_varijabla naziv="DomainObject.Predmet.ProtustrankaFormatedWithAdress_1"> TOMMY d. o. o. za osposobljavanje kandidata za vozače, trgovinu, ugostiteljstvo, Vjekoslava Babukića 25, 34000 Požega</derivirana_varijabla>
  </DomainObject.Predmet.ProtustrankaFormatedWithAdress>
  <DomainObject.Predmet.ProtustrankaFormatedWithAdressOIB>
    <izvorni_sadrzaj> TOMMY d. o. o. za osposobljavanje kandidata za vozače, trgovinu, ugostiteljstvo, OIB 62339350290, Vjekoslava Babukića 25, 34000 Požega</izvorni_sadrzaj>
    <derivirana_varijabla naziv="DomainObject.Predmet.ProtustrankaFormatedWithAdressOIB_1"> TOMMY d. o. o. za osposobljavanje kandidata za vozače, trgovinu, ugostiteljstvo, OIB 62339350290, Vjekoslava Babukića 25, 34000 Požega</derivirana_varijabla>
  </DomainObject.Predmet.ProtustrankaFormatedWithAdressOIB>
  <DomainObject.Predmet.ProtustrankaWithAdress>
    <izvorni_sadrzaj>TOMMY d. o. o. za osposobljavanje kandidata za vozače, trgovinu, ugostiteljstvo Vjekoslava Babukića 25, 34000 Požega</izvorni_sadrzaj>
    <derivirana_varijabla naziv="DomainObject.Predmet.ProtustrankaWithAdress_1">TOMMY d. o. o. za osposobljavanje kandidata za vozače, trgovinu, ugostiteljstvo Vjekoslava Babukića 25, 34000 Požega</derivirana_varijabla>
  </DomainObject.Predmet.ProtustrankaWithAdress>
  <DomainObject.Predmet.ProtustrankaWithAdressOIB>
    <izvorni_sadrzaj>TOMMY d. o. o. za osposobljavanje kandidata za vozače, trgovinu, ugostiteljstvo, OIB 62339350290, Vjekoslava Babukića 25, 34000 Požega</izvorni_sadrzaj>
    <derivirana_varijabla naziv="DomainObject.Predmet.ProtustrankaWithAdressOIB_1">TOMMY d. o. o. za osposobljavanje kandidata za vozače, trgovinu, ugostiteljstvo, OIB 62339350290, Vjekoslava Babukića 25, 34000 Požega</derivirana_varijabla>
  </DomainObject.Predmet.ProtustrankaWithAdressOIB>
  <DomainObject.Predmet.ProtustrankaNazivFormated>
    <izvorni_sadrzaj>TOMMY d. o. o. za osposobljavanje kandidata za vozače, trgovinu, ugostiteljstvo</izvorni_sadrzaj>
    <derivirana_varijabla naziv="DomainObject.Predmet.ProtustrankaNazivFormated_1">TOMMY d. o. o. za osposobljavanje kandidata za vozače, trgovinu, ugostiteljstvo</derivirana_varijabla>
  </DomainObject.Predmet.ProtustrankaNazivFormated>
  <DomainObject.Predmet.ProtustrankaNazivFormatedOIB>
    <izvorni_sadrzaj>TOMMY d. o. o. za osposobljavanje kandidata za vozače, trgovinu, ugostiteljstvo, OIB 62339350290</izvorni_sadrzaj>
    <derivirana_varijabla naziv="DomainObject.Predmet.ProtustrankaNazivFormatedOIB_1">TOMMY d. o. o. za osposobljavanje kandidata za vozače, trgovinu, ugostiteljstvo, OIB 62339350290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TOMMY d. o. o. za osposobljavanje kandidata za vozače, trgovinu, ugostiteljstvo; WIENER OSIGURANJE VIENNA INSURANCE GROUP d.d. ZAGREB</izvorni_sadrzaj>
    <derivirana_varijabla naziv="DomainObject.Predmet.StrankaFormated_1">  TOMMY d. o. o. za osposobljavanje kandidata za vozače, trgovinu, ugostiteljstvo; WIENER OSIGURANJE VIENNA INSURANCE GROUP d.d. ZAGREB</derivirana_varijabla>
  </DomainObject.Predmet.StrankaFormated>
  <DomainObject.Predmet.StrankaFormatedOIB>
    <izvorni_sadrzaj>  TOMMY d. o. o. za osposobljavanje kandidata za vozače, trgovinu, ugostiteljstvo, OIB 62339350290; WIENER OSIGURANJE VIENNA INSURANCE GROUP d.d. ZAGREB, OIB 52848403362</izvorni_sadrzaj>
    <derivirana_varijabla naziv="DomainObject.Predmet.StrankaFormatedOIB_1">  TOMMY d. o. o. za osposobljavanje kandidata za vozače, trgovinu, ugostiteljstvo, OIB 62339350290; WIENER OSIGURANJE VIENNA INSURANCE GROUP d.d. ZAGREB, OIB 52848403362</derivirana_varijabla>
  </DomainObject.Predmet.StrankaFormatedOIB>
  <DomainObject.Predmet.StrankaFormatedWithAdress>
    <izvorni_sadrzaj> TOMMY d. o. o. za osposobljavanje kandidata za vozače, trgovinu, ugostiteljstvo, Vjekoslava Babukića 25, 34000 Požega; WIENER OSIGURANJE VIENNA INSURANCE GROUP d.d. ZAGREB, slovenska ulica 24, 10000 Zagreb</izvorni_sadrzaj>
    <derivirana_varijabla naziv="DomainObject.Predmet.StrankaFormatedWithAdress_1"> TOMMY d. o. o. za osposobljavanje kandidata za vozače, trgovinu, ugostiteljstvo, Vjekoslava Babukića 25, 34000 Požega; WIENER OSIGURANJE VIENNA INSURANCE GROUP d.d. ZAGREB, slovenska ulica 24, 10000 Zagreb</derivirana_varijabla>
  </DomainObject.Predmet.StrankaFormatedWithAdress>
  <DomainObject.Predmet.StrankaFormatedWithAdressOIB>
    <izvorni_sadrzaj> TOMMY d. o. o. za osposobljavanje kandidata za vozače, trgovinu, ugostiteljstvo, OIB 62339350290, Vjekoslava Babukića 25, 34000 Požega; WIENER OSIGURANJE VIENNA INSURANCE GROUP d.d. ZAGREB, OIB 52848403362, slovenska ulica 24, 10000 Zagreb</izvorni_sadrzaj>
    <derivirana_varijabla naziv="DomainObject.Predmet.StrankaFormatedWithAdressOIB_1"> TOMMY d. o. o. za osposobljavanje kandidata za vozače, trgovinu, ugostiteljstvo, OIB 62339350290, Vjekoslava Babukića 25, 34000 Požega; WIENER OSIGURANJE VIENNA INSURANCE GROUP d.d. ZAGREB, OIB 52848403362, slovenska ulica 24, 10000 Zagreb</derivirana_varijabla>
  </DomainObject.Predmet.StrankaFormatedWithAdressOIB>
  <DomainObject.Predmet.StrankaWithAdress>
    <izvorni_sadrzaj>TOMMY d. o. o. za osposobljavanje kandidata za vozače, trgovinu, ugostiteljstvo Vjekoslava Babukića 25,34000 Požega,WIENER OSIGURANJE VIENNA INSURANCE GROUP d.d. ZAGREB slovenska ulica 24,10000 Zagreb</izvorni_sadrzaj>
    <derivirana_varijabla naziv="DomainObject.Predmet.StrankaWithAdress_1">TOMMY d. o. o. za osposobljavanje kandidata za vozače, trgovinu, ugostiteljstvo Vjekoslava Babukića 25,34000 Požega,WIENER OSIGURANJE VIENNA INSURANCE GROUP d.d. ZAGREB slovenska ulica 24,10000 Zagreb</derivirana_varijabla>
  </DomainObject.Predmet.StrankaWithAdress>
  <DomainObject.Predmet.StrankaWithAdressOIB>
    <izvorni_sadrzaj>TOMMY d. o. o. za osposobljavanje kandidata za vozače, trgovinu, ugostiteljstvo, OIB 62339350290, Vjekoslava Babukića 25,34000 Požega,WIENER OSIGURANJE VIENNA INSURANCE GROUP d.d. ZAGREB, OIB 52848403362, slovenska ulica 24,10000 Zagreb</izvorni_sadrzaj>
    <derivirana_varijabla naziv="DomainObject.Predmet.StrankaWithAdressOIB_1">TOMMY d. o. o. za osposobljavanje kandidata za vozače, trgovinu, ugostiteljstvo, OIB 62339350290, Vjekoslava Babukića 25,34000 Požega,WIENER OSIGURANJE VIENNA INSURANCE GROUP d.d. ZAGREB, OIB 52848403362, slovenska ulica 24,10000 Zagreb</derivirana_varijabla>
  </DomainObject.Predmet.StrankaWithAdressOIB>
  <DomainObject.Predmet.StrankaNazivFormated>
    <izvorni_sadrzaj>TOMMY d. o. o. za osposobljavanje kandidata za vozače, trgovinu, ugostiteljstvo,WIENER OSIGURANJE VIENNA INSURANCE GROUP d.d. ZAGREB</izvorni_sadrzaj>
    <derivirana_varijabla naziv="DomainObject.Predmet.StrankaNazivFormated_1">TOMMY d. o. o. za osposobljavanje kandidata za vozače, trgovinu, ugostiteljstvo,WIENER OSIGURANJE VIENNA INSURANCE GROUP d.d. ZAGREB</derivirana_varijabla>
  </DomainObject.Predmet.StrankaNazivFormated>
  <DomainObject.Predmet.StrankaNazivFormatedOIB>
    <izvorni_sadrzaj>TOMMY d. o. o. za osposobljavanje kandidata za vozače, trgovinu, ugostiteljstvo, OIB 62339350290,WIENER OSIGURANJE VIENNA INSURANCE GROUP d.d. ZAGREB, OIB 52848403362</izvorni_sadrzaj>
    <derivirana_varijabla naziv="DomainObject.Predmet.StrankaNazivFormatedOIB_1">TOMMY d. o. o. za osposobljavanje kandidata za vozače, trgovinu, ugostiteljstvo, OIB 62339350290,WIENER OSIGURANJE VIENNA INSURANCE GROUP d.d. ZAGREB, OIB 52848403362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TOMMY d. o. o. za osposobljavanje kandidata za vozače, trgovinu, ugostiteljstvo</item>
      <item>WIENER OSIGURANJE VIENNA INSURANCE GROUP d.d. ZAGREB</item>
    </izvorni_sadrzaj>
    <derivirana_varijabla naziv="DomainObject.Predmet.StrankaListFormated_1">
      <item>TOMMY d. o. o. za osposobljavanje kandidata za vozače, trgovinu, ugostiteljstvo</item>
      <item>WIENER OSIGURANJE VIENNA INSURANCE GROUP d.d. ZAGREB</item>
    </derivirana_varijabla>
  </DomainObject.Predmet.StrankaListFormated>
  <DomainObject.Predmet.StrankaListFormatedOIB>
    <izvorni_sadrzaj>
      <item>TOMMY d. o. o. za osposobljavanje kandidata za vozače, trgovinu, ugostiteljstvo, OIB 62339350290</item>
      <item>WIENER OSIGURANJE VIENNA INSURANCE GROUP d.d. ZAGREB, OIB 52848403362</item>
    </izvorni_sadrzaj>
    <derivirana_varijabla naziv="DomainObject.Predmet.StrankaListFormatedOIB_1">
      <item>TOMMY d. o. o. za osposobljavanje kandidata za vozače, trgovinu, ugostiteljstvo, OIB 62339350290</item>
      <item>WIENER OSIGURANJE VIENNA INSURANCE GROUP d.d. ZAGREB, OIB 52848403362</item>
    </derivirana_varijabla>
  </DomainObject.Predmet.StrankaListFormatedOIB>
  <DomainObject.Predmet.StrankaListFormatedWithAdress>
    <izvorni_sadrzaj>
      <item>TOMMY d. o. o. za osposobljavanje kandidata za vozače, trgovinu, ugostiteljstvo, Vjekoslava Babukića 25, 34000 Požega</item>
      <item>WIENER OSIGURANJE VIENNA INSURANCE GROUP d.d. ZAGREB, slovenska ulica 24, 10000 Zagreb</item>
    </izvorni_sadrzaj>
    <derivirana_varijabla naziv="DomainObject.Predmet.StrankaListFormatedWithAdress_1">
      <item>TOMMY d. o. o. za osposobljavanje kandidata za vozače, trgovinu, ugostiteljstvo, Vjekoslava Babukića 25, 34000 Požega</item>
      <item>WIENER OSIGURANJE VIENNA INSURANCE GROUP d.d. ZAGREB, slovenska ulica 24, 10000 Zagreb</item>
    </derivirana_varijabla>
  </DomainObject.Predmet.StrankaListFormatedWithAdress>
  <DomainObject.Predmet.StrankaListFormatedWithAdressOIB>
    <izvorni_sadrzaj>
      <item>TOMMY d. o. o. za osposobljavanje kandidata za vozače, trgovinu, ugostiteljstvo, OIB 62339350290, Vjekoslava Babukića 25, 34000 Požega</item>
      <item>WIENER OSIGURANJE VIENNA INSURANCE GROUP d.d. ZAGREB, OIB 52848403362, slovenska ulica 24, 10000 Zagreb</item>
    </izvorni_sadrzaj>
    <derivirana_varijabla naziv="DomainObject.Predmet.StrankaListFormatedWithAdressOIB_1">
      <item>TOMMY d. o. o. za osposobljavanje kandidata za vozače, trgovinu, ugostiteljstvo, OIB 62339350290, Vjekoslava Babukića 25, 34000 Požega</item>
      <item>WIENER OSIGURANJE VIENNA INSURANCE GROUP d.d. ZAGREB, OIB 52848403362, slovenska ulica 24, 10000 Zagreb</item>
    </derivirana_varijabla>
  </DomainObject.Predmet.StrankaListFormatedWithAdressOIB>
  <DomainObject.Predmet.StrankaListNazivFormated>
    <izvorni_sadrzaj>
      <item>TOMMY d. o. o. za osposobljavanje kandidata za vozače, trgovinu, ugostiteljstvo</item>
      <item>WIENER OSIGURANJE VIENNA INSURANCE GROUP d.d. ZAGREB</item>
    </izvorni_sadrzaj>
    <derivirana_varijabla naziv="DomainObject.Predmet.StrankaListNazivFormated_1">
      <item>TOMMY d. o. o. za osposobljavanje kandidata za vozače, trgovinu, ugostiteljstvo</item>
      <item>WIENER OSIGURANJE VIENNA INSURANCE GROUP d.d. ZAGREB</item>
    </derivirana_varijabla>
  </DomainObject.Predmet.StrankaListNazivFormated>
  <DomainObject.Predmet.StrankaListNazivFormatedOIB>
    <izvorni_sadrzaj>
      <item>TOMMY d. o. o. za osposobljavanje kandidata za vozače, trgovinu, ugostiteljstvo, OIB 62339350290</item>
      <item>WIENER OSIGURANJE VIENNA INSURANCE GROUP d.d. ZAGREB, OIB 52848403362</item>
    </izvorni_sadrzaj>
    <derivirana_varijabla naziv="DomainObject.Predmet.StrankaListNazivFormatedOIB_1">
      <item>TOMMY d. o. o. za osposobljavanje kandidata za vozače, trgovinu, ugostiteljstvo, OIB 62339350290</item>
      <item>WIENER OSIGURANJE VIENNA INSURANCE GROUP d.d. ZAGREB, OIB 52848403362</item>
    </derivirana_varijabla>
  </DomainObject.Predmet.StrankaListNazivFormatedOIB>
  <DomainObject.Predmet.ProtuStrankaListFormated>
    <izvorni_sadrzaj>
      <item>TOMMY d. o. o. za osposobljavanje kandidata za vozače, trgovinu, ugostiteljstvo</item>
    </izvorni_sadrzaj>
    <derivirana_varijabla naziv="DomainObject.Predmet.ProtuStrankaListFormated_1">
      <item>TOMMY d. o. o. za osposobljavanje kandidata za vozače, trgovinu, ugostiteljstvo</item>
    </derivirana_varijabla>
  </DomainObject.Predmet.ProtuStrankaListFormated>
  <DomainObject.Predmet.ProtuStrankaListFormatedOIB>
    <izvorni_sadrzaj>
      <item>TOMMY d. o. o. za osposobljavanje kandidata za vozače, trgovinu, ugostiteljstvo, OIB 62339350290</item>
    </izvorni_sadrzaj>
    <derivirana_varijabla naziv="DomainObject.Predmet.ProtuStrankaListFormatedOIB_1">
      <item>TOMMY d. o. o. za osposobljavanje kandidata za vozače, trgovinu, ugostiteljstvo, OIB 62339350290</item>
    </derivirana_varijabla>
  </DomainObject.Predmet.ProtuStrankaListFormatedOIB>
  <DomainObject.Predmet.ProtuStrankaListFormatedWithAdress>
    <izvorni_sadrzaj>
      <item>TOMMY d. o. o. za osposobljavanje kandidata za vozače, trgovinu, ugostiteljstvo, Vjekoslava Babukića 25, 34000 Požega</item>
    </izvorni_sadrzaj>
    <derivirana_varijabla naziv="DomainObject.Predmet.ProtuStrankaListFormatedWithAdress_1">
      <item>TOMMY d. o. o. za osposobljavanje kandidata za vozače, trgovinu, ugostiteljstvo, Vjekoslava Babukića 25, 34000 Požega</item>
    </derivirana_varijabla>
  </DomainObject.Predmet.ProtuStrankaListFormatedWithAdress>
  <DomainObject.Predmet.ProtuStrankaListFormatedWithAdressOIB>
    <izvorni_sadrzaj>
      <item>TOMMY d. o. o. za osposobljavanje kandidata za vozače, trgovinu, ugostiteljstvo, OIB 62339350290, Vjekoslava Babukića 25, 34000 Požega</item>
    </izvorni_sadrzaj>
    <derivirana_varijabla naziv="DomainObject.Predmet.ProtuStrankaListFormatedWithAdressOIB_1">
      <item>TOMMY d. o. o. za osposobljavanje kandidata za vozače, trgovinu, ugostiteljstvo, OIB 62339350290, Vjekoslava Babukića 25, 34000 Požega</item>
    </derivirana_varijabla>
  </DomainObject.Predmet.ProtuStrankaListFormatedWithAdressOIB>
  <DomainObject.Predmet.ProtuStrankaListNazivFormated>
    <izvorni_sadrzaj>
      <item>TOMMY d. o. o. za osposobljavanje kandidata za vozače, trgovinu, ugostiteljstvo</item>
    </izvorni_sadrzaj>
    <derivirana_varijabla naziv="DomainObject.Predmet.ProtuStrankaListNazivFormated_1">
      <item>TOMMY d. o. o. za osposobljavanje kandidata za vozače, trgovinu, ugostiteljstvo</item>
    </derivirana_varijabla>
  </DomainObject.Predmet.ProtuStrankaListNazivFormated>
  <DomainObject.Predmet.ProtuStrankaListNazivFormatedOIB>
    <izvorni_sadrzaj>
      <item>TOMMY d. o. o. za osposobljavanje kandidata za vozače, trgovinu, ugostiteljstvo, OIB 62339350290</item>
    </izvorni_sadrzaj>
    <derivirana_varijabla naziv="DomainObject.Predmet.ProtuStrankaListNazivFormatedOIB_1">
      <item>TOMMY d. o. o. za osposobljavanje kandidata za vozače, trgovinu, ugostiteljstvo, OIB 62339350290</item>
    </derivirana_varijabla>
  </DomainObject.Predmet.ProtuStrankaListNazivFormatedOIB>
  <DomainObject.Predmet.OstaliListFormated>
    <izvorni_sadrzaj>
      <item>Zlatko Markasović</item>
      <item>Mato Stanković</item>
      <item>Antun Petrić</item>
      <item>Oto Filipović</item>
      <item>Nataša Krnić</item>
      <item>Ivan Drežnjak</item>
    </izvorni_sadrzaj>
    <derivirana_varijabla naziv="DomainObject.Predmet.OstaliListFormated_1">
      <item>Zlatko Markasović</item>
      <item>Mato Stanković</item>
      <item>Antun Petrić</item>
      <item>Oto Filipović</item>
      <item>Nataša Krnić</item>
      <item>Ivan Drežnjak</item>
    </derivirana_varijabla>
  </DomainObject.Predmet.OstaliListFormated>
  <DomainObject.Predmet.OstaliListFormatedOIB>
    <izvorni_sadrzaj>
      <item>Zlatko Markasović</item>
      <item>Mato Stanković</item>
      <item>Antun Petrić</item>
      <item>Oto Filipović</item>
      <item>Nataša Krnić</item>
      <item>Ivan Drežnjak</item>
    </izvorni_sadrzaj>
    <derivirana_varijabla naziv="DomainObject.Predmet.OstaliListFormatedOIB_1">
      <item>Zlatko Markasović</item>
      <item>Mato Stanković</item>
      <item>Antun Petrić</item>
      <item>Oto Filipović</item>
      <item>Nataša Krnić</item>
      <item>Ivan Drežnjak</item>
    </derivirana_varijabla>
  </DomainObject.Predmet.OstaliListFormatedOIB>
  <DomainObject.Predmet.OstaliListFormatedWithAdress>
    <izvorni_sadrzaj>
      <item>Zlatko Markasović</item>
      <item>Mato Stanković</item>
      <item>Antun Petrić</item>
      <item>Oto Filipović</item>
      <item>Nataša Krnić</item>
      <item>Ivan Drežnjak</item>
    </izvorni_sadrzaj>
    <derivirana_varijabla naziv="DomainObject.Predmet.OstaliListFormatedWithAdress_1">
      <item>Zlatko Markasović</item>
      <item>Mato Stanković</item>
      <item>Antun Petrić</item>
      <item>Oto Filipović</item>
      <item>Nataša Krnić</item>
      <item>Ivan Drežnjak</item>
    </derivirana_varijabla>
  </DomainObject.Predmet.OstaliListFormatedWithAdress>
  <DomainObject.Predmet.OstaliListFormatedWithAdressOIB>
    <izvorni_sadrzaj>
      <item>Zlatko Markasović</item>
      <item>Mato Stanković</item>
      <item>Antun Petrić</item>
      <item>Oto Filipović</item>
      <item>Nataša Krnić</item>
      <item>Ivan Drežnjak</item>
    </izvorni_sadrzaj>
    <derivirana_varijabla naziv="DomainObject.Predmet.OstaliListFormatedWithAdressOIB_1">
      <item>Zlatko Markasović</item>
      <item>Mato Stanković</item>
      <item>Antun Petrić</item>
      <item>Oto Filipović</item>
      <item>Nataša Krnić</item>
      <item>Ivan Drežnjak</item>
    </derivirana_varijabla>
  </DomainObject.Predmet.OstaliListFormatedWithAdressOIB>
  <DomainObject.Predmet.OstaliListNazivFormated>
    <izvorni_sadrzaj>
      <item>Zlatko Markasović</item>
      <item>Mato Stanković</item>
      <item>Antun Petrić</item>
      <item>Oto Filipović</item>
      <item>Nataša Krnić</item>
      <item>Ivan Drežnjak</item>
    </izvorni_sadrzaj>
    <derivirana_varijabla naziv="DomainObject.Predmet.OstaliListNazivFormated_1">
      <item>Zlatko Markasović</item>
      <item>Mato Stanković</item>
      <item>Antun Petrić</item>
      <item>Oto Filipović</item>
      <item>Nataša Krnić</item>
      <item>Ivan Drežnjak</item>
    </derivirana_varijabla>
  </DomainObject.Predmet.OstaliListNazivFormated>
  <DomainObject.Predmet.OstaliListNazivFormatedOIB>
    <izvorni_sadrzaj>
      <item>Zlatko Markasović</item>
      <item>Mato Stanković</item>
      <item>Antun Petrić</item>
      <item>Oto Filipović</item>
      <item>Nataša Krnić</item>
      <item>Ivan Drežnjak</item>
    </izvorni_sadrzaj>
    <derivirana_varijabla naziv="DomainObject.Predmet.OstaliListNazivFormatedOIB_1">
      <item>Zlatko Markasović</item>
      <item>Mato Stanković</item>
      <item>Antun Petrić</item>
      <item>Oto Filipović</item>
      <item>Nataša Krnić</item>
      <item>Ivan Drežnjak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2017.</izvorni_sadrzaj>
    <derivirana_varijabla naziv="DomainObject.Datum_1">16.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TOMMY d. o. o. za osposobljavanje kandidata za vozače, trgovinu, ugostiteljstvo i dr.</izvorni_sadrzaj>
    <derivirana_varijabla naziv="DomainObject.Predmet.StrankaIDrugi_1">TOMMY d. o. o. za osposobljavanje kandidata za vozače, trgovinu, ugostiteljstvo i dr.</derivirana_varijabla>
  </DomainObject.Predmet.StrankaIDrugi>
  <DomainObject.Predmet.ProtustrankaIDrugi>
    <izvorni_sadrzaj>TOMMY d. o. o. za osposobljavanje kandidata za vozače, trgovinu, ugostiteljstvo</izvorni_sadrzaj>
    <derivirana_varijabla naziv="DomainObject.Predmet.ProtustrankaIDrugi_1">TOMMY d. o. o. za osposobljavanje kandidata za vozače, trgovinu, ugostiteljstvo</derivirana_varijabla>
  </DomainObject.Predmet.ProtustrankaIDrugi>
  <DomainObject.Predmet.StrankaIDrugiAdressOIB>
    <izvorni_sadrzaj>TOMMY d. o. o. za osposobljavanje kandidata za vozače, trgovinu, ugostiteljstvo, OIB 62339350290, Vjekoslava Babukića 25, 34000 Požega i dr.</izvorni_sadrzaj>
    <derivirana_varijabla naziv="DomainObject.Predmet.StrankaIDrugiAdressOIB_1">TOMMY d. o. o. za osposobljavanje kandidata za vozače, trgovinu, ugostiteljstvo, OIB 62339350290, Vjekoslava Babukića 25, 34000 Požega i dr.</derivirana_varijabla>
  </DomainObject.Predmet.StrankaIDrugiAdressOIB>
  <DomainObject.Predmet.ProtustrankaIDrugiAdressOIB>
    <izvorni_sadrzaj>TOMMY d. o. o. za osposobljavanje kandidata za vozače, trgovinu, ugostiteljstvo, OIB 62339350290, Vjekoslava Babukića 25, 34000 Požega</izvorni_sadrzaj>
    <derivirana_varijabla naziv="DomainObject.Predmet.ProtustrankaIDrugiAdressOIB_1">TOMMY d. o. o. za osposobljavanje kandidata za vozače, trgovinu, ugostiteljstvo, OIB 62339350290, Vjekoslava Babukića 25,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TOMMY d. o. o. za osposobljavanje kandidata za vozače, trgovinu, ugostiteljstvo</item>
      <item>TOMMY d. o. o. za osposobljavanje kandidata za vozače, trgovinu, ugostiteljstvo</item>
      <item>WIENER OSIGURANJE VIENNA INSURANCE GROUP d.d. ZAGREB</item>
      <item>Zlatko Markasović</item>
      <item>Mato Stanković</item>
      <item>Antun Petrić</item>
      <item>Oto Filipović</item>
      <item>Nataša Krnić</item>
      <item>Ivan Drežnjak</item>
    </izvorni_sadrzaj>
    <derivirana_varijabla naziv="DomainObject.Predmet.SudioniciListNaziv_1">
      <item>TOMMY d. o. o. za osposobljavanje kandidata za vozače, trgovinu, ugostiteljstvo</item>
      <item>TOMMY d. o. o. za osposobljavanje kandidata za vozače, trgovinu, ugostiteljstvo</item>
      <item>WIENER OSIGURANJE VIENNA INSURANCE GROUP d.d. ZAGREB</item>
      <item>Zlatko Markasović</item>
      <item>Mato Stanković</item>
      <item>Antun Petrić</item>
      <item>Oto Filipović</item>
      <item>Nataša Krnić</item>
      <item>Ivan Drežnjak</item>
    </derivirana_varijabla>
  </DomainObject.Predmet.SudioniciListNaziv>
  <DomainObject.Predmet.SudioniciListAdressOIB>
    <izvorni_sadrzaj>
      <item>TOMMY d. o. o. za osposobljavanje kandidata za vozače, trgovinu, ugostiteljstvo, OIB 62339350290, Vjekoslava Babukića 25,34000 Požega</item>
      <item>TOMMY d. o. o. za osposobljavanje kandidata za vozače, trgovinu, ugostiteljstvo, OIB 62339350290, Vjekoslava Babukića 25,34000 Požega</item>
      <item>WIENER OSIGURANJE VIENNA INSURANCE GROUP d.d. ZAGREB, OIB 52848403362, slovenska ulica 24,10000 Zagreb</item>
      <item>Zlatko Markasović</item>
      <item>Mato Stanković</item>
      <item>Antun Petrić</item>
      <item>Oto Filipović</item>
      <item>Nataša Krnić</item>
      <item>Ivan Drežnjak</item>
    </izvorni_sadrzaj>
    <derivirana_varijabla naziv="DomainObject.Predmet.SudioniciListAdressOIB_1">
      <item>TOMMY d. o. o. za osposobljavanje kandidata za vozače, trgovinu, ugostiteljstvo, OIB 62339350290, Vjekoslava Babukića 25,34000 Požega</item>
      <item>TOMMY d. o. o. za osposobljavanje kandidata za vozače, trgovinu, ugostiteljstvo, OIB 62339350290, Vjekoslava Babukića 25,34000 Požega</item>
      <item>WIENER OSIGURANJE VIENNA INSURANCE GROUP d.d. ZAGREB, OIB 52848403362, slovenska ulica 24,10000 Zagreb</item>
      <item>Zlatko Markasović</item>
      <item>Mato Stanković</item>
      <item>Antun Petrić</item>
      <item>Oto Filipović</item>
      <item>Nataša Krnić</item>
      <item>Ivan Drežnjak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62339350290</item>
      <item>, OIB 62339350290</item>
      <item>, OIB 52848403362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62339350290</item>
      <item>, OIB 62339350290</item>
      <item>, OIB 52848403362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277</properties:Words>
  <properties:Characters>1417</properties:Characters>
  <properties:Lines>71</properties:Lines>
  <properties:Paragraphs>31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2017-10-16T12:18:00Z</dcterms:created>
  <dc:creator>wsadmin</dc:creator>
  <cp:lastModifiedBy>wsadmin</cp:lastModifiedBy>
  <dcterms:modified xmlns:xsi="http://www.w3.org/2001/XMLSchema-instance" xsi:type="dcterms:W3CDTF">2017-10-16T12:32:00Z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