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038b4" w14:paraId="45038b4" w:rsidRDefault="00753E2F" w:rsidR="00753E2F">
      <w:pPr>
        <w15:collapsed w:val="false"/>
      </w:pPr>
      <w:bookmarkStart w:name="_GoBack" w:id="0"/>
      <w:bookmarkEnd w:id="0"/>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132460" w:rsidP="00132460" w:rsidR="00132460" w:rsidRPr="00272E09">
      <w:r w:rsidRPr="00272E09">
        <w:t>REPUBLIKA HRVATSKA</w:t>
      </w:r>
    </w:p>
    <w:p w:rsidRDefault="00132460" w:rsidP="00132460" w:rsidR="00132460" w:rsidRPr="00272E09">
      <w:r w:rsidRPr="00272E09">
        <w:t xml:space="preserve">  Trgovački sud u Zagrebu</w:t>
      </w:r>
    </w:p>
    <w:p w:rsidRDefault="00132460" w:rsidP="00132460" w:rsidR="0084712C">
      <w:r w:rsidRPr="00272E09">
        <w:t xml:space="preserve">    Zagreb, Amruševa 2/II                                                                         </w:t>
      </w:r>
    </w:p>
    <w:p w:rsidRDefault="0084712C" w:rsidP="0084712C" w:rsidR="0084712C" w:rsidRPr="000A1F85">
      <w:pPr>
        <w:ind w:firstLine="708" w:left="6372"/>
      </w:pPr>
      <w:smartTag w:element="metricconverter" w:uri="urn:schemas-microsoft-com:office:smarttags">
        <w:smartTagPr>
          <w:attr w:val="72 St" w:name="ProductID"/>
        </w:smartTagPr>
        <w:r w:rsidRPr="000A1F85">
          <w:t>72 St</w:t>
        </w:r>
      </w:smartTag>
      <w:r w:rsidRPr="000A1F85">
        <w:t xml:space="preserve"> -2</w:t>
      </w:r>
      <w:r>
        <w:t>46/2015</w:t>
      </w:r>
      <w:r w:rsidR="00753E2F">
        <w:t>-115</w:t>
      </w:r>
    </w:p>
    <w:p w:rsidRDefault="0084712C" w:rsidP="0084712C" w:rsidR="0084712C" w:rsidRPr="000A1F85">
      <w:pPr>
        <w:jc w:val="right"/>
      </w:pPr>
    </w:p>
    <w:p w:rsidRDefault="00753E2F" w:rsidP="0084712C" w:rsidR="00753E2F">
      <w:pPr>
        <w:jc w:val="center"/>
      </w:pPr>
    </w:p>
    <w:p w:rsidRDefault="00753E2F" w:rsidP="00753E2F" w:rsidR="00753E2F">
      <w:pPr>
        <w:ind w:left="2832"/>
      </w:pPr>
      <w:r>
        <w:t xml:space="preserve">         REPUBLIKA HRVATSKA</w:t>
      </w:r>
    </w:p>
    <w:p w:rsidRDefault="0084712C" w:rsidP="0084712C" w:rsidR="0084712C" w:rsidRPr="000A1F85">
      <w:pPr>
        <w:jc w:val="center"/>
      </w:pPr>
      <w:r w:rsidRPr="000A1F85">
        <w:t>R J E Š E NJ E</w:t>
      </w:r>
    </w:p>
    <w:p w:rsidRDefault="0084712C" w:rsidP="0084712C" w:rsidR="0084712C" w:rsidRPr="000A1F85">
      <w:pPr>
        <w:jc w:val="center"/>
      </w:pPr>
    </w:p>
    <w:p w:rsidRDefault="0084712C" w:rsidP="0084712C" w:rsidR="0084712C">
      <w:pPr>
        <w:jc w:val="both"/>
      </w:pPr>
      <w:r w:rsidRPr="000D7E78">
        <w:rPr>
          <w:lang w:val="pt-BR"/>
        </w:rPr>
        <w:t xml:space="preserve">Trgovački sud u Zagrebu, po sucu Nikoli Ribariću, kao stečajnom sucu, u stečajnom predmetu nad stečajnim dužnikom </w:t>
      </w:r>
      <w:r>
        <w:t>MERKUR-HRVATSKA d.o.o. – u stečaju,</w:t>
      </w:r>
      <w:r w:rsidRPr="00355EA3">
        <w:t xml:space="preserve"> Sesvete (Grad Zagreb), Ivana Keleka 18/A, OIB: 22660999705, MBS: 080111925</w:t>
      </w:r>
      <w:r w:rsidRPr="000D7E78">
        <w:t>,</w:t>
      </w:r>
      <w:r w:rsidRPr="000D7E78">
        <w:rPr>
          <w:lang w:val="pt-BR"/>
        </w:rPr>
        <w:t xml:space="preserve"> dana </w:t>
      </w:r>
      <w:r>
        <w:rPr>
          <w:lang w:val="pt-BR"/>
        </w:rPr>
        <w:t>15</w:t>
      </w:r>
      <w:r w:rsidRPr="000D7E78">
        <w:rPr>
          <w:lang w:val="pt-BR"/>
        </w:rPr>
        <w:t>.</w:t>
      </w:r>
      <w:r>
        <w:rPr>
          <w:lang w:val="pt-BR"/>
        </w:rPr>
        <w:t xml:space="preserve"> ožujka</w:t>
      </w:r>
      <w:r w:rsidRPr="000D7E78">
        <w:rPr>
          <w:lang w:val="pt-BR"/>
        </w:rPr>
        <w:t xml:space="preserve"> 201</w:t>
      </w:r>
      <w:r>
        <w:rPr>
          <w:lang w:val="pt-BR"/>
        </w:rPr>
        <w:t>7</w:t>
      </w:r>
      <w:r w:rsidRPr="000D7E78">
        <w:rPr>
          <w:lang w:val="pt-BR"/>
        </w:rPr>
        <w:t>.,</w:t>
      </w:r>
      <w:r w:rsidRPr="000D7E78">
        <w:t xml:space="preserve">   </w:t>
      </w:r>
    </w:p>
    <w:p w:rsidRDefault="00132460" w:rsidP="004B5B33" w:rsidR="00132460" w:rsidRPr="00272E09">
      <w:pPr>
        <w:jc w:val="both"/>
      </w:pPr>
    </w:p>
    <w:p w:rsidRDefault="00132460" w:rsidP="00132460" w:rsidR="00132460" w:rsidRPr="00753E2F">
      <w:pPr>
        <w:jc w:val="center"/>
      </w:pPr>
      <w:r w:rsidRPr="00753E2F">
        <w:t>r i j e š i o    j e</w:t>
      </w:r>
    </w:p>
    <w:p w:rsidRDefault="004B5B33" w:rsidP="004B5B33" w:rsidR="004B5B33" w:rsidRPr="00272E09">
      <w:pPr>
        <w:jc w:val="both"/>
      </w:pPr>
    </w:p>
    <w:p w:rsidRDefault="008C4DC4" w:rsidP="0084712C" w:rsidR="0084712C">
      <w:pPr>
        <w:ind w:firstLine="360"/>
        <w:jc w:val="both"/>
      </w:pPr>
      <w:r w:rsidRPr="00272E09">
        <w:t>I</w:t>
      </w:r>
      <w:r w:rsidRPr="00272E09">
        <w:tab/>
      </w:r>
      <w:r w:rsidR="00132460" w:rsidRPr="00272E09">
        <w:t xml:space="preserve">Iz kupovnine ostvarene prodajom </w:t>
      </w:r>
      <w:r w:rsidR="0028263D" w:rsidRPr="00272E09">
        <w:t>pokretnina</w:t>
      </w:r>
      <w:r w:rsidR="0005305F" w:rsidRPr="00272E09">
        <w:t xml:space="preserve"> u vlasništvu stečajnog dužnika</w:t>
      </w:r>
      <w:r w:rsidR="0084712C" w:rsidRPr="00463EE7">
        <w:t xml:space="preserve"> </w:t>
      </w:r>
      <w:r w:rsidR="0084712C">
        <w:t>MERKUR-HRVATSKA d.o.o. – u stečaju,</w:t>
      </w:r>
      <w:r w:rsidR="0084712C" w:rsidRPr="00355EA3">
        <w:t xml:space="preserve"> Sesvete (Grad Zagreb), Ivana Keleka 18/A, OIB: 22660999705, MBS: 080111925</w:t>
      </w:r>
      <w:r w:rsidR="0084712C">
        <w:t>:</w:t>
      </w:r>
    </w:p>
    <w:p w:rsidRDefault="0084712C" w:rsidP="0084712C" w:rsidR="0084712C" w:rsidRPr="004F61DF">
      <w:pPr>
        <w:jc w:val="both"/>
      </w:pPr>
    </w:p>
    <w:p w:rsidRDefault="0084712C" w:rsidP="0084712C" w:rsidR="0084712C" w:rsidRPr="004F61DF">
      <w:pPr>
        <w:numPr>
          <w:ilvl w:val="0"/>
          <w:numId w:val="3"/>
        </w:numPr>
        <w:rPr>
          <w:b/>
        </w:rPr>
      </w:pPr>
      <w:r w:rsidRPr="004F61DF">
        <w:rPr>
          <w:b/>
        </w:rPr>
        <w:t xml:space="preserve">Vrsta vozila: </w:t>
      </w:r>
      <w:r>
        <w:rPr>
          <w:b/>
        </w:rPr>
        <w:t>TERETNI</w:t>
      </w:r>
      <w:r w:rsidRPr="004F61DF">
        <w:rPr>
          <w:b/>
        </w:rPr>
        <w:t xml:space="preserve"> automobil</w:t>
      </w:r>
      <w:r w:rsidRPr="004F61DF">
        <w:rPr>
          <w:b/>
        </w:rPr>
        <w:tab/>
      </w:r>
      <w:r w:rsidRPr="004F61DF">
        <w:rPr>
          <w:b/>
        </w:rPr>
        <w:tab/>
      </w:r>
      <w:r w:rsidRPr="004F61DF">
        <w:rPr>
          <w:b/>
        </w:rPr>
        <w:tab/>
      </w:r>
      <w:r w:rsidRPr="004F61DF">
        <w:rPr>
          <w:b/>
        </w:rPr>
        <w:tab/>
      </w:r>
      <w:r w:rsidRPr="004F61DF">
        <w:rPr>
          <w:b/>
        </w:rPr>
        <w:tab/>
      </w:r>
    </w:p>
    <w:p w:rsidRDefault="0084712C" w:rsidP="0084712C" w:rsidR="0084712C" w:rsidRPr="004F61DF">
      <w:pPr>
        <w:ind w:firstLine="708"/>
      </w:pPr>
      <w:r w:rsidRPr="004F61DF">
        <w:t xml:space="preserve">Marka vozila: </w:t>
      </w:r>
      <w:r>
        <w:t>RENAULT</w:t>
      </w:r>
    </w:p>
    <w:p w:rsidRDefault="0084712C" w:rsidP="0084712C" w:rsidR="0084712C" w:rsidRPr="004F61DF">
      <w:pPr>
        <w:ind w:firstLine="708"/>
      </w:pPr>
      <w:r w:rsidRPr="004F61DF">
        <w:t xml:space="preserve">Tip vozila: </w:t>
      </w:r>
      <w:r>
        <w:t>MASTER</w:t>
      </w:r>
    </w:p>
    <w:p w:rsidRDefault="0084712C" w:rsidP="0084712C" w:rsidR="0084712C" w:rsidRPr="004F61DF">
      <w:pPr>
        <w:ind w:firstLine="708"/>
      </w:pPr>
      <w:r w:rsidRPr="004F61DF">
        <w:t xml:space="preserve">Model vozila: </w:t>
      </w:r>
      <w:r>
        <w:t>2,5 DCI</w:t>
      </w:r>
    </w:p>
    <w:p w:rsidRDefault="0084712C" w:rsidP="0084712C" w:rsidR="0084712C" w:rsidRPr="004F61DF">
      <w:pPr>
        <w:ind w:firstLine="708"/>
      </w:pPr>
      <w:r w:rsidRPr="004F61DF">
        <w:t>Broj šasije: VF</w:t>
      </w:r>
      <w:r>
        <w:t>1FDCUM528556972</w:t>
      </w:r>
    </w:p>
    <w:p w:rsidRDefault="0084712C" w:rsidP="0084712C" w:rsidR="0084712C" w:rsidRPr="004F61DF">
      <w:pPr>
        <w:ind w:firstLine="708"/>
      </w:pPr>
      <w:r w:rsidRPr="004F61DF">
        <w:t xml:space="preserve">Godina proizvodnje: </w:t>
      </w:r>
      <w:r>
        <w:t>2003</w:t>
      </w:r>
    </w:p>
    <w:p w:rsidRDefault="0084712C" w:rsidP="0084712C" w:rsidR="0084712C" w:rsidRPr="004F61DF">
      <w:pPr>
        <w:ind w:firstLine="708"/>
      </w:pPr>
    </w:p>
    <w:p w:rsidRDefault="0084712C" w:rsidP="0084712C" w:rsidR="0084712C" w:rsidRPr="004F61DF">
      <w:pPr>
        <w:ind w:left="708"/>
      </w:pPr>
      <w:r>
        <w:t>dosuđene kupcu</w:t>
      </w:r>
      <w:r w:rsidRPr="004F61DF">
        <w:t xml:space="preserve"> </w:t>
      </w:r>
      <w:r>
        <w:t xml:space="preserve">TURKOVIĆ KRUNO, MOSTEČKA 16, 42204 TURČIN, VARAŽDIN BREG, OIB: 54202452828, za iznos </w:t>
      </w:r>
      <w:r w:rsidRPr="004F61DF">
        <w:t xml:space="preserve">od </w:t>
      </w:r>
      <w:r>
        <w:t>7.688,75 kuna</w:t>
      </w:r>
    </w:p>
    <w:p w:rsidRDefault="00132460" w:rsidP="00132460" w:rsidR="00132460" w:rsidRPr="00272E09">
      <w:pPr>
        <w:ind w:firstLine="708"/>
        <w:jc w:val="both"/>
      </w:pPr>
    </w:p>
    <w:p w:rsidRDefault="008C4DC4" w:rsidP="00132460" w:rsidR="0084712C">
      <w:pPr>
        <w:jc w:val="both"/>
      </w:pPr>
      <w:r w:rsidRPr="00272E09">
        <w:t xml:space="preserve"> </w:t>
      </w:r>
      <w:r w:rsidR="004B5B33" w:rsidRPr="00272E09">
        <w:t xml:space="preserve">namiruje </w:t>
      </w:r>
      <w:r w:rsidR="0084712C">
        <w:t xml:space="preserve">se razlučni </w:t>
      </w:r>
      <w:r w:rsidR="00686935">
        <w:t>RH, Ministarstvo financija, Porezan uprava za iznos od 0,00 kuna.</w:t>
      </w:r>
    </w:p>
    <w:p w:rsidRDefault="0084712C" w:rsidP="00132460" w:rsidR="0084712C">
      <w:pPr>
        <w:jc w:val="both"/>
      </w:pPr>
    </w:p>
    <w:p w:rsidRDefault="00132460" w:rsidP="00132460" w:rsidR="00132460" w:rsidRPr="00272E09">
      <w:pPr>
        <w:jc w:val="center"/>
      </w:pPr>
      <w:r w:rsidRPr="00272E09">
        <w:t>O b r a z l o ž e n j e</w:t>
      </w:r>
    </w:p>
    <w:p w:rsidRDefault="00132460" w:rsidP="00132460" w:rsidR="00132460" w:rsidRPr="00272E09"/>
    <w:p w:rsidRDefault="00686935" w:rsidP="00CB040F" w:rsidR="00686935" w:rsidRPr="002F67E5">
      <w:pPr>
        <w:jc w:val="both"/>
      </w:pPr>
      <w:r w:rsidRPr="002F67E5">
        <w:t xml:space="preserve">Pokretnine iz točke I. izreke ovog rješenja, koje čine stečajnu masu stečajnog dužnika </w:t>
      </w:r>
      <w:r>
        <w:t>MERKUR-HRVATSKA d.o.o. – u stečaju,</w:t>
      </w:r>
      <w:r w:rsidRPr="00355EA3">
        <w:t xml:space="preserve"> Sesvete (Grad Zagreb), Ivana Keleka 18/A, OIB: 22660999705, MBS: 080111925</w:t>
      </w:r>
      <w:r w:rsidRPr="002F67E5">
        <w:t xml:space="preserve">, prodane </w:t>
      </w:r>
      <w:r w:rsidR="00CB040F">
        <w:t xml:space="preserve">su </w:t>
      </w:r>
      <w:r w:rsidRPr="002F67E5">
        <w:t>u stečajnom postupku.</w:t>
      </w:r>
    </w:p>
    <w:p w:rsidRDefault="00686935" w:rsidP="00CB040F" w:rsidR="00686935">
      <w:pPr>
        <w:jc w:val="both"/>
      </w:pPr>
      <w:r>
        <w:t>Podneskom od 8.12.2015. stečajni upravitelj zatražio je dosudu pokretnina te brisanje zabilježbe zabrane otuđenja.</w:t>
      </w:r>
    </w:p>
    <w:p w:rsidRDefault="00686935" w:rsidP="00CB040F" w:rsidR="00686935">
      <w:pPr>
        <w:jc w:val="both"/>
      </w:pPr>
      <w:r>
        <w:t>Rješenjem od 9.12.2015. , pravomoćno 30.12.2015.</w:t>
      </w:r>
      <w:r w:rsidR="00CB040F">
        <w:t xml:space="preserve">, </w:t>
      </w:r>
      <w:r>
        <w:t xml:space="preserve"> pokretnina je dosuđena kupcu.</w:t>
      </w:r>
    </w:p>
    <w:p w:rsidRDefault="00686935" w:rsidP="00CB040F" w:rsidR="00686935">
      <w:pPr>
        <w:jc w:val="both"/>
      </w:pPr>
      <w:r>
        <w:t>Zaključkom od 15.1.2016. određeno je ročište radi diobe kupovnine.</w:t>
      </w:r>
    </w:p>
    <w:p w:rsidRDefault="00686935" w:rsidP="00CB040F" w:rsidR="0064322F">
      <w:pPr>
        <w:jc w:val="both"/>
      </w:pPr>
      <w:r>
        <w:t xml:space="preserve">Ročište radi diobe kupovnine održano je </w:t>
      </w:r>
      <w:r w:rsidR="0064322F">
        <w:t>18.2.2016.</w:t>
      </w:r>
    </w:p>
    <w:p w:rsidRDefault="0064322F" w:rsidP="00CB040F" w:rsidR="0064322F" w:rsidRPr="00755061">
      <w:pPr>
        <w:jc w:val="both"/>
        <w:rPr>
          <w:bCs/>
        </w:rPr>
      </w:pPr>
      <w:r w:rsidRPr="00755061">
        <w:rPr>
          <w:bCs/>
        </w:rPr>
        <w:t>Steč</w:t>
      </w:r>
      <w:r>
        <w:rPr>
          <w:bCs/>
        </w:rPr>
        <w:t>ajni upravitelj</w:t>
      </w:r>
      <w:r w:rsidR="00CB040F">
        <w:rPr>
          <w:bCs/>
        </w:rPr>
        <w:t>,</w:t>
      </w:r>
      <w:r>
        <w:rPr>
          <w:bCs/>
        </w:rPr>
        <w:t xml:space="preserve"> </w:t>
      </w:r>
      <w:r w:rsidR="00CB040F">
        <w:rPr>
          <w:bCs/>
        </w:rPr>
        <w:t xml:space="preserve">na ročištu, je </w:t>
      </w:r>
      <w:r>
        <w:rPr>
          <w:bCs/>
        </w:rPr>
        <w:t>naveo kako</w:t>
      </w:r>
      <w:r w:rsidRPr="00755061">
        <w:rPr>
          <w:bCs/>
        </w:rPr>
        <w:t xml:space="preserve"> je prijedlog za otvaranje steč</w:t>
      </w:r>
      <w:r>
        <w:rPr>
          <w:bCs/>
        </w:rPr>
        <w:t>ajnog</w:t>
      </w:r>
      <w:r w:rsidRPr="00755061">
        <w:rPr>
          <w:bCs/>
        </w:rPr>
        <w:t xml:space="preserve"> postupka podnesen 23.3.2015.g., a da je rješenje o ovrsi koji je osnova za stjecanje razlučnog prava vjerovnika RH doneseno 17.3.2015.g. Prijedlog za zabilježbu je PU Zagrebačka zaprimila 22.4.2015.g. slijedom čega je temeljem čl. 97. SZ-a razlučno pravo prestalo otvaranjem steč</w:t>
      </w:r>
      <w:r w:rsidR="00FA7F5F">
        <w:rPr>
          <w:bCs/>
        </w:rPr>
        <w:t>ajnog</w:t>
      </w:r>
      <w:r w:rsidRPr="00755061">
        <w:rPr>
          <w:bCs/>
        </w:rPr>
        <w:t xml:space="preserve"> postupka.</w:t>
      </w:r>
      <w:r>
        <w:rPr>
          <w:bCs/>
        </w:rPr>
        <w:t xml:space="preserve"> </w:t>
      </w:r>
      <w:r w:rsidRPr="00755061">
        <w:rPr>
          <w:bCs/>
        </w:rPr>
        <w:t>Razlučno pravo bilo je upisano pod br. UP/1-415-2015-01/001 od 17.3.2015,g. kod PP Sesvete.</w:t>
      </w:r>
      <w:r>
        <w:rPr>
          <w:bCs/>
        </w:rPr>
        <w:t xml:space="preserve"> </w:t>
      </w:r>
      <w:r w:rsidRPr="00755061">
        <w:rPr>
          <w:bCs/>
        </w:rPr>
        <w:t>Slijedom navedenog, a imajući u vidu da je razlučno pravo prestalo temeljem čl. 97. SZ-a predl</w:t>
      </w:r>
      <w:r>
        <w:rPr>
          <w:bCs/>
        </w:rPr>
        <w:t xml:space="preserve">ožio je da se </w:t>
      </w:r>
      <w:r w:rsidRPr="00755061">
        <w:rPr>
          <w:bCs/>
        </w:rPr>
        <w:t>c</w:t>
      </w:r>
      <w:r>
        <w:rPr>
          <w:bCs/>
        </w:rPr>
        <w:t>jelokupni iznos kupovnine zadrži</w:t>
      </w:r>
      <w:r w:rsidRPr="00755061">
        <w:rPr>
          <w:bCs/>
        </w:rPr>
        <w:t xml:space="preserve"> u stečajnoj masi, te razlučne vjerovnike namirivati sa 0,00 kn.</w:t>
      </w:r>
    </w:p>
    <w:p w:rsidRDefault="0064322F" w:rsidP="00CB040F" w:rsidR="0064322F" w:rsidRPr="0064322F">
      <w:pPr>
        <w:jc w:val="both"/>
      </w:pPr>
      <w:r>
        <w:lastRenderedPageBreak/>
        <w:t xml:space="preserve">Na ročištu je pozvan razlučni vjerovnik RH, Ministarstvo financija, </w:t>
      </w:r>
      <w:r w:rsidRPr="00755061">
        <w:rPr>
          <w:bCs/>
        </w:rPr>
        <w:t>očitovati se u roku 8 dana o činjenicama vezanim za postojanje razlučnog prava.</w:t>
      </w:r>
    </w:p>
    <w:p w:rsidRDefault="0064322F" w:rsidP="00CB040F" w:rsidR="00686935">
      <w:pPr>
        <w:jc w:val="both"/>
      </w:pPr>
      <w:r>
        <w:t>Razlučni vjerovnik se nije oči</w:t>
      </w:r>
      <w:r w:rsidR="007315C2">
        <w:t>tovao</w:t>
      </w:r>
      <w:r>
        <w:t>.</w:t>
      </w:r>
      <w:r w:rsidR="00686935">
        <w:t xml:space="preserve"> </w:t>
      </w:r>
    </w:p>
    <w:p w:rsidRDefault="00686935" w:rsidP="00CB040F" w:rsidR="00686935">
      <w:pPr>
        <w:jc w:val="both"/>
      </w:pPr>
      <w:r>
        <w:t xml:space="preserve">Prijedlog za otvaranjem stečajnog postupka podnesen je ovome sudu 23.3.2015. godine dok je Rješenje o ovrsi koje je osnova za stjecanje razlučnog prava doneseno 17.3.2015. godine, a prijedlog za zabilježbu je PU zagrebačkoj predan 22.4.2015. godine, to je temeljem članka 97. Stečajnog zakona </w:t>
      </w:r>
      <w:r w:rsidRPr="00422507">
        <w:t>( NN 44/96, 29/99, 129/00, 123/03, 82/06</w:t>
      </w:r>
      <w:r>
        <w:t>, 116/10,25/12 i 133/12</w:t>
      </w:r>
      <w:r w:rsidRPr="00422507">
        <w:t>; dalje SZ)</w:t>
      </w:r>
      <w:r>
        <w:t xml:space="preserve"> to pravo prestalo otvaranjem stečajnog postupka.</w:t>
      </w:r>
    </w:p>
    <w:p w:rsidRDefault="00686935" w:rsidP="00CB040F" w:rsidR="00686935">
      <w:pPr>
        <w:jc w:val="both"/>
      </w:pPr>
      <w:r>
        <w:t>Odredbom članka 97. SZ-a određeno je da a</w:t>
      </w:r>
      <w:r w:rsidRPr="00E310A1">
        <w:t>ko stečajni vjerovnik tijekom posljednjih šezdeset dana prije podnošenja prijedloga za otvaranje postupka predstečajne nagodbe, odnosno ako nije podnesen prijedlog za otvaranje postupka predstečajne nagodbe tijekom posljednjih šezdeset dana prije podnošenja prijedloga za otvaranje stečajnog postupka ili nakon toga sudskom ovrhom ili prisilnim sudskim osiguranjem stekne koje razlučno ili slično pravo koje ulazi u stečajnu masu, to pravo otvaranjem stečajnog postupka prestaje, odnosno postupak u tijeku se obustavlja.</w:t>
      </w:r>
    </w:p>
    <w:p w:rsidRDefault="007315C2" w:rsidP="00CB040F" w:rsidR="007315C2">
      <w:pPr>
        <w:jc w:val="both"/>
      </w:pPr>
      <w:r>
        <w:t>S obzirom da je održano ročište za diobu kupovnine, te kako je bilo potrebno utvrditi iznos namirenja razlučnog vjerovnika RH, Ministarstvo financija, odlučeno je kao u izreci.</w:t>
      </w:r>
    </w:p>
    <w:p w:rsidRDefault="00132460" w:rsidP="00CB040F" w:rsidR="00132460" w:rsidRPr="00272E09">
      <w:pPr>
        <w:ind w:firstLine="708"/>
        <w:jc w:val="both"/>
      </w:pPr>
    </w:p>
    <w:p w:rsidRDefault="00132460" w:rsidP="00132460" w:rsidR="00132460" w:rsidRPr="00272E09">
      <w:pPr>
        <w:jc w:val="center"/>
      </w:pPr>
      <w:r w:rsidRPr="00272E09">
        <w:t xml:space="preserve">U Zagrebu </w:t>
      </w:r>
      <w:r w:rsidR="0005305F" w:rsidRPr="00272E09">
        <w:t>1</w:t>
      </w:r>
      <w:r w:rsidR="007315C2">
        <w:t>5</w:t>
      </w:r>
      <w:r w:rsidRPr="00272E09">
        <w:t>.</w:t>
      </w:r>
      <w:r w:rsidR="007315C2">
        <w:t xml:space="preserve"> ožujka</w:t>
      </w:r>
      <w:r w:rsidRPr="00272E09">
        <w:t xml:space="preserve"> 201</w:t>
      </w:r>
      <w:r w:rsidR="007315C2">
        <w:t>7</w:t>
      </w:r>
      <w:r w:rsidRPr="00272E09">
        <w:t>.</w:t>
      </w:r>
    </w:p>
    <w:p w:rsidRDefault="00132460" w:rsidP="00132460" w:rsidR="00132460" w:rsidRPr="00272E09">
      <w:pPr>
        <w:jc w:val="center"/>
        <w:rPr>
          <w:b/>
        </w:rPr>
      </w:pPr>
    </w:p>
    <w:p w:rsidRDefault="00132460" w:rsidP="00E91121" w:rsidR="00753E2F">
      <w:pPr>
        <w:pStyle w:val="Podnaslov"/>
        <w:ind w:firstLine="708" w:left="4956"/>
        <w:rPr>
          <w:rFonts w:hAnsi="Times New Roman" w:ascii="Times New Roman"/>
          <w:b w:val="false"/>
          <w:color w:val="auto"/>
          <w:szCs w:val="24"/>
        </w:rPr>
      </w:pPr>
      <w:r w:rsidRPr="00272E09">
        <w:tab/>
      </w:r>
      <w:r w:rsidRPr="00272E09">
        <w:tab/>
      </w:r>
      <w:r w:rsidRPr="00272E09">
        <w:tab/>
      </w:r>
      <w:r w:rsidRPr="00272E09">
        <w:tab/>
      </w:r>
      <w:r w:rsidRPr="00272E09">
        <w:tab/>
      </w:r>
      <w:r w:rsidRPr="00272E09">
        <w:tab/>
      </w:r>
      <w:r w:rsidR="00753E2F">
        <w:rPr>
          <w:rFonts w:hAnsi="Times New Roman" w:ascii="Times New Roman"/>
          <w:b w:val="false"/>
          <w:color w:val="auto"/>
          <w:szCs w:val="24"/>
        </w:rPr>
        <w:t>Stečajni sudac:</w:t>
      </w:r>
    </w:p>
    <w:p w:rsidRDefault="00753E2F" w:rsidP="00E91121" w:rsidR="00753E2F">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53E2F" w:rsidP="00E91121" w:rsidR="00753E2F">
      <w:pPr>
        <w:pStyle w:val="Podnaslov"/>
        <w:ind w:firstLine="720" w:left="4320"/>
        <w:rPr>
          <w:rFonts w:hAnsi="Times New Roman" w:ascii="Times New Roman"/>
          <w:b w:val="false"/>
          <w:color w:val="auto"/>
          <w:szCs w:val="24"/>
        </w:rPr>
      </w:pPr>
    </w:p>
    <w:p w:rsidRDefault="00753E2F" w:rsidP="00E91121" w:rsidR="00753E2F">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53E2F" w:rsidP="00E91121" w:rsidR="00753E2F"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32460" w:rsidP="00753E2F" w:rsidR="00132460" w:rsidRPr="00272E09">
      <w:pPr>
        <w:jc w:val="center"/>
        <w:rPr>
          <w:b/>
        </w:rPr>
      </w:pPr>
    </w:p>
    <w:p w:rsidRDefault="00132460" w:rsidP="00132460" w:rsidR="00132460" w:rsidRPr="00272E09">
      <w:pPr>
        <w:rPr>
          <w:b/>
        </w:rPr>
      </w:pPr>
    </w:p>
    <w:p w:rsidRDefault="00132460" w:rsidP="00132460" w:rsidR="00132460" w:rsidRPr="00272E09">
      <w:pPr>
        <w:rPr>
          <w:b/>
        </w:rPr>
      </w:pPr>
      <w:r w:rsidRPr="00272E09">
        <w:rPr>
          <w:b/>
        </w:rPr>
        <w:t>POUKA O PRAVNOM LIJEKU:</w:t>
      </w:r>
    </w:p>
    <w:p w:rsidRDefault="00132460" w:rsidP="00132460" w:rsidR="00132460" w:rsidRPr="00272E09">
      <w:r w:rsidRPr="00272E09">
        <w:t>Protiv ovog rješenja nezadovoljna stranka može uložiti žalbu Visokom trgovačkom sudu RH u roku od 8 dana od primitka rješenja, a ulaže se putem ovog Suda u 2 primjerka za Sud i po 1 za svaku protivnu stranu.</w:t>
      </w:r>
    </w:p>
    <w:p w:rsidRDefault="00774D00" w:rsidP="00132460" w:rsidR="00774D00" w:rsidRPr="00272E09"/>
    <w:p w:rsidRDefault="00774D00" w:rsidP="00132460" w:rsidR="00774D00" w:rsidRPr="00272E09"/>
    <w:p w:rsidRDefault="006F7C4D" w:rsidP="00132460" w:rsidR="006F7C4D"/>
    <w:p w:rsidRDefault="00753E2F" w:rsidP="00132460" w:rsidR="00753E2F"/>
    <w:p w:rsidRDefault="00753E2F" w:rsidP="00132460" w:rsidR="00753E2F"/>
    <w:p w:rsidRDefault="00753E2F" w:rsidP="00132460" w:rsidR="00753E2F"/>
    <w:p w:rsidRDefault="00753E2F" w:rsidP="00132460" w:rsidR="00753E2F"/>
    <w:p w:rsidRDefault="00753E2F" w:rsidP="00132460" w:rsidR="00753E2F"/>
    <w:p w:rsidRDefault="00753E2F" w:rsidP="00132460" w:rsidR="00753E2F"/>
    <w:p w:rsidRDefault="00753E2F" w:rsidP="00132460" w:rsidR="00753E2F"/>
    <w:p w:rsidRDefault="00753E2F" w:rsidP="00132460" w:rsidR="00753E2F"/>
    <w:p w:rsidRDefault="00753E2F" w:rsidP="00132460" w:rsidR="00753E2F"/>
    <w:p w:rsidRDefault="00753E2F" w:rsidP="00132460" w:rsidR="00753E2F"/>
    <w:p w:rsidRDefault="00753E2F" w:rsidP="00132460" w:rsidR="00753E2F"/>
    <w:p w:rsidRDefault="00753E2F" w:rsidP="00132460" w:rsidR="00753E2F"/>
    <w:p w:rsidRDefault="00753E2F" w:rsidP="00132460" w:rsidR="00753E2F"/>
    <w:p w:rsidRDefault="00753E2F" w:rsidP="00132460" w:rsidR="00753E2F"/>
    <w:p w:rsidRDefault="00753E2F" w:rsidP="00132460" w:rsidR="00753E2F"/>
    <w:p w:rsidRDefault="00753E2F" w:rsidP="00132460" w:rsidR="00753E2F"/>
    <w:p w:rsidRDefault="00753E2F" w:rsidP="00132460" w:rsidR="00753E2F"/>
    <w:p w:rsidRDefault="00753E2F" w:rsidP="00132460" w:rsidR="00753E2F"/>
    <w:p w:rsidRDefault="00753E2F" w:rsidP="00132460" w:rsidR="00753E2F"/>
    <w:p w:rsidRDefault="00753E2F" w:rsidP="00132460" w:rsidR="00753E2F"/>
    <w:p w:rsidRDefault="00753E2F" w:rsidP="00132460" w:rsidR="00753E2F"/>
    <w:p w:rsidRDefault="00753E2F" w:rsidP="00132460" w:rsidR="00753E2F"/>
    <w:p w:rsidRDefault="00753E2F" w:rsidP="00132460" w:rsidR="00753E2F"/>
    <w:sectPr w:rsidSect="009B2BD1" w:rsidR="00753E2F">
      <w:headerReference w:type="default" r:id="rId11"/>
      <w:pgSz w:h="16838" w:w="11906"/>
      <w:pgMar w:gutter="0" w:footer="709" w:header="709" w:left="1134" w:bottom="1134" w:right="1134"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7FFE" w:rsidP="009B2BD1" w:rsidR="00617FFE">
      <w:r>
        <w:separator/>
      </w:r>
    </w:p>
  </w:endnote>
  <w:endnote w:id="0" w:type="continuationSeparator">
    <w:p w:rsidRDefault="00617FFE" w:rsidP="009B2BD1" w:rsidR="00617F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font304">
    <w:altName w:val="Times New Roman"/>
    <w:charset w:val="EE"/>
    <w:family w:val="auto"/>
    <w:pitch w:val="variable"/>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7FFE" w:rsidP="009B2BD1" w:rsidR="00617FFE">
      <w:r>
        <w:separator/>
      </w:r>
    </w:p>
  </w:footnote>
  <w:footnote w:id="0" w:type="continuationSeparator">
    <w:p w:rsidRDefault="00617FFE" w:rsidP="009B2BD1" w:rsidR="00617F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2BD1" w:rsidR="009B2BD1">
    <w:pPr>
      <w:pStyle w:val="Zaglavlje"/>
      <w:jc w:val="center"/>
    </w:pPr>
    <w:r>
      <w:tab/>
    </w:r>
    <w:r>
      <w:fldChar w:fldCharType="begin"/>
    </w:r>
    <w:r>
      <w:instrText>PAGE   \* MERGEFORMAT</w:instrText>
    </w:r>
    <w:r>
      <w:fldChar w:fldCharType="separate"/>
    </w:r>
    <w:r w:rsidR="002438F6">
      <w:rPr>
        <w:noProof/>
      </w:rPr>
      <w:t>3</w:t>
    </w:r>
    <w:r>
      <w:fldChar w:fldCharType="end"/>
    </w:r>
    <w:r>
      <w:t xml:space="preserve">                             </w:t>
    </w:r>
    <w:r>
      <w:tab/>
      <w:t xml:space="preserve">     72. St-</w:t>
    </w:r>
    <w:r w:rsidR="007315C2">
      <w:t>246/2015</w:t>
    </w:r>
  </w:p>
  <w:p w:rsidRDefault="009B2BD1" w:rsidR="009B2BD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0A6C42"/>
    <w:multiLevelType w:val="hybridMultilevel"/>
    <w:tmpl w:val="65A01940"/>
    <w:lvl w:tplc="52FC219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77C3586"/>
    <w:multiLevelType w:val="hybridMultilevel"/>
    <w:tmpl w:val="E328EF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30564E1"/>
    <w:multiLevelType w:val="hybridMultilevel"/>
    <w:tmpl w:val="E9A03AC0"/>
    <w:lvl w:tplc="A2041DE2" w:ilvl="0">
      <w:start w:val="1"/>
      <w:numFmt w:val="upp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5FC6248"/>
    <w:multiLevelType w:val="hybridMultilevel"/>
    <w:tmpl w:val="029098AA"/>
    <w:lvl w:tplc="9642EC9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2460"/>
    <w:rsid w:val="0005305F"/>
    <w:rsid w:val="0009707E"/>
    <w:rsid w:val="00132460"/>
    <w:rsid w:val="00157BBB"/>
    <w:rsid w:val="0017476E"/>
    <w:rsid w:val="001B29DB"/>
    <w:rsid w:val="001E0111"/>
    <w:rsid w:val="002438F6"/>
    <w:rsid w:val="0026214C"/>
    <w:rsid w:val="00272E09"/>
    <w:rsid w:val="0028263D"/>
    <w:rsid w:val="003743B8"/>
    <w:rsid w:val="004256C4"/>
    <w:rsid w:val="004729C4"/>
    <w:rsid w:val="004B5B33"/>
    <w:rsid w:val="004B6964"/>
    <w:rsid w:val="00526FE2"/>
    <w:rsid w:val="005947C8"/>
    <w:rsid w:val="005E3693"/>
    <w:rsid w:val="00617FFE"/>
    <w:rsid w:val="0064322F"/>
    <w:rsid w:val="00686935"/>
    <w:rsid w:val="006F7C4D"/>
    <w:rsid w:val="007315C2"/>
    <w:rsid w:val="00753E2F"/>
    <w:rsid w:val="00774D00"/>
    <w:rsid w:val="0078743E"/>
    <w:rsid w:val="007B0930"/>
    <w:rsid w:val="007C7074"/>
    <w:rsid w:val="00831361"/>
    <w:rsid w:val="0084712C"/>
    <w:rsid w:val="008C4DC4"/>
    <w:rsid w:val="009752B0"/>
    <w:rsid w:val="009A3FDE"/>
    <w:rsid w:val="009B2BD1"/>
    <w:rsid w:val="00AE2735"/>
    <w:rsid w:val="00B3099A"/>
    <w:rsid w:val="00B87B45"/>
    <w:rsid w:val="00BD7A3D"/>
    <w:rsid w:val="00BF08EB"/>
    <w:rsid w:val="00C805DB"/>
    <w:rsid w:val="00CB040F"/>
    <w:rsid w:val="00D556A4"/>
    <w:rsid w:val="00DB0968"/>
    <w:rsid w:val="00E60381"/>
    <w:rsid w:val="00FA7F5F"/>
    <w:rsid w:val="00FE2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3246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9B2BD1"/>
    <w:pPr>
      <w:tabs>
        <w:tab w:pos="4536" w:val="center"/>
        <w:tab w:pos="9072" w:val="right"/>
      </w:tabs>
    </w:pPr>
  </w:style>
  <w:style w:customStyle="true" w:styleId="ZaglavljeChar" w:type="character">
    <w:name w:val="Zaglavlje Char"/>
    <w:link w:val="Zaglavlje"/>
    <w:uiPriority w:val="99"/>
    <w:rsid w:val="009B2BD1"/>
    <w:rPr>
      <w:sz w:val="24"/>
      <w:szCs w:val="24"/>
    </w:rPr>
  </w:style>
  <w:style w:styleId="Podnoje" w:type="paragraph">
    <w:name w:val="footer"/>
    <w:basedOn w:val="Normal"/>
    <w:link w:val="PodnojeChar"/>
    <w:rsid w:val="009B2BD1"/>
    <w:pPr>
      <w:tabs>
        <w:tab w:pos="4536" w:val="center"/>
        <w:tab w:pos="9072" w:val="right"/>
      </w:tabs>
    </w:pPr>
  </w:style>
  <w:style w:customStyle="true" w:styleId="PodnojeChar" w:type="character">
    <w:name w:val="Podnožje Char"/>
    <w:link w:val="Podnoje"/>
    <w:rsid w:val="009B2BD1"/>
    <w:rPr>
      <w:sz w:val="24"/>
      <w:szCs w:val="24"/>
    </w:rPr>
  </w:style>
  <w:style w:styleId="Tekstbalonia" w:type="paragraph">
    <w:name w:val="Balloon Text"/>
    <w:basedOn w:val="Normal"/>
    <w:link w:val="TekstbaloniaChar"/>
    <w:rsid w:val="00774D00"/>
    <w:rPr>
      <w:rFonts w:cs="Tahoma" w:hAnsi="Tahoma" w:ascii="Tahoma"/>
      <w:sz w:val="16"/>
      <w:szCs w:val="16"/>
    </w:rPr>
  </w:style>
  <w:style w:customStyle="true" w:styleId="TekstbaloniaChar" w:type="character">
    <w:name w:val="Tekst balončića Char"/>
    <w:basedOn w:val="Zadanifontodlomka"/>
    <w:link w:val="Tekstbalonia"/>
    <w:rsid w:val="00774D00"/>
    <w:rPr>
      <w:rFonts w:cs="Tahoma" w:hAnsi="Tahoma" w:ascii="Tahoma"/>
      <w:sz w:val="16"/>
      <w:szCs w:val="16"/>
    </w:rPr>
  </w:style>
  <w:style w:customStyle="true" w:styleId="Odlomakpopisa1" w:type="paragraph">
    <w:name w:val="Odlomak popisa1"/>
    <w:basedOn w:val="Normal"/>
    <w:qFormat/>
    <w:rsid w:val="0005305F"/>
    <w:pPr>
      <w:suppressAutoHyphens/>
      <w:ind w:left="720"/>
    </w:pPr>
    <w:rPr>
      <w:rFonts w:cs="font304" w:eastAsia="Arial Unicode MS" w:hAnsi="Calibri" w:ascii="Calibri"/>
      <w:kern w:val="1"/>
      <w:sz w:val="22"/>
      <w:szCs w:val="22"/>
      <w:lang w:eastAsia="ar-SA"/>
    </w:rPr>
  </w:style>
  <w:style w:styleId="Podnaslov" w:type="paragraph">
    <w:name w:val="Subtitle"/>
    <w:basedOn w:val="Normal"/>
    <w:link w:val="PodnaslovChar"/>
    <w:qFormat/>
    <w:rsid w:val="00753E2F"/>
    <w:pPr>
      <w:jc w:val="both"/>
    </w:pPr>
    <w:rPr>
      <w:rFonts w:hAnsi="Tahoma" w:ascii="Tahoma"/>
      <w:b/>
      <w:color w:val="0000FF"/>
      <w:szCs w:val="20"/>
    </w:rPr>
  </w:style>
  <w:style w:customStyle="true" w:styleId="PodnaslovChar" w:type="character">
    <w:name w:val="Podnaslov Char"/>
    <w:basedOn w:val="Zadanifontodlomka"/>
    <w:link w:val="Podnaslov"/>
    <w:rsid w:val="00753E2F"/>
    <w:rPr>
      <w:rFonts w:hAnsi="Tahoma" w:ascii="Tahoma"/>
      <w:b/>
      <w:color w:val="0000FF"/>
      <w:sz w:val="24"/>
    </w:rPr>
  </w:style>
  <w:style w:styleId="Tekstrezerviranogmjesta" w:type="character">
    <w:name w:val="Placeholder Text"/>
    <w:basedOn w:val="Zadanifontodlomka"/>
    <w:uiPriority w:val="99"/>
    <w:semiHidden/>
    <w:rsid w:val="002438F6"/>
    <w:rPr>
      <w:color w:val="808080"/>
      <w:bdr w:space="0" w:sz="0" w:color="auto" w:val="none"/>
      <w:shd w:fill="auto" w:color="auto" w:val="clear"/>
    </w:rPr>
  </w:style>
  <w:style w:customStyle="true" w:styleId="eSPISCCParagraphDefaultFont" w:type="character">
    <w:name w:val="eSPIS_CC_Paragraph Default Font"/>
    <w:basedOn w:val="Zadanifontodlomka"/>
    <w:rsid w:val="002438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38F6"/>
    <w:rPr>
      <w:bdr w:space="0" w:sz="0" w:color="auto" w:val="none"/>
      <w:shd w:fill="FFFFCC" w:color="auto" w:val="clear"/>
      <w:lang w:val="hr-HR"/>
    </w:rPr>
  </w:style>
  <w:style w:customStyle="true" w:styleId="PozadinaSvijetloCrvena" w:type="character">
    <w:name w:val="Pozadina_SvijetloCrvena"/>
    <w:basedOn w:val="eSPISCCParagraphDefaultFont"/>
    <w:rsid w:val="002438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38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3246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9B2BD1"/>
    <w:pPr>
      <w:tabs>
        <w:tab w:pos="4536" w:val="center"/>
        <w:tab w:pos="9072" w:val="right"/>
      </w:tabs>
    </w:pPr>
  </w:style>
  <w:style w:customStyle="1" w:styleId="ZaglavljeChar" w:type="character">
    <w:name w:val="Zaglavlje Char"/>
    <w:link w:val="Zaglavlje"/>
    <w:uiPriority w:val="99"/>
    <w:rsid w:val="009B2BD1"/>
    <w:rPr>
      <w:sz w:val="24"/>
      <w:szCs w:val="24"/>
    </w:rPr>
  </w:style>
  <w:style w:styleId="Podnoje" w:type="paragraph">
    <w:name w:val="footer"/>
    <w:basedOn w:val="Normal"/>
    <w:link w:val="PodnojeChar"/>
    <w:rsid w:val="009B2BD1"/>
    <w:pPr>
      <w:tabs>
        <w:tab w:pos="4536" w:val="center"/>
        <w:tab w:pos="9072" w:val="right"/>
      </w:tabs>
    </w:pPr>
  </w:style>
  <w:style w:customStyle="1" w:styleId="PodnojeChar" w:type="character">
    <w:name w:val="Podnožje Char"/>
    <w:link w:val="Podnoje"/>
    <w:rsid w:val="009B2BD1"/>
    <w:rPr>
      <w:sz w:val="24"/>
      <w:szCs w:val="24"/>
    </w:rPr>
  </w:style>
  <w:style w:styleId="Tekstbalonia" w:type="paragraph">
    <w:name w:val="Balloon Text"/>
    <w:basedOn w:val="Normal"/>
    <w:link w:val="TekstbaloniaChar"/>
    <w:rsid w:val="00774D00"/>
    <w:rPr>
      <w:rFonts w:ascii="Tahoma" w:cs="Tahoma" w:hAnsi="Tahoma"/>
      <w:sz w:val="16"/>
      <w:szCs w:val="16"/>
    </w:rPr>
  </w:style>
  <w:style w:customStyle="1" w:styleId="TekstbaloniaChar" w:type="character">
    <w:name w:val="Tekst balončića Char"/>
    <w:basedOn w:val="Zadanifontodlomka"/>
    <w:link w:val="Tekstbalonia"/>
    <w:rsid w:val="00774D00"/>
    <w:rPr>
      <w:rFonts w:ascii="Tahoma" w:cs="Tahoma" w:hAnsi="Tahoma"/>
      <w:sz w:val="16"/>
      <w:szCs w:val="16"/>
    </w:rPr>
  </w:style>
  <w:style w:customStyle="1" w:styleId="Odlomakpopisa1" w:type="paragraph">
    <w:name w:val="Odlomak popisa1"/>
    <w:basedOn w:val="Normal"/>
    <w:qFormat/>
    <w:rsid w:val="0005305F"/>
    <w:pPr>
      <w:suppressAutoHyphens/>
      <w:ind w:left="720"/>
    </w:pPr>
    <w:rPr>
      <w:rFonts w:ascii="Calibri" w:cs="font304" w:eastAsia="Arial Unicode MS" w:hAnsi="Calibri"/>
      <w:kern w:val="1"/>
      <w:sz w:val="22"/>
      <w:szCs w:val="22"/>
      <w:lang w:eastAsia="ar-SA"/>
    </w:rPr>
  </w:style>
  <w:style w:styleId="Podnaslov" w:type="paragraph">
    <w:name w:val="Subtitle"/>
    <w:basedOn w:val="Normal"/>
    <w:link w:val="PodnaslovChar"/>
    <w:qFormat/>
    <w:rsid w:val="00753E2F"/>
    <w:pPr>
      <w:jc w:val="both"/>
    </w:pPr>
    <w:rPr>
      <w:rFonts w:ascii="Tahoma" w:hAnsi="Tahoma"/>
      <w:b/>
      <w:color w:val="0000FF"/>
      <w:szCs w:val="20"/>
    </w:rPr>
  </w:style>
  <w:style w:customStyle="1" w:styleId="PodnaslovChar" w:type="character">
    <w:name w:val="Podnaslov Char"/>
    <w:basedOn w:val="Zadanifontodlomka"/>
    <w:link w:val="Podnaslov"/>
    <w:rsid w:val="00753E2F"/>
    <w:rPr>
      <w:rFonts w:ascii="Tahoma" w:hAnsi="Tahoma"/>
      <w:b/>
      <w:color w:val="0000FF"/>
      <w:sz w:val="24"/>
    </w:rPr>
  </w:style>
  <w:style w:styleId="Tekstrezerviranogmjesta" w:type="character">
    <w:name w:val="Placeholder Text"/>
    <w:basedOn w:val="Zadanifontodlomka"/>
    <w:uiPriority w:val="99"/>
    <w:semiHidden/>
    <w:rsid w:val="002438F6"/>
    <w:rPr>
      <w:color w:val="808080"/>
      <w:bdr w:color="auto" w:space="0" w:sz="0" w:val="none"/>
      <w:shd w:color="auto" w:fill="auto" w:val="clear"/>
    </w:rPr>
  </w:style>
  <w:style w:customStyle="1" w:styleId="eSPISCCParagraphDefaultFont" w:type="character">
    <w:name w:val="eSPIS_CC_Paragraph Default Font"/>
    <w:basedOn w:val="Zadanifontodlomka"/>
    <w:rsid w:val="002438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38F6"/>
    <w:rPr>
      <w:bdr w:color="auto" w:space="0" w:sz="0" w:val="none"/>
      <w:shd w:color="auto" w:fill="FFFFCC" w:val="clear"/>
      <w:lang w:val="hr-HR"/>
    </w:rPr>
  </w:style>
  <w:style w:customStyle="1" w:styleId="PozadinaSvijetloCrvena" w:type="character">
    <w:name w:val="Pozadina_SvijetloCrvena"/>
    <w:basedOn w:val="eSPISCCParagraphDefaultFont"/>
    <w:rsid w:val="002438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38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izvorni_sadrzaj>
    <derivirana_varijabla naziv="DomainObject.Predmet.Broj_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2015.</izvorni_sadrzaj>
    <derivirana_varijabla naziv="DomainObject.Predmet.DatumOsnivanja_1">30.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St-246/2015</izvorni_sadrzaj>
    <derivirana_varijabla naziv="DomainObject.Predmet.OznakaBroj_1">St-246/2015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MERKUR-HRVATSKA d.o.o. za trgovinu i usluge</izvorni_sadrzaj>
    <derivirana_varijabla naziv="DomainObject.Predmet.ProtustrankaFormated_1">  MERKUR-HRVATSKA d.o.o. za trgovinu i usluge</derivirana_varijabla>
  </DomainObject.Predmet.ProtustrankaFormated>
  <DomainObject.Predmet.ProtustrankaFormatedOIB>
    <izvorni_sadrzaj>  MERKUR-HRVATSKA d.o.o. za trgovinu i usluge, OIB 22660999705</izvorni_sadrzaj>
    <derivirana_varijabla naziv="DomainObject.Predmet.ProtustrankaFormatedOIB_1">  MERKUR-HRVATSKA d.o.o. za trgovinu i usluge, OIB 22660999705</derivirana_varijabla>
  </DomainObject.Predmet.ProtustrankaFormatedOIB>
  <DomainObject.Predmet.ProtustrankaFormatedWithAdress>
    <izvorni_sadrzaj> MERKUR-HRVATSKA d.o.o. za trgovinu i usluge, Ivana Keleka 18/A, 10360 Sesvete</izvorni_sadrzaj>
    <derivirana_varijabla naziv="DomainObject.Predmet.ProtustrankaFormatedWithAdress_1"> MERKUR-HRVATSKA d.o.o. za trgovinu i usluge, Ivana Keleka 18/A, 10360 Sesvete</derivirana_varijabla>
  </DomainObject.Predmet.ProtustrankaFormatedWithAdress>
  <DomainObject.Predmet.ProtustrankaFormatedWithAdressOIB>
    <izvorni_sadrzaj> MERKUR-HRVATSKA d.o.o. za trgovinu i usluge, OIB 22660999705, Ivana Keleka 18/A, 10360 Sesvete</izvorni_sadrzaj>
    <derivirana_varijabla naziv="DomainObject.Predmet.ProtustrankaFormatedWithAdressOIB_1"> MERKUR-HRVATSKA d.o.o. za trgovinu i usluge, OIB 22660999705, Ivana Keleka 18/A, 10360 Sesvete</derivirana_varijabla>
  </DomainObject.Predmet.ProtustrankaFormatedWithAdressOIB>
  <DomainObject.Predmet.ProtustrankaWithAdress>
    <izvorni_sadrzaj>MERKUR-HRVATSKA d.o.o. za trgovinu i usluge Ivana Keleka 18/A, 10360 Sesvete</izvorni_sadrzaj>
    <derivirana_varijabla naziv="DomainObject.Predmet.ProtustrankaWithAdress_1">MERKUR-HRVATSKA d.o.o. za trgovinu i usluge Ivana Keleka 18/A, 10360 Sesvete</derivirana_varijabla>
  </DomainObject.Predmet.ProtustrankaWithAdress>
  <DomainObject.Predmet.ProtustrankaWithAdressOIB>
    <izvorni_sadrzaj>MERKUR-HRVATSKA d.o.o. za trgovinu i usluge, OIB 22660999705, Ivana Keleka 18/A, 10360 Sesvete</izvorni_sadrzaj>
    <derivirana_varijabla naziv="DomainObject.Predmet.ProtustrankaWithAdressOIB_1">MERKUR-HRVATSKA d.o.o. za trgovinu i usluge, OIB 22660999705, Ivana Keleka 18/A, 10360 Sesvete</derivirana_varijabla>
  </DomainObject.Predmet.ProtustrankaWithAdressOIB>
  <DomainObject.Predmet.ProtustrankaNazivFormated>
    <izvorni_sadrzaj>MERKUR-HRVATSKA d.o.o. za trgovinu i usluge</izvorni_sadrzaj>
    <derivirana_varijabla naziv="DomainObject.Predmet.ProtustrankaNazivFormated_1">MERKUR-HRVATSKA d.o.o. za trgovinu i usluge</derivirana_varijabla>
  </DomainObject.Predmet.ProtustrankaNazivFormated>
  <DomainObject.Predmet.ProtustrankaNazivFormatedOIB>
    <izvorni_sadrzaj>MERKUR-HRVATSKA d.o.o. za trgovinu i usluge, OIB 22660999705</izvorni_sadrzaj>
    <derivirana_varijabla naziv="DomainObject.Predmet.ProtustrankaNazivFormatedOIB_1">MERKUR-HRVATSKA d.o.o. za trgovinu i usluge, OIB 22660999705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MERKUR-HRVATSKA d.o.o. za trgovinu i usluge</item>
    </izvorni_sadrzaj>
    <derivirana_varijabla naziv="DomainObject.Predmet.ProtuStrankaListFormated_1">
      <item>MERKUR-HRVATSKA d.o.o. za trgovinu i usluge</item>
    </derivirana_varijabla>
  </DomainObject.Predmet.ProtuStrankaListFormated>
  <DomainObject.Predmet.ProtuStrankaListFormatedOIB>
    <izvorni_sadrzaj>
      <item>MERKUR-HRVATSKA d.o.o. za trgovinu i usluge, OIB 22660999705</item>
    </izvorni_sadrzaj>
    <derivirana_varijabla naziv="DomainObject.Predmet.ProtuStrankaListFormatedOIB_1">
      <item>MERKUR-HRVATSKA d.o.o. za trgovinu i usluge, OIB 22660999705</item>
    </derivirana_varijabla>
  </DomainObject.Predmet.ProtuStrankaListFormatedOIB>
  <DomainObject.Predmet.ProtuStrankaListFormatedWithAdress>
    <izvorni_sadrzaj>
      <item>MERKUR-HRVATSKA d.o.o. za trgovinu i usluge, Ivana Keleka 18/A, 10360 Sesvete</item>
    </izvorni_sadrzaj>
    <derivirana_varijabla naziv="DomainObject.Predmet.ProtuStrankaListFormatedWithAdress_1">
      <item>MERKUR-HRVATSKA d.o.o. za trgovinu i usluge, Ivana Keleka 18/A, 10360 Sesvete</item>
    </derivirana_varijabla>
  </DomainObject.Predmet.ProtuStrankaListFormatedWithAdress>
  <DomainObject.Predmet.ProtuStrankaListFormatedWithAdressOIB>
    <izvorni_sadrzaj>
      <item>MERKUR-HRVATSKA d.o.o. za trgovinu i usluge, OIB 22660999705, Ivana Keleka 18/A, 10360 Sesvete</item>
    </izvorni_sadrzaj>
    <derivirana_varijabla naziv="DomainObject.Predmet.ProtuStrankaListFormatedWithAdressOIB_1">
      <item>MERKUR-HRVATSKA d.o.o. za trgovinu i usluge, OIB 22660999705, Ivana Keleka 18/A, 10360 Sesvete</item>
    </derivirana_varijabla>
  </DomainObject.Predmet.ProtuStrankaListFormatedWithAdressOIB>
  <DomainObject.Predmet.ProtuStrankaListNazivFormated>
    <izvorni_sadrzaj>
      <item>MERKUR-HRVATSKA d.o.o. za trgovinu i usluge</item>
    </izvorni_sadrzaj>
    <derivirana_varijabla naziv="DomainObject.Predmet.ProtuStrankaListNazivFormated_1">
      <item>MERKUR-HRVATSKA d.o.o. za trgovinu i usluge</item>
    </derivirana_varijabla>
  </DomainObject.Predmet.ProtuStrankaListNazivFormated>
  <DomainObject.Predmet.ProtuStrankaListNazivFormatedOIB>
    <izvorni_sadrzaj>
      <item>MERKUR-HRVATSKA d.o.o. za trgovinu i usluge, OIB 22660999705</item>
    </izvorni_sadrzaj>
    <derivirana_varijabla naziv="DomainObject.Predmet.ProtuStrankaListNazivFormatedOIB_1">
      <item>MERKUR-HRVATSKA d.o.o. za trgovinu i usluge, OIB 22660999705</item>
    </derivirana_varijabla>
  </DomainObject.Predmet.ProtuStrankaListNazivFormatedOIB>
  <DomainObject.Predmet.OstaliListFormated>
    <izvorni_sadrzaj>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item>
      <item>Tomislav Orehovec</item>
      <item>Krešo Šulj</item>
      <item>OD Vidović &amp; Vidović</item>
      <item>PEWA d.o.o. u stečaju</item>
      <item>Jasmina Lichtenberg, steč. uprav.</item>
      <item>MEĐIMURSKE VODE</item>
      <item>Lidija Sitar - Novak</item>
      <item>Rajka Grcić</item>
      <item>GRAD RIJEKA</item>
      <item>ZOU Knežević i drugi</item>
      <item>Dubravka Kraljić</item>
      <item>Danijela Zoroja</item>
      <item>MERKUR TRGOVINA d.d.</item>
      <item>MAMIĆ PERIĆ REBERSKI RIMAC Odvjetničko društvo, društvo s ograničenom odgovornošću</item>
      <item>VIDOVIĆ &amp; VIDOVIĆ, odvjetničko društvo</item>
      <item>Kruno Turković</item>
      <item>IVAN KUBANOVIĆ</item>
      <item>1. Sanja Topolovac</item>
      <item>2. Katarina Stopić</item>
      <item>3. Sanja Kučko</item>
      <item>4. Ivana Brzuhalski Horvat</item>
      <item>5. Ignac Pasanec</item>
      <item>6. Dalibor Cetina</item>
      <item>7. Tatjana Fanuko</item>
      <item>8. Destri Ferčec</item>
      <item>9. Kristian Frančula</item>
      <item>10. Alja Kolenc Gotal</item>
      <item>11.Tihana Pavlićević</item>
      <item>12. Darko Kocijan</item>
      <item>13. Dario Bajzek</item>
      <item>14. Ivana Babić</item>
      <item>15. Stjepan Babić</item>
      <item>16. Blanka Baković</item>
      <item>17. Krunoslav Baković</item>
      <item>18. Željko Baković</item>
      <item>19. Kristina Čižmešija</item>
      <item>20. Blaženko Dujmenović</item>
      <item>21. Damir Jembrih</item>
      <item>22. Krunoslav Karagić</item>
      <item>23. Vlasta Kezić</item>
      <item>24. Marko Mažar</item>
      <item>25. Željka Novak</item>
      <item>26. Zdenkica Šarac</item>
      <item>27. Damir Zmiša</item>
      <item>28. Karlo Žmauc</item>
      <item>29. Dario Papež</item>
      <item>30. Jere Buva</item>
      <item>31. Robert Furčić</item>
      <item>32. Milan Grubišić</item>
      <item>33. Ivica Gruja</item>
      <item>34. Krešimir Kardum</item>
      <item>35. Branka Krnić</item>
      <item>36. Natalija Malenica</item>
      <item>37. Krešimir Matić</item>
      <item>38. Mirjana Peran</item>
      <item>39. Mili Reljanović</item>
      <item>40. Diana Slavica</item>
      <item>41. Ana Stančić</item>
      <item>42. Damir Šarić</item>
      <item>43. Igor Šumečki</item>
      <item>44. Bojana Berović</item>
      <item>45. Marijana Dubravica</item>
      <item>46. Ivana Dujić</item>
      <item>47. Ana Livaić</item>
      <item>48. Boris Nadoveza</item>
      <item>49. Jagoda Radovčić</item>
      <item>50. Jadranka Svirčić</item>
      <item>51. Perica Šarić</item>
      <item>52. Mario Šuperba</item>
      <item>53. Krešimir Loffler</item>
      <item>54. Kristina Behtan</item>
      <item>55. Snježana Bakran</item>
      <item>56. Danijela Frančić</item>
      <item>57. Nives Gerenčer</item>
      <item>58. Natalija Herman</item>
      <item>59. Branka Kolac</item>
      <item>60. Josip Labazan</item>
      <item>61. Slađana Lesjak</item>
      <item>62. Sandra Mislović</item>
      <item>63. Draženka Sobočan</item>
      <item>64. Marina Šimek</item>
      <item>65. Marko Trojok</item>
      <item>66. Tomislav Volf</item>
      <item>67. Vanja Žižek</item>
      <item>68. Alenka Bilić</item>
      <item>69. Moris Bolković</item>
      <item>70. Franka Bucić</item>
      <item>71. Zlatko German</item>
      <item>72. Sandra Kolić</item>
      <item>73. Sabina Komparić</item>
      <item>74. Meri Marasović</item>
      <item>75. Davorin Matić</item>
      <item>76. Sonja Miškulin</item>
      <item>77. Tibor Radin</item>
      <item>78. Jasminka Radoš</item>
      <item>79. Sanja Teković</item>
      <item>80. Drago Vrkljan</item>
      <item>81. Saša Kirin</item>
      <item>82. Ninoslav Dravinac</item>
      <item>83. Josip Fruk</item>
      <item>84. Ivica Kirin</item>
      <item>85. Manda Badenić</item>
      <item>86. Marina Jurić</item>
      <item>87. Biserka Bilić</item>
      <item>88. Marina Lisjak</item>
      <item>89. Mario Marić</item>
      <item>90. Ivana Parać</item>
      <item>91. Jurica Špoljarec</item>
      <item>92. Rajka Grcić</item>
      <item>93. Zdenko Črnelić</item>
      <item>94. Antica Klarin</item>
      <item>95. Marija Jadrić</item>
      <item>96. Andreja Sabol</item>
      <item>97. Marina Rendulić Kozina</item>
      <item>98. Mijo Ost</item>
      <item>99. Drago Burazer</item>
      <item>100. Miloš Pendl</item>
      <item>101. Mario Cicak</item>
      <item>102. Sanja Jalšovec</item>
      <item>103. Josipa Matoša</item>
      <item>104. Vladimira Lučić</item>
      <item>105. Ankica Bastalić</item>
      <item>106. Dubravka Družić Azenić</item>
      <item>107. Renata Kovačić</item>
      <item>108. Ana-Marija Nahod</item>
      <item>109. Valentina Ravlić</item>
      <item>110. Ivana Zubatović</item>
      <item>111. Ksenija Trivanović</item>
      <item>112. Ana Rakuša</item>
      <item>113. Sanja Šajatović</item>
      <item>114. Ivana Kovačev</item>
      <item>115. Željka Špadina</item>
      <item>Agencija za osiguranje radničkih potraživanja u slučaju stečaja poslodavca</item>
      <item>MINISTARSTVO UNUTARNJIH POSLOVA</item>
      <item>Financijska agencija, Služba upisa, Upisničko mjesto Zagreb</item>
      <item>Odvjetničko društvo BRLEČIĆ &amp; partneri, javno trgovačko društvo za obavljanje odvjetničkih poslova</item>
      <item>Dijana Kelerajter</item>
      <item>VUKIĆ, JELUŠIĆ, ŠULINA, STANKOVIĆ, JURCAN &amp; JABUKA odvjetničko društvo s ograničenom odgovornošću</item>
      <item>MRNJAVAC društvo s ograničenom odgovornošću za trgovinu i transport</item>
      <item>DALMARE društvo s ograničenom odgovornošću za trgovinu i usluge</item>
      <item>OPĆINSKI SUD U NOVOM ZAGREBU, Stalna služba u Zaprešiću</item>
    </izvorni_sadrzaj>
    <derivirana_varijabla naziv="DomainObject.Predmet.OstaliListFormated_1">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item>
      <item>Tomislav Orehovec</item>
      <item>Krešo Šulj</item>
      <item>OD Vidović &amp; Vidović</item>
      <item>PEWA d.o.o. u stečaju</item>
      <item>Jasmina Lichtenberg, steč. uprav.</item>
      <item>MEĐIMURSKE VODE</item>
      <item>Lidija Sitar - Novak</item>
      <item>Rajka Grcić</item>
      <item>GRAD RIJEKA</item>
      <item>ZOU Knežević i drugi</item>
      <item>Dubravka Kraljić</item>
      <item>Danijela Zoroja</item>
      <item>MERKUR TRGOVINA d.d.</item>
      <item>MAMIĆ PERIĆ REBERSKI RIMAC Odvjetničko društvo, društvo s ograničenom odgovornošću</item>
      <item>VIDOVIĆ &amp; VIDOVIĆ, odvjetničko društvo</item>
      <item>Kruno Turković</item>
      <item>IVAN KUBANOVIĆ</item>
      <item>1. Sanja Topolovac</item>
      <item>2. Katarina Stopić</item>
      <item>3. Sanja Kučko</item>
      <item>4. Ivana Brzuhalski Horvat</item>
      <item>5. Ignac Pasanec</item>
      <item>6. Dalibor Cetina</item>
      <item>7. Tatjana Fanuko</item>
      <item>8. Destri Ferčec</item>
      <item>9. Kristian Frančula</item>
      <item>10. Alja Kolenc Gotal</item>
      <item>11.Tihana Pavlićević</item>
      <item>12. Darko Kocijan</item>
      <item>13. Dario Bajzek</item>
      <item>14. Ivana Babić</item>
      <item>15. Stjepan Babić</item>
      <item>16. Blanka Baković</item>
      <item>17. Krunoslav Baković</item>
      <item>18. Željko Baković</item>
      <item>19. Kristina Čižmešija</item>
      <item>20. Blaženko Dujmenović</item>
      <item>21. Damir Jembrih</item>
      <item>22. Krunoslav Karagić</item>
      <item>23. Vlasta Kezić</item>
      <item>24. Marko Mažar</item>
      <item>25. Željka Novak</item>
      <item>26. Zdenkica Šarac</item>
      <item>27. Damir Zmiša</item>
      <item>28. Karlo Žmauc</item>
      <item>29. Dario Papež</item>
      <item>30. Jere Buva</item>
      <item>31. Robert Furčić</item>
      <item>32. Milan Grubišić</item>
      <item>33. Ivica Gruja</item>
      <item>34. Krešimir Kardum</item>
      <item>35. Branka Krnić</item>
      <item>36. Natalija Malenica</item>
      <item>37. Krešimir Matić</item>
      <item>38. Mirjana Peran</item>
      <item>39. Mili Reljanović</item>
      <item>40. Diana Slavica</item>
      <item>41. Ana Stančić</item>
      <item>42. Damir Šarić</item>
      <item>43. Igor Šumečki</item>
      <item>44. Bojana Berović</item>
      <item>45. Marijana Dubravica</item>
      <item>46. Ivana Dujić</item>
      <item>47. Ana Livaić</item>
      <item>48. Boris Nadoveza</item>
      <item>49. Jagoda Radovčić</item>
      <item>50. Jadranka Svirčić</item>
      <item>51. Perica Šarić</item>
      <item>52. Mario Šuperba</item>
      <item>53. Krešimir Loffler</item>
      <item>54. Kristina Behtan</item>
      <item>55. Snježana Bakran</item>
      <item>56. Danijela Frančić</item>
      <item>57. Nives Gerenčer</item>
      <item>58. Natalija Herman</item>
      <item>59. Branka Kolac</item>
      <item>60. Josip Labazan</item>
      <item>61. Slađana Lesjak</item>
      <item>62. Sandra Mislović</item>
      <item>63. Draženka Sobočan</item>
      <item>64. Marina Šimek</item>
      <item>65. Marko Trojok</item>
      <item>66. Tomislav Volf</item>
      <item>67. Vanja Žižek</item>
      <item>68. Alenka Bilić</item>
      <item>69. Moris Bolković</item>
      <item>70. Franka Bucić</item>
      <item>71. Zlatko German</item>
      <item>72. Sandra Kolić</item>
      <item>73. Sabina Komparić</item>
      <item>74. Meri Marasović</item>
      <item>75. Davorin Matić</item>
      <item>76. Sonja Miškulin</item>
      <item>77. Tibor Radin</item>
      <item>78. Jasminka Radoš</item>
      <item>79. Sanja Teković</item>
      <item>80. Drago Vrkljan</item>
      <item>81. Saša Kirin</item>
      <item>82. Ninoslav Dravinac</item>
      <item>83. Josip Fruk</item>
      <item>84. Ivica Kirin</item>
      <item>85. Manda Badenić</item>
      <item>86. Marina Jurić</item>
      <item>87. Biserka Bilić</item>
      <item>88. Marina Lisjak</item>
      <item>89. Mario Marić</item>
      <item>90. Ivana Parać</item>
      <item>91. Jurica Špoljarec</item>
      <item>92. Rajka Grcić</item>
      <item>93. Zdenko Črnelić</item>
      <item>94. Antica Klarin</item>
      <item>95. Marija Jadrić</item>
      <item>96. Andreja Sabol</item>
      <item>97. Marina Rendulić Kozina</item>
      <item>98. Mijo Ost</item>
      <item>99. Drago Burazer</item>
      <item>100. Miloš Pendl</item>
      <item>101. Mario Cicak</item>
      <item>102. Sanja Jalšovec</item>
      <item>103. Josipa Matoša</item>
      <item>104. Vladimira Lučić</item>
      <item>105. Ankica Bastalić</item>
      <item>106. Dubravka Družić Azenić</item>
      <item>107. Renata Kovačić</item>
      <item>108. Ana-Marija Nahod</item>
      <item>109. Valentina Ravlić</item>
      <item>110. Ivana Zubatović</item>
      <item>111. Ksenija Trivanović</item>
      <item>112. Ana Rakuša</item>
      <item>113. Sanja Šajatović</item>
      <item>114. Ivana Kovačev</item>
      <item>115. Željka Špadina</item>
      <item>Agencija za osiguranje radničkih potraživanja u slučaju stečaja poslodavca</item>
      <item>MINISTARSTVO UNUTARNJIH POSLOVA</item>
      <item>Financijska agencija, Služba upisa, Upisničko mjesto Zagreb</item>
      <item>Odvjetničko društvo BRLEČIĆ &amp; partneri, javno trgovačko društvo za obavljanje odvjetničkih poslova</item>
      <item>Dijana Kelerajter</item>
      <item>VUKIĆ, JELUŠIĆ, ŠULINA, STANKOVIĆ, JURCAN &amp; JABUKA odvjetničko društvo s ograničenom odgovornošću</item>
      <item>MRNJAVAC društvo s ograničenom odgovornošću za trgovinu i transport</item>
      <item>DALMARE društvo s ograničenom odgovornošću za trgovinu i usluge</item>
      <item>OPĆINSKI SUD U NOVOM ZAGREBU, Stalna služba u Zaprešiću</item>
    </derivirana_varijabla>
  </DomainObject.Predmet.OstaliListFormated>
  <DomainObject.Predmet.OstaliListFormatedOIB>
    <izvorni_sadrzaj>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 OIB 35913314365</item>
      <item>Tomislav Orehovec, OIB 02009648274</item>
      <item>Krešo Šulj, OIB 07512281925</item>
      <item>OD Vidović &amp; Vidović</item>
      <item>PEWA d.o.o. u stečaju, OIB 39117975699</item>
      <item>Jasmina Lichtenberg, steč. uprav.</item>
      <item>MEĐIMURSKE VODE, OIB 81394716246</item>
      <item>Lidija Sitar - Novak, OIB 60937713942</item>
      <item>Rajka Grcić, OIB 87451189688</item>
      <item>GRAD RIJEKA, OIB 54382731928</item>
      <item>ZOU Knežević i drugi</item>
      <item>Dubravka Kraljić</item>
      <item>Danijela Zoroja</item>
      <item>MERKUR TRGOVINA d.d.</item>
      <item>MAMIĆ PERIĆ REBERSKI RIMAC Odvjetničko društvo, društvo s ograničenom odgovornošću, OIB 32802230502</item>
      <item>VIDOVIĆ &amp; VIDOVIĆ, odvjetničko društvo, OIB 46414052982</item>
      <item>Kruno Turković</item>
      <item>IVAN KUBANOVIĆ</item>
      <item>1. Sanja Topolovac, OIB 17828081305</item>
      <item>2. Katarina Stopić, OIB 94703442362</item>
      <item>3. Sanja Kučko, OIB 15425862399</item>
      <item>4. Ivana Brzuhalski Horvat, OIB 50477233891</item>
      <item>5. Ignac Pasanec, OIB 79941318248</item>
      <item>6. Dalibor Cetina, OIB 73880626571</item>
      <item>7. Tatjana Fanuko, OIB 54926042404</item>
      <item>8. Destri Ferčec, OIB 39938997806</item>
      <item>9. Kristian Frančula, OIB 45761795345</item>
      <item>10. Alja Kolenc Gotal, OIB 39976783875</item>
      <item>11.Tihana Pavlićević, OIB 41561020384</item>
      <item>12. Darko Kocijan, OIB 97814362165</item>
      <item>13. Dario Bajzek, OIB 25524436666</item>
      <item>14. Ivana Babić, OIB 67972693640</item>
      <item>15. Stjepan Babić, OIB 74653121129</item>
      <item>16. Blanka Baković, OIB 11411617851</item>
      <item>17. Krunoslav Baković, OIB 38645116874</item>
      <item>18. Željko Baković, OIB 81336576091</item>
      <item>19. Kristina Čižmešija, OIB 17047869769</item>
      <item>20. Blaženko Dujmenović, OIB 46532858248</item>
      <item>21. Damir Jembrih, OIB 61657373337</item>
      <item>22. Krunoslav Karagić, OIB 58289148235</item>
      <item>23. Vlasta Kezić, OIB 30386304648</item>
      <item>24. Marko Mažar, OIB 56986372324</item>
      <item>25. Željka Novak, OIB 52655461765</item>
      <item>26. Zdenkica Šarac, OIB 41089133299</item>
      <item>27. Damir Zmiša, OIB 78601511691</item>
      <item>28. Karlo Žmauc, OIB 75397611238</item>
      <item>29. Dario Papež, OIB 87554271709</item>
      <item>30. Jere Buva, OIB 19426496399</item>
      <item>31. Robert Furčić, OIB 92325681628</item>
      <item>32. Milan Grubišić, OIB 66038764118</item>
      <item>33. Ivica Gruja, OIB 54304438796</item>
      <item>34. Krešimir Kardum, OIB 26551982890</item>
      <item>35. Branka Krnić, OIB 83032193276</item>
      <item>36. Natalija Malenica, OIB </item>
      <item>37. Krešimir Matić, OIB 30408348779</item>
      <item>38. Mirjana Peran, OIB 56388151112</item>
      <item>39. Mili Reljanović, OIB 43832522963</item>
      <item>40. Diana Slavica, OIB 99631166350</item>
      <item>41. Ana Stančić, OIB 48317679304</item>
      <item>42. Damir Šarić, OIB 81308793429</item>
      <item>43. Igor Šumečki, OIB 11025003521</item>
      <item>44. Bojana Berović, OIB 53764597143</item>
      <item>45. Marijana Dubravica, OIB 60534598981</item>
      <item>46. Ivana Dujić, OIB 84954170536</item>
      <item>47. Ana Livaić, OIB </item>
      <item>48. Boris Nadoveza, OIB 81693393209</item>
      <item>49. Jagoda Radovčić, OIB 26077765854</item>
      <item>50. Jadranka Svirčić, OIB 71616377641</item>
      <item>51. Perica Šarić, OIB 29293868352</item>
      <item>52. Mario Šuperba, OIB 29638747290</item>
      <item>53. Krešimir Loffler, OIB 93986888774</item>
      <item>54. Kristina Behtan, OIB </item>
      <item>55. Snježana Bakran, OIB 35374129674</item>
      <item>56. Danijela Frančić, OIB 44973410322</item>
      <item>57. Nives Gerenčer, OIB 60185202321</item>
      <item>58. Natalija Herman, OIB 99700303319</item>
      <item>59. Branka Kolac, OIB 33596323687</item>
      <item>60. Josip Labazan, OIB 21192864979</item>
      <item>61. Slađana Lesjak, OIB 70104536720</item>
      <item>62. Sandra Mislović, OIB 43944122813</item>
      <item>63. Draženka Sobočan, OIB </item>
      <item>64. Marina Šimek, OIB 20435397641</item>
      <item>65. Marko Trojok, OIB 98023919165</item>
      <item>66. Tomislav Volf, OIB 16251663522</item>
      <item>67. Vanja Žižek, OIB 00122728377</item>
      <item>68. Alenka Bilić, OIB 12386032769</item>
      <item>69. Moris Bolković, OIB 99497381506</item>
      <item>70. Franka Bucić, OIB 59533335171</item>
      <item>71. Zlatko German, OIB 40185730303</item>
      <item>72. Sandra Kolić, OIB 55395915057</item>
      <item>73. Sabina Komparić, OIB 90708921779</item>
      <item>74. Meri Marasović, OIB 02684557197</item>
      <item>75. Davorin Matić, OIB </item>
      <item>76. Sonja Miškulin, OIB 67205638105</item>
      <item>77. Tibor Radin, OIB 87457312290</item>
      <item>78. Jasminka Radoš, OIB 54165570304</item>
      <item>79. Sanja Teković, OIB 95907822649</item>
      <item>80. Drago Vrkljan, OIB 66705962769</item>
      <item>81. Saša Kirin, OIB 76375401635</item>
      <item>82. Ninoslav Dravinac, OIB 79670805305</item>
      <item>83. Josip Fruk, OIB 70612460740</item>
      <item>84. Ivica Kirin, OIB 46629735336</item>
      <item>85. Manda Badenić, OIB 93913616332</item>
      <item>86. Marina Jurić, OIB 39455599855</item>
      <item>87. Biserka Bilić, OIB 29033816560</item>
      <item>88. Marina Lisjak, OIB </item>
      <item>89. Mario Marić, OIB 33816500219</item>
      <item>90. Ivana Parać, OIB 37065726946</item>
      <item>91. Jurica Špoljarec, OIB 29888459151</item>
      <item>92. Rajka Grcić, OIB 87451189688</item>
      <item>93. Zdenko Črnelić, OIB 54309214908</item>
      <item>94. Antica Klarin, OIB 96169408712</item>
      <item>95. Marija Jadrić, OIB 29049205449</item>
      <item>96. Andreja Sabol, OIB 90193203132</item>
      <item>97. Marina Rendulić Kozina, OIB 57857931007</item>
      <item>98. Mijo Ost, OIB 10727964426</item>
      <item>99. Drago Burazer, OIB 11912928051</item>
      <item>100. Miloš Pendl, OIB 93913542628</item>
      <item>101. Mario Cicak, OIB 18484723011</item>
      <item>102. Sanja Jalšovec, OIB 30255395085</item>
      <item>103. Josipa Matoša, OIB 86120213742</item>
      <item>104. Vladimira Lučić, OIB 55491110480</item>
      <item>105. Ankica Bastalić, OIB 85849205026</item>
      <item>106. Dubravka Družić Azenić, OIB 70983449222</item>
      <item>107. Renata Kovačić, OIB </item>
      <item>108. Ana-Marija Nahod, OIB 96833836239</item>
      <item>109. Valentina Ravlić, OIB 74794500883</item>
      <item>110. Ivana Zubatović, OIB 35027905346</item>
      <item>111. Ksenija Trivanović, OIB 42272574945</item>
      <item>112. Ana Rakuša, OIB 19878662154</item>
      <item>113. Sanja Šajatović, OIB 27799505889</item>
      <item>114. Ivana Kovačev, OIB 92907046538</item>
      <item>115. Željka Špadina, OIB 49768074464</item>
      <item>Agencija za osiguranje radničkih potraživanja u slučaju stečaja poslodavca, OIB 04323472109</item>
      <item>MINISTARSTVO UNUTARNJIH POSLOVA, OIB 36162371878</item>
      <item>Financijska agencija, Služba upisa, Upisničko mjesto Zagreb, OIB 85821130368</item>
      <item>Odvjetničko društvo BRLEČIĆ &amp; partneri, javno trgovačko društvo za obavljanje odvjetničkih poslova, OIB 75277763692</item>
      <item>Dijana Kelerajter, OIB 55209280932</item>
      <item>VUKIĆ, JELUŠIĆ, ŠULINA, STANKOVIĆ, JURCAN &amp; JABUKA odvjetničko društvo s ograničenom odgovornošću, OIB 01394705384</item>
      <item>MRNJAVAC društvo s ograničenom odgovornošću za trgovinu i transport, OIB 39503432286</item>
      <item>DALMARE društvo s ograničenom odgovornošću za trgovinu i usluge, OIB 35920050985</item>
      <item>OPĆINSKI SUD U NOVOM ZAGREBU, Stalna služba u Zaprešiću, OIB 79678318317</item>
    </izvorni_sadrzaj>
    <derivirana_varijabla naziv="DomainObject.Predmet.OstaliListFormatedOIB_1">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 OIB 35913314365</item>
      <item>Tomislav Orehovec, OIB 02009648274</item>
      <item>Krešo Šulj, OIB 07512281925</item>
      <item>OD Vidović &amp; Vidović</item>
      <item>PEWA d.o.o. u stečaju, OIB 39117975699</item>
      <item>Jasmina Lichtenberg, steč. uprav.</item>
      <item>MEĐIMURSKE VODE, OIB 81394716246</item>
      <item>Lidija Sitar - Novak, OIB 60937713942</item>
      <item>Rajka Grcić, OIB 87451189688</item>
      <item>GRAD RIJEKA, OIB 54382731928</item>
      <item>ZOU Knežević i drugi</item>
      <item>Dubravka Kraljić</item>
      <item>Danijela Zoroja</item>
      <item>MERKUR TRGOVINA d.d.</item>
      <item>MAMIĆ PERIĆ REBERSKI RIMAC Odvjetničko društvo, društvo s ograničenom odgovornošću, OIB 32802230502</item>
      <item>VIDOVIĆ &amp; VIDOVIĆ, odvjetničko društvo, OIB 46414052982</item>
      <item>Kruno Turković</item>
      <item>IVAN KUBANOVIĆ</item>
      <item>1. Sanja Topolovac, OIB 17828081305</item>
      <item>2. Katarina Stopić, OIB 94703442362</item>
      <item>3. Sanja Kučko, OIB 15425862399</item>
      <item>4. Ivana Brzuhalski Horvat, OIB 50477233891</item>
      <item>5. Ignac Pasanec, OIB 79941318248</item>
      <item>6. Dalibor Cetina, OIB 73880626571</item>
      <item>7. Tatjana Fanuko, OIB 54926042404</item>
      <item>8. Destri Ferčec, OIB 39938997806</item>
      <item>9. Kristian Frančula, OIB 45761795345</item>
      <item>10. Alja Kolenc Gotal, OIB 39976783875</item>
      <item>11.Tihana Pavlićević, OIB 41561020384</item>
      <item>12. Darko Kocijan, OIB 97814362165</item>
      <item>13. Dario Bajzek, OIB 25524436666</item>
      <item>14. Ivana Babić, OIB 67972693640</item>
      <item>15. Stjepan Babić, OIB 74653121129</item>
      <item>16. Blanka Baković, OIB 11411617851</item>
      <item>17. Krunoslav Baković, OIB 38645116874</item>
      <item>18. Željko Baković, OIB 81336576091</item>
      <item>19. Kristina Čižmešija, OIB 17047869769</item>
      <item>20. Blaženko Dujmenović, OIB 46532858248</item>
      <item>21. Damir Jembrih, OIB 61657373337</item>
      <item>22. Krunoslav Karagić, OIB 58289148235</item>
      <item>23. Vlasta Kezić, OIB 30386304648</item>
      <item>24. Marko Mažar, OIB 56986372324</item>
      <item>25. Željka Novak, OIB 52655461765</item>
      <item>26. Zdenkica Šarac, OIB 41089133299</item>
      <item>27. Damir Zmiša, OIB 78601511691</item>
      <item>28. Karlo Žmauc, OIB 75397611238</item>
      <item>29. Dario Papež, OIB 87554271709</item>
      <item>30. Jere Buva, OIB 19426496399</item>
      <item>31. Robert Furčić, OIB 92325681628</item>
      <item>32. Milan Grubišić, OIB 66038764118</item>
      <item>33. Ivica Gruja, OIB 54304438796</item>
      <item>34. Krešimir Kardum, OIB 26551982890</item>
      <item>35. Branka Krnić, OIB 83032193276</item>
      <item>36. Natalija Malenica, OIB </item>
      <item>37. Krešimir Matić, OIB 30408348779</item>
      <item>38. Mirjana Peran, OIB 56388151112</item>
      <item>39. Mili Reljanović, OIB 43832522963</item>
      <item>40. Diana Slavica, OIB 99631166350</item>
      <item>41. Ana Stančić, OIB 48317679304</item>
      <item>42. Damir Šarić, OIB 81308793429</item>
      <item>43. Igor Šumečki, OIB 11025003521</item>
      <item>44. Bojana Berović, OIB 53764597143</item>
      <item>45. Marijana Dubravica, OIB 60534598981</item>
      <item>46. Ivana Dujić, OIB 84954170536</item>
      <item>47. Ana Livaić, OIB </item>
      <item>48. Boris Nadoveza, OIB 81693393209</item>
      <item>49. Jagoda Radovčić, OIB 26077765854</item>
      <item>50. Jadranka Svirčić, OIB 71616377641</item>
      <item>51. Perica Šarić, OIB 29293868352</item>
      <item>52. Mario Šuperba, OIB 29638747290</item>
      <item>53. Krešimir Loffler, OIB 93986888774</item>
      <item>54. Kristina Behtan, OIB </item>
      <item>55. Snježana Bakran, OIB 35374129674</item>
      <item>56. Danijela Frančić, OIB 44973410322</item>
      <item>57. Nives Gerenčer, OIB 60185202321</item>
      <item>58. Natalija Herman, OIB 99700303319</item>
      <item>59. Branka Kolac, OIB 33596323687</item>
      <item>60. Josip Labazan, OIB 21192864979</item>
      <item>61. Slađana Lesjak, OIB 70104536720</item>
      <item>62. Sandra Mislović, OIB 43944122813</item>
      <item>63. Draženka Sobočan, OIB </item>
      <item>64. Marina Šimek, OIB 20435397641</item>
      <item>65. Marko Trojok, OIB 98023919165</item>
      <item>66. Tomislav Volf, OIB 16251663522</item>
      <item>67. Vanja Žižek, OIB 00122728377</item>
      <item>68. Alenka Bilić, OIB 12386032769</item>
      <item>69. Moris Bolković, OIB 99497381506</item>
      <item>70. Franka Bucić, OIB 59533335171</item>
      <item>71. Zlatko German, OIB 40185730303</item>
      <item>72. Sandra Kolić, OIB 55395915057</item>
      <item>73. Sabina Komparić, OIB 90708921779</item>
      <item>74. Meri Marasović, OIB 02684557197</item>
      <item>75. Davorin Matić, OIB </item>
      <item>76. Sonja Miškulin, OIB 67205638105</item>
      <item>77. Tibor Radin, OIB 87457312290</item>
      <item>78. Jasminka Radoš, OIB 54165570304</item>
      <item>79. Sanja Teković, OIB 95907822649</item>
      <item>80. Drago Vrkljan, OIB 66705962769</item>
      <item>81. Saša Kirin, OIB 76375401635</item>
      <item>82. Ninoslav Dravinac, OIB 79670805305</item>
      <item>83. Josip Fruk, OIB 70612460740</item>
      <item>84. Ivica Kirin, OIB 46629735336</item>
      <item>85. Manda Badenić, OIB 93913616332</item>
      <item>86. Marina Jurić, OIB 39455599855</item>
      <item>87. Biserka Bilić, OIB 29033816560</item>
      <item>88. Marina Lisjak, OIB </item>
      <item>89. Mario Marić, OIB 33816500219</item>
      <item>90. Ivana Parać, OIB 37065726946</item>
      <item>91. Jurica Špoljarec, OIB 29888459151</item>
      <item>92. Rajka Grcić, OIB 87451189688</item>
      <item>93. Zdenko Črnelić, OIB 54309214908</item>
      <item>94. Antica Klarin, OIB 96169408712</item>
      <item>95. Marija Jadrić, OIB 29049205449</item>
      <item>96. Andreja Sabol, OIB 90193203132</item>
      <item>97. Marina Rendulić Kozina, OIB 57857931007</item>
      <item>98. Mijo Ost, OIB 10727964426</item>
      <item>99. Drago Burazer, OIB 11912928051</item>
      <item>100. Miloš Pendl, OIB 93913542628</item>
      <item>101. Mario Cicak, OIB 18484723011</item>
      <item>102. Sanja Jalšovec, OIB 30255395085</item>
      <item>103. Josipa Matoša, OIB 86120213742</item>
      <item>104. Vladimira Lučić, OIB 55491110480</item>
      <item>105. Ankica Bastalić, OIB 85849205026</item>
      <item>106. Dubravka Družić Azenić, OIB 70983449222</item>
      <item>107. Renata Kovačić, OIB </item>
      <item>108. Ana-Marija Nahod, OIB 96833836239</item>
      <item>109. Valentina Ravlić, OIB 74794500883</item>
      <item>110. Ivana Zubatović, OIB 35027905346</item>
      <item>111. Ksenija Trivanović, OIB 42272574945</item>
      <item>112. Ana Rakuša, OIB 19878662154</item>
      <item>113. Sanja Šajatović, OIB 27799505889</item>
      <item>114. Ivana Kovačev, OIB 92907046538</item>
      <item>115. Željka Špadina, OIB 49768074464</item>
      <item>Agencija za osiguranje radničkih potraživanja u slučaju stečaja poslodavca, OIB 04323472109</item>
      <item>MINISTARSTVO UNUTARNJIH POSLOVA, OIB 36162371878</item>
      <item>Financijska agencija, Služba upisa, Upisničko mjesto Zagreb, OIB 85821130368</item>
      <item>Odvjetničko društvo BRLEČIĆ &amp; partneri, javno trgovačko društvo za obavljanje odvjetničkih poslova, OIB 75277763692</item>
      <item>Dijana Kelerajter, OIB 55209280932</item>
      <item>VUKIĆ, JELUŠIĆ, ŠULINA, STANKOVIĆ, JURCAN &amp; JABUKA odvjetničko društvo s ograničenom odgovornošću, OIB 01394705384</item>
      <item>MRNJAVAC društvo s ograničenom odgovornošću za trgovinu i transport, OIB 39503432286</item>
      <item>DALMARE društvo s ograničenom odgovornošću za trgovinu i usluge, OIB 35920050985</item>
      <item>OPĆINSKI SUD U NOVOM ZAGREBU, Stalna služba u Zaprešiću, OIB 79678318317</item>
    </derivirana_varijabla>
  </DomainObject.Predmet.OstaliListFormatedOIB>
  <DomainObject.Predmet.OstaliListFormatedWithAdress>
    <izvorni_sadrzaj>
      <item>RH, MF, Porezna uprava, Av. Dubrovnik 32, 10000 Zagreb</item>
      <item>RH, Ministarstvo pravosuđa, Ul. grada Vukovara 49, 10000 Zagreb</item>
      <item>Županijsko državno odvjetništvo u Zagrebu</item>
      <item>Općinski sud u Zadru, zemljišno-knjižni odjel, x, 23000 Zadar</item>
      <item>Općinski građanski sud u Zagrebu, Stalna služba u Sesvetama</item>
      <item>Općinski građanski sud u Zagrebu, Stalna služba u Sesvetama, Zagrebačka 22, 10360 Sesvete</item>
      <item>Odvjetničko društvo Leko i partneri društvo s ograničenom odgovornošću, Domagojeva 18, Zagreb</item>
      <item>Tomislav Orehovec, Ulica Tadije Smičiklasa 18, 10000 Zagreb</item>
      <item>Krešo Šulj, Ulica Ivana Žbulja 15, 40320 Sveta Marija</item>
      <item>OD Vidović &amp; Vidović, Kratka 2/I, 42000 Varaždin</item>
      <item>PEWA d.o.o. u stečaju, Ravenska 8, 52100 Pula</item>
      <item>Jasmina Lichtenberg, steč. uprav., Ravenska 8, 52100 Pula</item>
      <item>MEĐIMURSKE VODE, Matice hrvatske 10, 40000 Čakovec</item>
      <item>Lidija Sitar - Novak, Frankopanska 49, 40315 Mursko Središće</item>
      <item>Rajka Grcić, Ul. Ladislava Šabana 30, 10360 Sesvete</item>
      <item>GRAD RIJEKA, Korzo 16, 51000 Rijeka</item>
      <item>ZOU Knežević i drugi, Ribarska 4, 51000 Rijeka</item>
      <item>Dubravka Kraljić, Sajmišna 2, 40000 Mala Subotica</item>
      <item>Danijela Zoroja, Ludbreška 4, 42202 Štefanec</item>
      <item>MERKUR TRGOVINA d.d., Cesta na Okroglo 7, 4202 Naklo</item>
      <item>MAMIĆ PERIĆ REBERSKI RIMAC Odvjetničko društvo, društvo s ograničenom odgovornošću, Radnička cesta 80, 10000 Zagreb</item>
      <item>VIDOVIĆ &amp; VIDOVIĆ, odvjetničko društvo, Kratka ulica 2/I, 42000 Varaždin</item>
      <item>Kruno Turković, Mostečka 16, 42204 Turčin</item>
      <item>IVAN KUBANOVIĆ, Gandhijeva 7, 10000 Zagreb</item>
      <item>1. Sanja Topolovac, Jasenovačka Ulica 16, 10000 Zagreb</item>
      <item>2. Katarina Stopić, Ulica Roberta Močiljanina 5, 10000 Zagreb</item>
      <item>3. Sanja Kučko, Podjezerska Ulica 10, 10362 Planina Gornja</item>
      <item>4. Ivana Brzuhalski Horvat, Kolodvorska Ulica 3, 40000 Čakovec</item>
      <item>5. Ignac Pasanec, Ulica Hrvatskog Proljeća 43, 10000 Zagreb</item>
      <item>6. Dalibor Cetina, Ulica Monte Paradiso 30, 52100 Pula</item>
      <item>7. Tatjana Fanuko, Bunarska Cesta 13, 52100 Pula</item>
      <item>8. Destri Ferčec, Vintijan 59, 52100 Vintijan</item>
      <item>9. Kristian Frančula, Ul. Bože Gumpca 32, 52100 Pula</item>
      <item>10. Alja Kolenc Gotal, Paduljski Put 19, 52100 Pula</item>
      <item>11.Tihana Pavlićević, Carlijeva Ulica 39, 52100 Pula</item>
      <item>12. Darko Kocijan, Savska Ulica 25, 10361 Sop</item>
      <item>13. Dario Bajzek, Ulica Ivana Pl. Zajca 15, 40000 Čakovec</item>
      <item>14. Ivana Babić, Ulica Jakova Gotovca 5, 10360 Sesvete</item>
      <item>15. Stjepan Babić, Sesvetska Ulica 37, 10362 Planina Gornja</item>
      <item>16. Blanka Baković, Stjepana Horvatića 1, 10360 Ivanja Reka</item>
      <item>17. Krunoslav Baković, Cvjetna Ulica 8, 10362 Paruževina</item>
      <item>18. Željko Baković, Ulica Josipa Kozarca 100, 44322 Lipovljani</item>
      <item>19. Kristina Čižmešija, Ćirilometodska Ulica 22, 10430 Samobor</item>
      <item>20. Blaženko Dujmenović, Vinogradska Ulica 13, 44000 Sisak</item>
      <item>21. Damir Jembrih, Mrnjaki 3, 10000 Zagreb</item>
      <item>22. Krunoslav Karagić, Omladinska Ulica 10, 10431 Brezje</item>
      <item>23. Vlasta Kezić, Ulica Naste Rojc 8, 10360 Sesvete</item>
      <item>24. Marko Mažar, Ulica Svetog Martina 12, 10361 Cerje</item>
      <item>25. Željka Novak, Selnica Psarjevačka 4, 10380 Selnica Psarjevačka</item>
      <item>26. Zdenkica Šarac, Gornjopoljska Ulica 18, 10360 Sesvete</item>
      <item>27. Damir Zmiša, Donja Drenova 8, 10382 Donja Drenova</item>
      <item>28. Karlo Žmauc, Ulica Slavoljuba Bulvana 20, 10000 Zagreb</item>
      <item>29. Dario Papež, Ulica Varoš 8, 44317 Stružec</item>
      <item>30. Jere Buva, Grubišići 70, 22000 Bilice</item>
      <item>31. Robert Furčić, Put Tanaje 3, 22000 Šibenik</item>
      <item>32. Milan Grubišić, Trg Andrije Hebranga 8, 22000 Šibenik</item>
      <item>33. Ivica Gruja, Ivana Meštrovića 26, 22000 Šibenik</item>
      <item>34. Krešimir Kardum, Istarska Ulica 56, 22000 Šibenik</item>
      <item>35. Branka Krnić, Gornji Krnići 25, 22221 Konjevrate</item>
      <item>36. Natalija Malenica, Cesta Šibenik-Perković 20, 22000 Danilo Biranj</item>
      <item>37. Krešimir Matić, Kornatska 58, 22000 Šibenik</item>
      <item>38. Mirjana Peran, Donja Grebaštica 30, 22000 Grebaštica</item>
      <item>39. Mili Reljanović, Put 1. Šibenskog Partiz.odreda 28, 22000 Šibenik</item>
      <item>40. Diana Slavica, Slavice 19, 22000 Bilice</item>
      <item>41. Ana Stančić, Ul.8.udarne Dalmat.brigade 24, 22000 Šibenik</item>
      <item>42. Damir Šarić, Trtarska 15 A, 22000 Šibenik</item>
      <item>43. Igor Šumečki, Bana Josipa Jelačića 13 F, 22000 Šibenik</item>
      <item>44. Bojana Berović, Jasenovo 23, 22000 Žaborić</item>
      <item>45. Marijana Dubravica, Stankovci 32, 23422 Stankovci</item>
      <item>46. Ivana Dujić, Prokljanska 55, 22000 Šibenik</item>
      <item>47. Ana Livaić, Ante Španje 36A, 22211 Vodice</item>
      <item>48. Boris Nadoveza, Ivana Meštrovića 62, 22000 Šibenik</item>
      <item>49. Jagoda Radovčić, Zadarska 32, 22000 Šibenik</item>
      <item>50. Jadranka Svirčić, Rešačka 8, 22000 Brodarica</item>
      <item>51. Perica Šarić, Grubišići 75, 22000 Bilice</item>
      <item>52. Mario Šuperba, Cesta Šibenik-split 82, 22000 Donje Polje</item>
      <item>53. Krešimir Loffler, Selčinska Ulica 28 A, 10360 Sesvete</item>
      <item>54. Kristina Behtan, Suhodol Zelinski 18A, 10382 Donja Zelina</item>
      <item>55. Snježana Bakran, Ulica Stjepana Radića 11, 10382 Donja Zelina</item>
      <item>56. Danijela Frančić, Ulica Nikole Tesle 12, 40000 Štefanec</item>
      <item>57. Nives Gerenčer, Ulica Ivana Pl. Zajca 33, 40000 Čakovec</item>
      <item>58. Natalija Herman, Vučetinec 173, 40000 Vučetinec</item>
      <item>59. Branka Kolac, Valenta Morandinija 3, 40000 Čakovec</item>
      <item>60. Josip Labazan, Ulica Antuna Mihanovića 2 A, 40000 Pribislavec</item>
      <item>61. Slađana Lesjak, Ulica Otona Župančića 5, 40000 Čakovec</item>
      <item>62. Sandra Mislović, Ulica Domovinskih Žrtava 28, 40000 Čakovec</item>
      <item>63. Draženka Sobočan, Ivana Plemenitog Zajca 45, 40000 Čakovec</item>
      <item>64. Marina Šimek, Varaždinska Ulica 69, 42242 Tužno</item>
      <item>65. Marko Trojok, Slakovec 84, 40000 Slakovec</item>
      <item>66. Tomislav Volf, Kalnička 29, 40000 Čakovec</item>
      <item>67. Vanja Žižek, Ulica Dr. Vlatka Mačeka 33, 40000 Čakovec</item>
      <item>68. Alenka Bilić, Ulica Borik 27, 52100 Pula</item>
      <item>69. Moris Bolković, Dalmatinska 57, 52207 Rakalj</item>
      <item>70. Franka Bucić, Osječka Ulica 22, 52100 Pula</item>
      <item>71. Zlatko German, Studenčeva Ulica 26, 52100 Pula</item>
      <item>72. Sandra Kolić, Glavani 29, 52207 Glavani</item>
      <item>73. Sabina Komparić, Palisina Ulica 13, 52100 Pula</item>
      <item>74. Meri Marasović, Osječka 11, 52100 Pula</item>
      <item>75. Davorin Matić, Pineta 23A, 52100 Valbandon</item>
      <item>76. Sonja Miškulin, Ulica Velog Jože 6, 52100 Pula</item>
      <item>77. Tibor Radin, Kvart Mimoza 3, 52100 Valbandon</item>
      <item>78. Jasminka Radoš, Ulica Velog Jože 10, 52100 Pula</item>
      <item>79. Sanja Teković, Mate Balote 47, 52207 Rakalj</item>
      <item>80. Drago Vrkljan, Kučine 23, 52100 Vinkuran</item>
      <item>81. Saša Kirin, POLJANICA 88 D (ranije: PEŠĆENICA, KOLODVORSKA, 88 D), 44272 Pešćenica</item>
      <item>82. Ninoslav Dravinac, Ivanjorečka Cesta 112, 10360 Ivanja Reka</item>
      <item>83. Josip Fruk, Bosna 8, 10380 Bosna</item>
      <item>84. Ivica Kirin, Poljanica 88 D, 44272 Pešćenica</item>
      <item>85. Manda Badenić, Kanarinska Ulica 74, 10000 Zagreb</item>
      <item>86. Marina Jurić, Podotočje Gornje 53/2, 10410 Gornje Podotočje</item>
      <item>87. Biserka Bilić, Ulica Hrvatskog Proljeća 26, 10000 Zagreb</item>
      <item>88. Marina Lisjak, Mije Silobod Bolšića 4, 10000 Zagreb</item>
      <item>89. Mario Marić, Ulica Hrvatskog Proljeća 40, 10000 Zagreb</item>
      <item>90. Ivana Parać, Sobolski Put 5, 10000 Zagreb</item>
      <item>91. Jurica Špoljarec, Špoljarci 3, 10000 Zagreb</item>
      <item>92. Rajka Grcić, Ulica Ladislava Šabana 30, 10360 Sesvete</item>
      <item>93. Zdenko Črnelić, Kraljevec Na Sutli 2, 49294 Kraljevec Na Sutli</item>
      <item>94. Antica Klarin, Ulica Stjepana Radića 42 A, 23000 Zadar</item>
      <item>95. Marija Jadrić, Riječka 1 A, 22213 Pirovac</item>
      <item>96. Andreja Sabol, Ulica Milke Trnine 17, 40000 Čakovec</item>
      <item>97. Marina Rendulić Kozina, Maksimirsko Naselje Ii. 4, 10000 Zagreb</item>
      <item>98. Mijo Ost, Sesvetska c. 16, 10360 Sesvete</item>
      <item>99. Drago Burazer, Ulica Vida Došena 24, 10000 Zagreb</item>
      <item>100. Miloš Pendl, Ulica Ljerke Šram 2, 10000 Zagreb</item>
      <item>101. Mario Cicak, Franje Puđaka 28/1, 10360 Sesvete</item>
      <item>102. Sanja Jalšovec, Radnička 74, 40000 Savska Ves</item>
      <item>103. Josipa Matoša, Zasadbreg 188 A, 40000 Zasadbreg</item>
      <item>104. Vladimira Lučić, Ulica Matije Gupca 50, 10290 Zaprešić</item>
      <item>105. Ankica Bastalić, Bastalićeva Ulica Ii. 2, 10363 Moravče</item>
      <item>106. Dubravka Družić Azenić, Rebro 36/18, 10360 Sesvete</item>
      <item>107. Renata Kovačić, Matije Gupca 36, 10380 Sveti Ivan Zelina</item>
      <item>108. Ana-Marija Nahod, Lička Ulica 4, 10360 Soblinec</item>
      <item>109. Valentina Ravlić, I. Odvojak Josipa Barberića 4, 10361 Čista Mlaka</item>
      <item>110. Ivana Zubatović, Ulica Slavka Tomerlina 12 A, 10360 Sesvete</item>
      <item>111. Ksenija Trivanović, Ulica Hrvatskog Preporoda 67 B, 10370 Dugo Selo</item>
      <item>112. Ana Rakuša, Vučetićev Prilaz 3, 10000 Zagreb</item>
      <item>113. Sanja Šajatović, Ližnjan 25, 52204 Ližnjan</item>
      <item>114. Ivana Kovačev, Požeška 6, 21000 Split</item>
      <item>115. Željka Špadina, Vlašić 51, 22240 Dubrava Kod Tisna</item>
      <item>Agencija za osiguranje radničkih potraživanja u slučaju stečaja poslodavca, Frankopanska 11, 10000 Zagreb</item>
      <item>MINISTARSTVO UNUTARNJIH POSLOVA, Heinzelova 98, 10000 Zagreb</item>
      <item>Financijska agencija, Služba upisa, Upisničko mjesto Zagreb, Šoštarićeva 2, 10000 Zagreb</item>
      <item>Odvjetničko društvo BRLEČIĆ &amp; partneri, javno trgovačko društvo za obavljanje odvjetničkih poslova, Optujska ulica 25/1, 42000 Varaždin</item>
      <item>Dijana Kelerajter, Ulica Franje Punčeca 8a, 40000 Čakovec</item>
      <item>VUKIĆ, JELUŠIĆ, ŠULINA, STANKOVIĆ, JURCAN &amp; JABUKA odvjetničko društvo s ograničenom odgovornošću, Nikole Tesle 9, 51000 Rijeka</item>
      <item>MRNJAVAC društvo s ograničenom odgovornošću za trgovinu i transport, Frlanska cesta 3/A, 51211 Matulji</item>
      <item>DALMARE društvo s ograničenom odgovornošću za trgovinu i usluge, Velimira Škorpika 23, 22000 Šibenik</item>
      <item>OPĆINSKI SUD U NOVOM ZAGREBU, Stalna služba u Zaprešiću, Trg Žrtava fašizma 1, 10290 Zaprešić</item>
    </izvorni_sadrzaj>
    <derivirana_varijabla naziv="DomainObject.Predmet.OstaliListFormatedWithAdress_1">
      <item>RH, MF, Porezna uprava, Av. Dubrovnik 32, 10000 Zagreb</item>
      <item>RH, Ministarstvo pravosuđa, Ul. grada Vukovara 49, 10000 Zagreb</item>
      <item>Županijsko državno odvjetništvo u Zagrebu</item>
      <item>Općinski sud u Zadru, zemljišno-knjižni odjel, x, 23000 Zadar</item>
      <item>Općinski građanski sud u Zagrebu, Stalna služba u Sesvetama</item>
      <item>Općinski građanski sud u Zagrebu, Stalna služba u Sesvetama, Zagrebačka 22, 10360 Sesvete</item>
      <item>Odvjetničko društvo Leko i partneri društvo s ograničenom odgovornošću, Domagojeva 18, Zagreb</item>
      <item>Tomislav Orehovec, Ulica Tadije Smičiklasa 18, 10000 Zagreb</item>
      <item>Krešo Šulj, Ulica Ivana Žbulja 15, 40320 Sveta Marija</item>
      <item>OD Vidović &amp; Vidović, Kratka 2/I, 42000 Varaždin</item>
      <item>PEWA d.o.o. u stečaju, Ravenska 8, 52100 Pula</item>
      <item>Jasmina Lichtenberg, steč. uprav., Ravenska 8, 52100 Pula</item>
      <item>MEĐIMURSKE VODE, Matice hrvatske 10, 40000 Čakovec</item>
      <item>Lidija Sitar - Novak, Frankopanska 49, 40315 Mursko Središće</item>
      <item>Rajka Grcić, Ul. Ladislava Šabana 30, 10360 Sesvete</item>
      <item>GRAD RIJEKA, Korzo 16, 51000 Rijeka</item>
      <item>ZOU Knežević i drugi, Ribarska 4, 51000 Rijeka</item>
      <item>Dubravka Kraljić, Sajmišna 2, 40000 Mala Subotica</item>
      <item>Danijela Zoroja, Ludbreška 4, 42202 Štefanec</item>
      <item>MERKUR TRGOVINA d.d., Cesta na Okroglo 7, 4202 Naklo</item>
      <item>MAMIĆ PERIĆ REBERSKI RIMAC Odvjetničko društvo, društvo s ograničenom odgovornošću, Radnička cesta 80, 10000 Zagreb</item>
      <item>VIDOVIĆ &amp; VIDOVIĆ, odvjetničko društvo, Kratka ulica 2/I, 42000 Varaždin</item>
      <item>Kruno Turković, Mostečka 16, 42204 Turčin</item>
      <item>IVAN KUBANOVIĆ, Gandhijeva 7, 10000 Zagreb</item>
      <item>1. Sanja Topolovac, Jasenovačka Ulica 16, 10000 Zagreb</item>
      <item>2. Katarina Stopić, Ulica Roberta Močiljanina 5, 10000 Zagreb</item>
      <item>3. Sanja Kučko, Podjezerska Ulica 10, 10362 Planina Gornja</item>
      <item>4. Ivana Brzuhalski Horvat, Kolodvorska Ulica 3, 40000 Čakovec</item>
      <item>5. Ignac Pasanec, Ulica Hrvatskog Proljeća 43, 10000 Zagreb</item>
      <item>6. Dalibor Cetina, Ulica Monte Paradiso 30, 52100 Pula</item>
      <item>7. Tatjana Fanuko, Bunarska Cesta 13, 52100 Pula</item>
      <item>8. Destri Ferčec, Vintijan 59, 52100 Vintijan</item>
      <item>9. Kristian Frančula, Ul. Bože Gumpca 32, 52100 Pula</item>
      <item>10. Alja Kolenc Gotal, Paduljski Put 19, 52100 Pula</item>
      <item>11.Tihana Pavlićević, Carlijeva Ulica 39, 52100 Pula</item>
      <item>12. Darko Kocijan, Savska Ulica 25, 10361 Sop</item>
      <item>13. Dario Bajzek, Ulica Ivana Pl. Zajca 15, 40000 Čakovec</item>
      <item>14. Ivana Babić, Ulica Jakova Gotovca 5, 10360 Sesvete</item>
      <item>15. Stjepan Babić, Sesvetska Ulica 37, 10362 Planina Gornja</item>
      <item>16. Blanka Baković, Stjepana Horvatića 1, 10360 Ivanja Reka</item>
      <item>17. Krunoslav Baković, Cvjetna Ulica 8, 10362 Paruževina</item>
      <item>18. Željko Baković, Ulica Josipa Kozarca 100, 44322 Lipovljani</item>
      <item>19. Kristina Čižmešija, Ćirilometodska Ulica 22, 10430 Samobor</item>
      <item>20. Blaženko Dujmenović, Vinogradska Ulica 13, 44000 Sisak</item>
      <item>21. Damir Jembrih, Mrnjaki 3, 10000 Zagreb</item>
      <item>22. Krunoslav Karagić, Omladinska Ulica 10, 10431 Brezje</item>
      <item>23. Vlasta Kezić, Ulica Naste Rojc 8, 10360 Sesvete</item>
      <item>24. Marko Mažar, Ulica Svetog Martina 12, 10361 Cerje</item>
      <item>25. Željka Novak, Selnica Psarjevačka 4, 10380 Selnica Psarjevačka</item>
      <item>26. Zdenkica Šarac, Gornjopoljska Ulica 18, 10360 Sesvete</item>
      <item>27. Damir Zmiša, Donja Drenova 8, 10382 Donja Drenova</item>
      <item>28. Karlo Žmauc, Ulica Slavoljuba Bulvana 20, 10000 Zagreb</item>
      <item>29. Dario Papež, Ulica Varoš 8, 44317 Stružec</item>
      <item>30. Jere Buva, Grubišići 70, 22000 Bilice</item>
      <item>31. Robert Furčić, Put Tanaje 3, 22000 Šibenik</item>
      <item>32. Milan Grubišić, Trg Andrije Hebranga 8, 22000 Šibenik</item>
      <item>33. Ivica Gruja, Ivana Meštrovića 26, 22000 Šibenik</item>
      <item>34. Krešimir Kardum, Istarska Ulica 56, 22000 Šibenik</item>
      <item>35. Branka Krnić, Gornji Krnići 25, 22221 Konjevrate</item>
      <item>36. Natalija Malenica, Cesta Šibenik-Perković 20, 22000 Danilo Biranj</item>
      <item>37. Krešimir Matić, Kornatska 58, 22000 Šibenik</item>
      <item>38. Mirjana Peran, Donja Grebaštica 30, 22000 Grebaštica</item>
      <item>39. Mili Reljanović, Put 1. Šibenskog Partiz.odreda 28, 22000 Šibenik</item>
      <item>40. Diana Slavica, Slavice 19, 22000 Bilice</item>
      <item>41. Ana Stančić, Ul.8.udarne Dalmat.brigade 24, 22000 Šibenik</item>
      <item>42. Damir Šarić, Trtarska 15 A, 22000 Šibenik</item>
      <item>43. Igor Šumečki, Bana Josipa Jelačića 13 F, 22000 Šibenik</item>
      <item>44. Bojana Berović, Jasenovo 23, 22000 Žaborić</item>
      <item>45. Marijana Dubravica, Stankovci 32, 23422 Stankovci</item>
      <item>46. Ivana Dujić, Prokljanska 55, 22000 Šibenik</item>
      <item>47. Ana Livaić, Ante Španje 36A, 22211 Vodice</item>
      <item>48. Boris Nadoveza, Ivana Meštrovića 62, 22000 Šibenik</item>
      <item>49. Jagoda Radovčić, Zadarska 32, 22000 Šibenik</item>
      <item>50. Jadranka Svirčić, Rešačka 8, 22000 Brodarica</item>
      <item>51. Perica Šarić, Grubišići 75, 22000 Bilice</item>
      <item>52. Mario Šuperba, Cesta Šibenik-split 82, 22000 Donje Polje</item>
      <item>53. Krešimir Loffler, Selčinska Ulica 28 A, 10360 Sesvete</item>
      <item>54. Kristina Behtan, Suhodol Zelinski 18A, 10382 Donja Zelina</item>
      <item>55. Snježana Bakran, Ulica Stjepana Radića 11, 10382 Donja Zelina</item>
      <item>56. Danijela Frančić, Ulica Nikole Tesle 12, 40000 Štefanec</item>
      <item>57. Nives Gerenčer, Ulica Ivana Pl. Zajca 33, 40000 Čakovec</item>
      <item>58. Natalija Herman, Vučetinec 173, 40000 Vučetinec</item>
      <item>59. Branka Kolac, Valenta Morandinija 3, 40000 Čakovec</item>
      <item>60. Josip Labazan, Ulica Antuna Mihanovića 2 A, 40000 Pribislavec</item>
      <item>61. Slađana Lesjak, Ulica Otona Župančića 5, 40000 Čakovec</item>
      <item>62. Sandra Mislović, Ulica Domovinskih Žrtava 28, 40000 Čakovec</item>
      <item>63. Draženka Sobočan, Ivana Plemenitog Zajca 45, 40000 Čakovec</item>
      <item>64. Marina Šimek, Varaždinska Ulica 69, 42242 Tužno</item>
      <item>65. Marko Trojok, Slakovec 84, 40000 Slakovec</item>
      <item>66. Tomislav Volf, Kalnička 29, 40000 Čakovec</item>
      <item>67. Vanja Žižek, Ulica Dr. Vlatka Mačeka 33, 40000 Čakovec</item>
      <item>68. Alenka Bilić, Ulica Borik 27, 52100 Pula</item>
      <item>69. Moris Bolković, Dalmatinska 57, 52207 Rakalj</item>
      <item>70. Franka Bucić, Osječka Ulica 22, 52100 Pula</item>
      <item>71. Zlatko German, Studenčeva Ulica 26, 52100 Pula</item>
      <item>72. Sandra Kolić, Glavani 29, 52207 Glavani</item>
      <item>73. Sabina Komparić, Palisina Ulica 13, 52100 Pula</item>
      <item>74. Meri Marasović, Osječka 11, 52100 Pula</item>
      <item>75. Davorin Matić, Pineta 23A, 52100 Valbandon</item>
      <item>76. Sonja Miškulin, Ulica Velog Jože 6, 52100 Pula</item>
      <item>77. Tibor Radin, Kvart Mimoza 3, 52100 Valbandon</item>
      <item>78. Jasminka Radoš, Ulica Velog Jože 10, 52100 Pula</item>
      <item>79. Sanja Teković, Mate Balote 47, 52207 Rakalj</item>
      <item>80. Drago Vrkljan, Kučine 23, 52100 Vinkuran</item>
      <item>81. Saša Kirin, POLJANICA 88 D (ranije: PEŠĆENICA, KOLODVORSKA, 88 D), 44272 Pešćenica</item>
      <item>82. Ninoslav Dravinac, Ivanjorečka Cesta 112, 10360 Ivanja Reka</item>
      <item>83. Josip Fruk, Bosna 8, 10380 Bosna</item>
      <item>84. Ivica Kirin, Poljanica 88 D, 44272 Pešćenica</item>
      <item>85. Manda Badenić, Kanarinska Ulica 74, 10000 Zagreb</item>
      <item>86. Marina Jurić, Podotočje Gornje 53/2, 10410 Gornje Podotočje</item>
      <item>87. Biserka Bilić, Ulica Hrvatskog Proljeća 26, 10000 Zagreb</item>
      <item>88. Marina Lisjak, Mije Silobod Bolšića 4, 10000 Zagreb</item>
      <item>89. Mario Marić, Ulica Hrvatskog Proljeća 40, 10000 Zagreb</item>
      <item>90. Ivana Parać, Sobolski Put 5, 10000 Zagreb</item>
      <item>91. Jurica Špoljarec, Špoljarci 3, 10000 Zagreb</item>
      <item>92. Rajka Grcić, Ulica Ladislava Šabana 30, 10360 Sesvete</item>
      <item>93. Zdenko Črnelić, Kraljevec Na Sutli 2, 49294 Kraljevec Na Sutli</item>
      <item>94. Antica Klarin, Ulica Stjepana Radića 42 A, 23000 Zadar</item>
      <item>95. Marija Jadrić, Riječka 1 A, 22213 Pirovac</item>
      <item>96. Andreja Sabol, Ulica Milke Trnine 17, 40000 Čakovec</item>
      <item>97. Marina Rendulić Kozina, Maksimirsko Naselje Ii. 4, 10000 Zagreb</item>
      <item>98. Mijo Ost, Sesvetska c. 16, 10360 Sesvete</item>
      <item>99. Drago Burazer, Ulica Vida Došena 24, 10000 Zagreb</item>
      <item>100. Miloš Pendl, Ulica Ljerke Šram 2, 10000 Zagreb</item>
      <item>101. Mario Cicak, Franje Puđaka 28/1, 10360 Sesvete</item>
      <item>102. Sanja Jalšovec, Radnička 74, 40000 Savska Ves</item>
      <item>103. Josipa Matoša, Zasadbreg 188 A, 40000 Zasadbreg</item>
      <item>104. Vladimira Lučić, Ulica Matije Gupca 50, 10290 Zaprešić</item>
      <item>105. Ankica Bastalić, Bastalićeva Ulica Ii. 2, 10363 Moravče</item>
      <item>106. Dubravka Družić Azenić, Rebro 36/18, 10360 Sesvete</item>
      <item>107. Renata Kovačić, Matije Gupca 36, 10380 Sveti Ivan Zelina</item>
      <item>108. Ana-Marija Nahod, Lička Ulica 4, 10360 Soblinec</item>
      <item>109. Valentina Ravlić, I. Odvojak Josipa Barberića 4, 10361 Čista Mlaka</item>
      <item>110. Ivana Zubatović, Ulica Slavka Tomerlina 12 A, 10360 Sesvete</item>
      <item>111. Ksenija Trivanović, Ulica Hrvatskog Preporoda 67 B, 10370 Dugo Selo</item>
      <item>112. Ana Rakuša, Vučetićev Prilaz 3, 10000 Zagreb</item>
      <item>113. Sanja Šajatović, Ližnjan 25, 52204 Ližnjan</item>
      <item>114. Ivana Kovačev, Požeška 6, 21000 Split</item>
      <item>115. Željka Špadina, Vlašić 51, 22240 Dubrava Kod Tisna</item>
      <item>Agencija za osiguranje radničkih potraživanja u slučaju stečaja poslodavca, Frankopanska 11, 10000 Zagreb</item>
      <item>MINISTARSTVO UNUTARNJIH POSLOVA, Heinzelova 98, 10000 Zagreb</item>
      <item>Financijska agencija, Služba upisa, Upisničko mjesto Zagreb, Šoštarićeva 2, 10000 Zagreb</item>
      <item>Odvjetničko društvo BRLEČIĆ &amp; partneri, javno trgovačko društvo za obavljanje odvjetničkih poslova, Optujska ulica 25/1, 42000 Varaždin</item>
      <item>Dijana Kelerajter, Ulica Franje Punčeca 8a, 40000 Čakovec</item>
      <item>VUKIĆ, JELUŠIĆ, ŠULINA, STANKOVIĆ, JURCAN &amp; JABUKA odvjetničko društvo s ograničenom odgovornošću, Nikole Tesle 9, 51000 Rijeka</item>
      <item>MRNJAVAC društvo s ograničenom odgovornošću za trgovinu i transport, Frlanska cesta 3/A, 51211 Matulji</item>
      <item>DALMARE društvo s ograničenom odgovornošću za trgovinu i usluge, Velimira Škorpika 23, 22000 Šibenik</item>
      <item>OPĆINSKI SUD U NOVOM ZAGREBU, Stalna služba u Zaprešiću, Trg Žrtava fašizma 1, 10290 Zaprešić</item>
    </derivirana_varijabla>
  </DomainObject.Predmet.OstaliListFormatedWithAdress>
  <DomainObject.Predmet.OstaliListFormatedWithAdressOIB>
    <izvorni_sadrzaj>
      <item>RH, MF, Porezna uprava, Av. Dubrovnik 32, 10000 Zagreb</item>
      <item>RH, Ministarstvo pravosuđa, Ul. grada Vukovara 49, 10000 Zagreb</item>
      <item>Županijsko državno odvjetništvo u Zagrebu</item>
      <item>Općinski sud u Zadru, zemljišno-knjižni odjel, x, 23000 Zadar</item>
      <item>Općinski građanski sud u Zagrebu, Stalna služba u Sesvetama</item>
      <item>Općinski građanski sud u Zagrebu, Stalna služba u Sesvetama, Zagrebačka 22, 10360 Sesvete</item>
      <item>Odvjetničko društvo Leko i partneri društvo s ograničenom odgovornošću, OIB 35913314365, Domagojeva 18, Zagreb</item>
      <item>Tomislav Orehovec, OIB 02009648274, Ulica Tadije Smičiklasa 18, 10000 Zagreb</item>
      <item>Krešo Šulj, OIB 07512281925, Ulica Ivana Žbulja 15, 40320 Sveta Marija</item>
      <item>OD Vidović &amp; Vidović, Kratka 2/I, 42000 Varaždin</item>
      <item>PEWA d.o.o. u stečaju, OIB 39117975699, Ravenska 8, 52100 Pula</item>
      <item>Jasmina Lichtenberg, steč. uprav., Ravenska 8, 52100 Pula</item>
      <item>MEĐIMURSKE VODE, OIB 81394716246, Matice hrvatske 10, 40000 Čakovec</item>
      <item>Lidija Sitar - Novak, OIB 60937713942, Frankopanska 49, 40315 Mursko Središće</item>
      <item>Rajka Grcić, OIB 87451189688, Ul. Ladislava Šabana 30, 10360 Sesvete</item>
      <item>GRAD RIJEKA, OIB 54382731928, Korzo 16, 51000 Rijeka</item>
      <item>ZOU Knežević i drugi, Ribarska 4, 51000 Rijeka</item>
      <item>Dubravka Kraljić, Sajmišna 2, 40000 Mala Subotica</item>
      <item>Danijela Zoroja, Ludbreška 4, 42202 Štefanec</item>
      <item>MERKUR TRGOVINA d.d., Cesta na Okroglo 7, 4202 Naklo</item>
      <item>MAMIĆ PERIĆ REBERSKI RIMAC Odvjetničko društvo, društvo s ograničenom odgovornošću, OIB 32802230502, Radnička cesta 80, 10000 Zagreb</item>
      <item>VIDOVIĆ &amp; VIDOVIĆ, odvjetničko društvo, OIB 46414052982, Kratka ulica 2/I, 42000 Varaždin</item>
      <item>Kruno Turković, Mostečka 16, 42204 Turčin</item>
      <item>IVAN KUBANOVIĆ, Gandhijeva 7, 10000 Zagreb</item>
      <item>1. Sanja Topolovac, OIB 17828081305, Jasenovačka Ulica 16, 10000 Zagreb</item>
      <item>2. Katarina Stopić, OIB 94703442362, Ulica Roberta Močiljanina 5, 10000 Zagreb</item>
      <item>3. Sanja Kučko, OIB 15425862399, Podjezerska Ulica 10, 10362 Planina Gornja</item>
      <item>4. Ivana Brzuhalski Horvat, OIB 50477233891, Kolodvorska Ulica 3, 40000 Čakovec</item>
      <item>5. Ignac Pasanec, OIB 79941318248, Ulica Hrvatskog Proljeća 43, 10000 Zagreb</item>
      <item>6. Dalibor Cetina, OIB 73880626571, Ulica Monte Paradiso 30, 52100 Pula</item>
      <item>7. Tatjana Fanuko, OIB 54926042404, Bunarska Cesta 13, 52100 Pula</item>
      <item>8. Destri Ferčec, OIB 39938997806, Vintijan 59, 52100 Vintijan</item>
      <item>9. Kristian Frančula, OIB 45761795345, Ul. Bože Gumpca 32, 52100 Pula</item>
      <item>10. Alja Kolenc Gotal, OIB 39976783875, Paduljski Put 19, 52100 Pula</item>
      <item>11.Tihana Pavlićević, OIB 41561020384, Carlijeva Ulica 39, 52100 Pula</item>
      <item>12. Darko Kocijan, OIB 97814362165, Savska Ulica 25, 10361 Sop</item>
      <item>13. Dario Bajzek, OIB 25524436666, Ulica Ivana Pl. Zajca 15, 40000 Čakovec</item>
      <item>14. Ivana Babić, OIB 67972693640, Ulica Jakova Gotovca 5, 10360 Sesvete</item>
      <item>15. Stjepan Babić, OIB 74653121129, Sesvetska Ulica 37, 10362 Planina Gornja</item>
      <item>16. Blanka Baković, OIB 11411617851, Stjepana Horvatića 1, 10360 Ivanja Reka</item>
      <item>17. Krunoslav Baković, OIB 38645116874, Cvjetna Ulica 8, 10362 Paruževina</item>
      <item>18. Željko Baković, OIB 81336576091, Ulica Josipa Kozarca 100, 44322 Lipovljani</item>
      <item>19. Kristina Čižmešija, OIB 17047869769, Ćirilometodska Ulica 22, 10430 Samobor</item>
      <item>20. Blaženko Dujmenović, OIB 46532858248, Vinogradska Ulica 13, 44000 Sisak</item>
      <item>21. Damir Jembrih, OIB 61657373337, Mrnjaki 3, 10000 Zagreb</item>
      <item>22. Krunoslav Karagić, OIB 58289148235, Omladinska Ulica 10, 10431 Brezje</item>
      <item>23. Vlasta Kezić, OIB 30386304648, Ulica Naste Rojc 8, 10360 Sesvete</item>
      <item>24. Marko Mažar, OIB 56986372324, Ulica Svetog Martina 12, 10361 Cerje</item>
      <item>25. Željka Novak, OIB 52655461765, Selnica Psarjevačka 4, 10380 Selnica Psarjevačka</item>
      <item>26. Zdenkica Šarac, OIB 41089133299, Gornjopoljska Ulica 18, 10360 Sesvete</item>
      <item>27. Damir Zmiša, OIB 78601511691, Donja Drenova 8, 10382 Donja Drenova</item>
      <item>28. Karlo Žmauc, OIB 75397611238, Ulica Slavoljuba Bulvana 20, 10000 Zagreb</item>
      <item>29. Dario Papež, OIB 87554271709, Ulica Varoš 8, 44317 Stružec</item>
      <item>30. Jere Buva, OIB 19426496399, Grubišići 70, 22000 Bilice</item>
      <item>31. Robert Furčić, OIB 92325681628, Put Tanaje 3, 22000 Šibenik</item>
      <item>32. Milan Grubišić, OIB 66038764118, Trg Andrije Hebranga 8, 22000 Šibenik</item>
      <item>33. Ivica Gruja, OIB 54304438796, Ivana Meštrovića 26, 22000 Šibenik</item>
      <item>34. Krešimir Kardum, OIB 26551982890, Istarska Ulica 56, 22000 Šibenik</item>
      <item>35. Branka Krnić, OIB 83032193276, Gornji Krnići 25, 22221 Konjevrate</item>
      <item>36. Natalija Malenica, OIB , Cesta Šibenik-Perković 20, 22000 Danilo Biranj</item>
      <item>37. Krešimir Matić, OIB 30408348779, Kornatska 58, 22000 Šibenik</item>
      <item>38. Mirjana Peran, OIB 56388151112, Donja Grebaštica 30, 22000 Grebaštica</item>
      <item>39. Mili Reljanović, OIB 43832522963, Put 1. Šibenskog Partiz.odreda 28, 22000 Šibenik</item>
      <item>40. Diana Slavica, OIB 99631166350, Slavice 19, 22000 Bilice</item>
      <item>41. Ana Stančić, OIB 48317679304, Ul.8.udarne Dalmat.brigade 24, 22000 Šibenik</item>
      <item>42. Damir Šarić, OIB 81308793429, Trtarska 15 A, 22000 Šibenik</item>
      <item>43. Igor Šumečki, OIB 11025003521, Bana Josipa Jelačića 13 F, 22000 Šibenik</item>
      <item>44. Bojana Berović, OIB 53764597143, Jasenovo 23, 22000 Žaborić</item>
      <item>45. Marijana Dubravica, OIB 60534598981, Stankovci 32, 23422 Stankovci</item>
      <item>46. Ivana Dujić, OIB 84954170536, Prokljanska 55, 22000 Šibenik</item>
      <item>47. Ana Livaić, OIB , Ante Španje 36A, 22211 Vodice</item>
      <item>48. Boris Nadoveza, OIB 81693393209, Ivana Meštrovića 62, 22000 Šibenik</item>
      <item>49. Jagoda Radovčić, OIB 26077765854, Zadarska 32, 22000 Šibenik</item>
      <item>50. Jadranka Svirčić, OIB 71616377641, Rešačka 8, 22000 Brodarica</item>
      <item>51. Perica Šarić, OIB 29293868352, Grubišići 75, 22000 Bilice</item>
      <item>52. Mario Šuperba, OIB 29638747290, Cesta Šibenik-split 82, 22000 Donje Polje</item>
      <item>53. Krešimir Loffler, OIB 93986888774, Selčinska Ulica 28 A, 10360 Sesvete</item>
      <item>54. Kristina Behtan, OIB , Suhodol Zelinski 18A, 10382 Donja Zelina</item>
      <item>55. Snježana Bakran, OIB 35374129674, Ulica Stjepana Radića 11, 10382 Donja Zelina</item>
      <item>56. Danijela Frančić, OIB 44973410322, Ulica Nikole Tesle 12, 40000 Štefanec</item>
      <item>57. Nives Gerenčer, OIB 60185202321, Ulica Ivana Pl. Zajca 33, 40000 Čakovec</item>
      <item>58. Natalija Herman, OIB 99700303319, Vučetinec 173, 40000 Vučetinec</item>
      <item>59. Branka Kolac, OIB 33596323687, Valenta Morandinija 3, 40000 Čakovec</item>
      <item>60. Josip Labazan, OIB 21192864979, Ulica Antuna Mihanovića 2 A, 40000 Pribislavec</item>
      <item>61. Slađana Lesjak, OIB 70104536720, Ulica Otona Župančića 5, 40000 Čakovec</item>
      <item>62. Sandra Mislović, OIB 43944122813, Ulica Domovinskih Žrtava 28, 40000 Čakovec</item>
      <item>63. Draženka Sobočan, OIB , Ivana Plemenitog Zajca 45, 40000 Čakovec</item>
      <item>64. Marina Šimek, OIB 20435397641, Varaždinska Ulica 69, 42242 Tužno</item>
      <item>65. Marko Trojok, OIB 98023919165, Slakovec 84, 40000 Slakovec</item>
      <item>66. Tomislav Volf, OIB 16251663522, Kalnička 29, 40000 Čakovec</item>
      <item>67. Vanja Žižek, OIB 00122728377, Ulica Dr. Vlatka Mačeka 33, 40000 Čakovec</item>
      <item>68. Alenka Bilić, OIB 12386032769, Ulica Borik 27, 52100 Pula</item>
      <item>69. Moris Bolković, OIB 99497381506, Dalmatinska 57, 52207 Rakalj</item>
      <item>70. Franka Bucić, OIB 59533335171, Osječka Ulica 22, 52100 Pula</item>
      <item>71. Zlatko German, OIB 40185730303, Studenčeva Ulica 26, 52100 Pula</item>
      <item>72. Sandra Kolić, OIB 55395915057, Glavani 29, 52207 Glavani</item>
      <item>73. Sabina Komparić, OIB 90708921779, Palisina Ulica 13, 52100 Pula</item>
      <item>74. Meri Marasović, OIB 02684557197, Osječka 11, 52100 Pula</item>
      <item>75. Davorin Matić, OIB , Pineta 23A, 52100 Valbandon</item>
      <item>76. Sonja Miškulin, OIB 67205638105, Ulica Velog Jože 6, 52100 Pula</item>
      <item>77. Tibor Radin, OIB 87457312290, Kvart Mimoza 3, 52100 Valbandon</item>
      <item>78. Jasminka Radoš, OIB 54165570304, Ulica Velog Jože 10, 52100 Pula</item>
      <item>79. Sanja Teković, OIB 95907822649, Mate Balote 47, 52207 Rakalj</item>
      <item>80. Drago Vrkljan, OIB 66705962769, Kučine 23, 52100 Vinkuran</item>
      <item>81. Saša Kirin, OIB 76375401635, POLJANICA 88 D (ranije: PEŠĆENICA, KOLODVORSKA, 88 D), 44272 Pešćenica</item>
      <item>82. Ninoslav Dravinac, OIB 79670805305, Ivanjorečka Cesta 112, 10360 Ivanja Reka</item>
      <item>83. Josip Fruk, OIB 70612460740, Bosna 8, 10380 Bosna</item>
      <item>84. Ivica Kirin, OIB 46629735336, Poljanica 88 D, 44272 Pešćenica</item>
      <item>85. Manda Badenić, OIB 93913616332, Kanarinska Ulica 74, 10000 Zagreb</item>
      <item>86. Marina Jurić, OIB 39455599855, Podotočje Gornje 53/2, 10410 Gornje Podotočje</item>
      <item>87. Biserka Bilić, OIB 29033816560, Ulica Hrvatskog Proljeća 26, 10000 Zagreb</item>
      <item>88. Marina Lisjak, OIB , Mije Silobod Bolšića 4, 10000 Zagreb</item>
      <item>89. Mario Marić, OIB 33816500219, Ulica Hrvatskog Proljeća 40, 10000 Zagreb</item>
      <item>90. Ivana Parać, OIB 37065726946, Sobolski Put 5, 10000 Zagreb</item>
      <item>91. Jurica Špoljarec, OIB 29888459151, Špoljarci 3, 10000 Zagreb</item>
      <item>92. Rajka Grcić, OIB 87451189688, Ulica Ladislava Šabana 30, 10360 Sesvete</item>
      <item>93. Zdenko Črnelić, OIB 54309214908, Kraljevec Na Sutli 2, 49294 Kraljevec Na Sutli</item>
      <item>94. Antica Klarin, OIB 96169408712, Ulica Stjepana Radića 42 A, 23000 Zadar</item>
      <item>95. Marija Jadrić, OIB 29049205449, Riječka 1 A, 22213 Pirovac</item>
      <item>96. Andreja Sabol, OIB 90193203132, Ulica Milke Trnine 17, 40000 Čakovec</item>
      <item>97. Marina Rendulić Kozina, OIB 57857931007, Maksimirsko Naselje Ii. 4, 10000 Zagreb</item>
      <item>98. Mijo Ost, OIB 10727964426, Sesvetska c. 16, 10360 Sesvete</item>
      <item>99. Drago Burazer, OIB 11912928051, Ulica Vida Došena 24, 10000 Zagreb</item>
      <item>100. Miloš Pendl, OIB 93913542628, Ulica Ljerke Šram 2, 10000 Zagreb</item>
      <item>101. Mario Cicak, OIB 18484723011, Franje Puđaka 28/1, 10360 Sesvete</item>
      <item>102. Sanja Jalšovec, OIB 30255395085, Radnička 74, 40000 Savska Ves</item>
      <item>103. Josipa Matoša, OIB 86120213742, Zasadbreg 188 A, 40000 Zasadbreg</item>
      <item>104. Vladimira Lučić, OIB 55491110480, Ulica Matije Gupca 50, 10290 Zaprešić</item>
      <item>105. Ankica Bastalić, OIB 85849205026, Bastalićeva Ulica Ii. 2, 10363 Moravče</item>
      <item>106. Dubravka Družić Azenić, OIB 70983449222, Rebro 36/18, 10360 Sesvete</item>
      <item>107. Renata Kovačić, OIB , Matije Gupca 36, 10380 Sveti Ivan Zelina</item>
      <item>108. Ana-Marija Nahod, OIB 96833836239, Lička Ulica 4, 10360 Soblinec</item>
      <item>109. Valentina Ravlić, OIB 74794500883, I. Odvojak Josipa Barberića 4, 10361 Čista Mlaka</item>
      <item>110. Ivana Zubatović, OIB 35027905346, Ulica Slavka Tomerlina 12 A, 10360 Sesvete</item>
      <item>111. Ksenija Trivanović, OIB 42272574945, Ulica Hrvatskog Preporoda 67 B, 10370 Dugo Selo</item>
      <item>112. Ana Rakuša, OIB 19878662154, Vučetićev Prilaz 3, 10000 Zagreb</item>
      <item>113. Sanja Šajatović, OIB 27799505889, Ližnjan 25, 52204 Ližnjan</item>
      <item>114. Ivana Kovačev, OIB 92907046538, Požeška 6, 21000 Split</item>
      <item>115. Željka Špadina, OIB 49768074464, Vlašić 51, 22240 Dubrava Kod Tisna</item>
      <item>Agencija za osiguranje radničkih potraživanja u slučaju stečaja poslodavca, OIB 04323472109, Frankopanska 11, 10000 Zagreb</item>
      <item>MINISTARSTVO UNUTARNJIH POSLOVA, OIB 36162371878, Heinzelova 98, 10000 Zagreb</item>
      <item>Financijska agencija, Služba upisa, Upisničko mjesto Zagreb, OIB 85821130368, Šoštarićeva 2, 10000 Zagreb</item>
      <item>Odvjetničko društvo BRLEČIĆ &amp; partneri, javno trgovačko društvo za obavljanje odvjetničkih poslova, OIB 75277763692, Optujska ulica 25/1, 42000 Varaždin</item>
      <item>Dijana Kelerajter, OIB 55209280932, Ulica Franje Punčeca 8a, 40000 Čakovec</item>
      <item>VUKIĆ, JELUŠIĆ, ŠULINA, STANKOVIĆ, JURCAN &amp; JABUKA odvjetničko društvo s ograničenom odgovornošću, OIB 01394705384, Nikole Tesle 9, 51000 Rijeka</item>
      <item>MRNJAVAC društvo s ograničenom odgovornošću za trgovinu i transport, OIB 39503432286, Frlanska cesta 3/A, 51211 Matulji</item>
      <item>DALMARE društvo s ograničenom odgovornošću za trgovinu i usluge, OIB 35920050985, Velimira Škorpika 23, 22000 Šibenik</item>
      <item>OPĆINSKI SUD U NOVOM ZAGREBU, Stalna služba u Zaprešiću, OIB 79678318317, Trg Žrtava fašizma 1, 10290 Zaprešić</item>
    </izvorni_sadrzaj>
    <derivirana_varijabla naziv="DomainObject.Predmet.OstaliListFormatedWithAdressOIB_1">
      <item>RH, MF, Porezna uprava, Av. Dubrovnik 32, 10000 Zagreb</item>
      <item>RH, Ministarstvo pravosuđa, Ul. grada Vukovara 49, 10000 Zagreb</item>
      <item>Županijsko državno odvjetništvo u Zagrebu</item>
      <item>Općinski sud u Zadru, zemljišno-knjižni odjel, x, 23000 Zadar</item>
      <item>Općinski građanski sud u Zagrebu, Stalna služba u Sesvetama</item>
      <item>Općinski građanski sud u Zagrebu, Stalna služba u Sesvetama, Zagrebačka 22, 10360 Sesvete</item>
      <item>Odvjetničko društvo Leko i partneri društvo s ograničenom odgovornošću, OIB 35913314365, Domagojeva 18, Zagreb</item>
      <item>Tomislav Orehovec, OIB 02009648274, Ulica Tadije Smičiklasa 18, 10000 Zagreb</item>
      <item>Krešo Šulj, OIB 07512281925, Ulica Ivana Žbulja 15, 40320 Sveta Marija</item>
      <item>OD Vidović &amp; Vidović, Kratka 2/I, 42000 Varaždin</item>
      <item>PEWA d.o.o. u stečaju, OIB 39117975699, Ravenska 8, 52100 Pula</item>
      <item>Jasmina Lichtenberg, steč. uprav., Ravenska 8, 52100 Pula</item>
      <item>MEĐIMURSKE VODE, OIB 81394716246, Matice hrvatske 10, 40000 Čakovec</item>
      <item>Lidija Sitar - Novak, OIB 60937713942, Frankopanska 49, 40315 Mursko Središće</item>
      <item>Rajka Grcić, OIB 87451189688, Ul. Ladislava Šabana 30, 10360 Sesvete</item>
      <item>GRAD RIJEKA, OIB 54382731928, Korzo 16, 51000 Rijeka</item>
      <item>ZOU Knežević i drugi, Ribarska 4, 51000 Rijeka</item>
      <item>Dubravka Kraljić, Sajmišna 2, 40000 Mala Subotica</item>
      <item>Danijela Zoroja, Ludbreška 4, 42202 Štefanec</item>
      <item>MERKUR TRGOVINA d.d., Cesta na Okroglo 7, 4202 Naklo</item>
      <item>MAMIĆ PERIĆ REBERSKI RIMAC Odvjetničko društvo, društvo s ograničenom odgovornošću, OIB 32802230502, Radnička cesta 80, 10000 Zagreb</item>
      <item>VIDOVIĆ &amp; VIDOVIĆ, odvjetničko društvo, OIB 46414052982, Kratka ulica 2/I, 42000 Varaždin</item>
      <item>Kruno Turković, Mostečka 16, 42204 Turčin</item>
      <item>IVAN KUBANOVIĆ, Gandhijeva 7, 10000 Zagreb</item>
      <item>1. Sanja Topolovac, OIB 17828081305, Jasenovačka Ulica 16, 10000 Zagreb</item>
      <item>2. Katarina Stopić, OIB 94703442362, Ulica Roberta Močiljanina 5, 10000 Zagreb</item>
      <item>3. Sanja Kučko, OIB 15425862399, Podjezerska Ulica 10, 10362 Planina Gornja</item>
      <item>4. Ivana Brzuhalski Horvat, OIB 50477233891, Kolodvorska Ulica 3, 40000 Čakovec</item>
      <item>5. Ignac Pasanec, OIB 79941318248, Ulica Hrvatskog Proljeća 43, 10000 Zagreb</item>
      <item>6. Dalibor Cetina, OIB 73880626571, Ulica Monte Paradiso 30, 52100 Pula</item>
      <item>7. Tatjana Fanuko, OIB 54926042404, Bunarska Cesta 13, 52100 Pula</item>
      <item>8. Destri Ferčec, OIB 39938997806, Vintijan 59, 52100 Vintijan</item>
      <item>9. Kristian Frančula, OIB 45761795345, Ul. Bože Gumpca 32, 52100 Pula</item>
      <item>10. Alja Kolenc Gotal, OIB 39976783875, Paduljski Put 19, 52100 Pula</item>
      <item>11.Tihana Pavlićević, OIB 41561020384, Carlijeva Ulica 39, 52100 Pula</item>
      <item>12. Darko Kocijan, OIB 97814362165, Savska Ulica 25, 10361 Sop</item>
      <item>13. Dario Bajzek, OIB 25524436666, Ulica Ivana Pl. Zajca 15, 40000 Čakovec</item>
      <item>14. Ivana Babić, OIB 67972693640, Ulica Jakova Gotovca 5, 10360 Sesvete</item>
      <item>15. Stjepan Babić, OIB 74653121129, Sesvetska Ulica 37, 10362 Planina Gornja</item>
      <item>16. Blanka Baković, OIB 11411617851, Stjepana Horvatića 1, 10360 Ivanja Reka</item>
      <item>17. Krunoslav Baković, OIB 38645116874, Cvjetna Ulica 8, 10362 Paruževina</item>
      <item>18. Željko Baković, OIB 81336576091, Ulica Josipa Kozarca 100, 44322 Lipovljani</item>
      <item>19. Kristina Čižmešija, OIB 17047869769, Ćirilometodska Ulica 22, 10430 Samobor</item>
      <item>20. Blaženko Dujmenović, OIB 46532858248, Vinogradska Ulica 13, 44000 Sisak</item>
      <item>21. Damir Jembrih, OIB 61657373337, Mrnjaki 3, 10000 Zagreb</item>
      <item>22. Krunoslav Karagić, OIB 58289148235, Omladinska Ulica 10, 10431 Brezje</item>
      <item>23. Vlasta Kezić, OIB 30386304648, Ulica Naste Rojc 8, 10360 Sesvete</item>
      <item>24. Marko Mažar, OIB 56986372324, Ulica Svetog Martina 12, 10361 Cerje</item>
      <item>25. Željka Novak, OIB 52655461765, Selnica Psarjevačka 4, 10380 Selnica Psarjevačka</item>
      <item>26. Zdenkica Šarac, OIB 41089133299, Gornjopoljska Ulica 18, 10360 Sesvete</item>
      <item>27. Damir Zmiša, OIB 78601511691, Donja Drenova 8, 10382 Donja Drenova</item>
      <item>28. Karlo Žmauc, OIB 75397611238, Ulica Slavoljuba Bulvana 20, 10000 Zagreb</item>
      <item>29. Dario Papež, OIB 87554271709, Ulica Varoš 8, 44317 Stružec</item>
      <item>30. Jere Buva, OIB 19426496399, Grubišići 70, 22000 Bilice</item>
      <item>31. Robert Furčić, OIB 92325681628, Put Tanaje 3, 22000 Šibenik</item>
      <item>32. Milan Grubišić, OIB 66038764118, Trg Andrije Hebranga 8, 22000 Šibenik</item>
      <item>33. Ivica Gruja, OIB 54304438796, Ivana Meštrovića 26, 22000 Šibenik</item>
      <item>34. Krešimir Kardum, OIB 26551982890, Istarska Ulica 56, 22000 Šibenik</item>
      <item>35. Branka Krnić, OIB 83032193276, Gornji Krnići 25, 22221 Konjevrate</item>
      <item>36. Natalija Malenica, OIB , Cesta Šibenik-Perković 20, 22000 Danilo Biranj</item>
      <item>37. Krešimir Matić, OIB 30408348779, Kornatska 58, 22000 Šibenik</item>
      <item>38. Mirjana Peran, OIB 56388151112, Donja Grebaštica 30, 22000 Grebaštica</item>
      <item>39. Mili Reljanović, OIB 43832522963, Put 1. Šibenskog Partiz.odreda 28, 22000 Šibenik</item>
      <item>40. Diana Slavica, OIB 99631166350, Slavice 19, 22000 Bilice</item>
      <item>41. Ana Stančić, OIB 48317679304, Ul.8.udarne Dalmat.brigade 24, 22000 Šibenik</item>
      <item>42. Damir Šarić, OIB 81308793429, Trtarska 15 A, 22000 Šibenik</item>
      <item>43. Igor Šumečki, OIB 11025003521, Bana Josipa Jelačića 13 F, 22000 Šibenik</item>
      <item>44. Bojana Berović, OIB 53764597143, Jasenovo 23, 22000 Žaborić</item>
      <item>45. Marijana Dubravica, OIB 60534598981, Stankovci 32, 23422 Stankovci</item>
      <item>46. Ivana Dujić, OIB 84954170536, Prokljanska 55, 22000 Šibenik</item>
      <item>47. Ana Livaić, OIB , Ante Španje 36A, 22211 Vodice</item>
      <item>48. Boris Nadoveza, OIB 81693393209, Ivana Meštrovića 62, 22000 Šibenik</item>
      <item>49. Jagoda Radovčić, OIB 26077765854, Zadarska 32, 22000 Šibenik</item>
      <item>50. Jadranka Svirčić, OIB 71616377641, Rešačka 8, 22000 Brodarica</item>
      <item>51. Perica Šarić, OIB 29293868352, Grubišići 75, 22000 Bilice</item>
      <item>52. Mario Šuperba, OIB 29638747290, Cesta Šibenik-split 82, 22000 Donje Polje</item>
      <item>53. Krešimir Loffler, OIB 93986888774, Selčinska Ulica 28 A, 10360 Sesvete</item>
      <item>54. Kristina Behtan, OIB , Suhodol Zelinski 18A, 10382 Donja Zelina</item>
      <item>55. Snježana Bakran, OIB 35374129674, Ulica Stjepana Radića 11, 10382 Donja Zelina</item>
      <item>56. Danijela Frančić, OIB 44973410322, Ulica Nikole Tesle 12, 40000 Štefanec</item>
      <item>57. Nives Gerenčer, OIB 60185202321, Ulica Ivana Pl. Zajca 33, 40000 Čakovec</item>
      <item>58. Natalija Herman, OIB 99700303319, Vučetinec 173, 40000 Vučetinec</item>
      <item>59. Branka Kolac, OIB 33596323687, Valenta Morandinija 3, 40000 Čakovec</item>
      <item>60. Josip Labazan, OIB 21192864979, Ulica Antuna Mihanovića 2 A, 40000 Pribislavec</item>
      <item>61. Slađana Lesjak, OIB 70104536720, Ulica Otona Župančića 5, 40000 Čakovec</item>
      <item>62. Sandra Mislović, OIB 43944122813, Ulica Domovinskih Žrtava 28, 40000 Čakovec</item>
      <item>63. Draženka Sobočan, OIB , Ivana Plemenitog Zajca 45, 40000 Čakovec</item>
      <item>64. Marina Šimek, OIB 20435397641, Varaždinska Ulica 69, 42242 Tužno</item>
      <item>65. Marko Trojok, OIB 98023919165, Slakovec 84, 40000 Slakovec</item>
      <item>66. Tomislav Volf, OIB 16251663522, Kalnička 29, 40000 Čakovec</item>
      <item>67. Vanja Žižek, OIB 00122728377, Ulica Dr. Vlatka Mačeka 33, 40000 Čakovec</item>
      <item>68. Alenka Bilić, OIB 12386032769, Ulica Borik 27, 52100 Pula</item>
      <item>69. Moris Bolković, OIB 99497381506, Dalmatinska 57, 52207 Rakalj</item>
      <item>70. Franka Bucić, OIB 59533335171, Osječka Ulica 22, 52100 Pula</item>
      <item>71. Zlatko German, OIB 40185730303, Studenčeva Ulica 26, 52100 Pula</item>
      <item>72. Sandra Kolić, OIB 55395915057, Glavani 29, 52207 Glavani</item>
      <item>73. Sabina Komparić, OIB 90708921779, Palisina Ulica 13, 52100 Pula</item>
      <item>74. Meri Marasović, OIB 02684557197, Osječka 11, 52100 Pula</item>
      <item>75. Davorin Matić, OIB , Pineta 23A, 52100 Valbandon</item>
      <item>76. Sonja Miškulin, OIB 67205638105, Ulica Velog Jože 6, 52100 Pula</item>
      <item>77. Tibor Radin, OIB 87457312290, Kvart Mimoza 3, 52100 Valbandon</item>
      <item>78. Jasminka Radoš, OIB 54165570304, Ulica Velog Jože 10, 52100 Pula</item>
      <item>79. Sanja Teković, OIB 95907822649, Mate Balote 47, 52207 Rakalj</item>
      <item>80. Drago Vrkljan, OIB 66705962769, Kučine 23, 52100 Vinkuran</item>
      <item>81. Saša Kirin, OIB 76375401635, POLJANICA 88 D (ranije: PEŠĆENICA, KOLODVORSKA, 88 D), 44272 Pešćenica</item>
      <item>82. Ninoslav Dravinac, OIB 79670805305, Ivanjorečka Cesta 112, 10360 Ivanja Reka</item>
      <item>83. Josip Fruk, OIB 70612460740, Bosna 8, 10380 Bosna</item>
      <item>84. Ivica Kirin, OIB 46629735336, Poljanica 88 D, 44272 Pešćenica</item>
      <item>85. Manda Badenić, OIB 93913616332, Kanarinska Ulica 74, 10000 Zagreb</item>
      <item>86. Marina Jurić, OIB 39455599855, Podotočje Gornje 53/2, 10410 Gornje Podotočje</item>
      <item>87. Biserka Bilić, OIB 29033816560, Ulica Hrvatskog Proljeća 26, 10000 Zagreb</item>
      <item>88. Marina Lisjak, OIB , Mije Silobod Bolšića 4, 10000 Zagreb</item>
      <item>89. Mario Marić, OIB 33816500219, Ulica Hrvatskog Proljeća 40, 10000 Zagreb</item>
      <item>90. Ivana Parać, OIB 37065726946, Sobolski Put 5, 10000 Zagreb</item>
      <item>91. Jurica Špoljarec, OIB 29888459151, Špoljarci 3, 10000 Zagreb</item>
      <item>92. Rajka Grcić, OIB 87451189688, Ulica Ladislava Šabana 30, 10360 Sesvete</item>
      <item>93. Zdenko Črnelić, OIB 54309214908, Kraljevec Na Sutli 2, 49294 Kraljevec Na Sutli</item>
      <item>94. Antica Klarin, OIB 96169408712, Ulica Stjepana Radića 42 A, 23000 Zadar</item>
      <item>95. Marija Jadrić, OIB 29049205449, Riječka 1 A, 22213 Pirovac</item>
      <item>96. Andreja Sabol, OIB 90193203132, Ulica Milke Trnine 17, 40000 Čakovec</item>
      <item>97. Marina Rendulić Kozina, OIB 57857931007, Maksimirsko Naselje Ii. 4, 10000 Zagreb</item>
      <item>98. Mijo Ost, OIB 10727964426, Sesvetska c. 16, 10360 Sesvete</item>
      <item>99. Drago Burazer, OIB 11912928051, Ulica Vida Došena 24, 10000 Zagreb</item>
      <item>100. Miloš Pendl, OIB 93913542628, Ulica Ljerke Šram 2, 10000 Zagreb</item>
      <item>101. Mario Cicak, OIB 18484723011, Franje Puđaka 28/1, 10360 Sesvete</item>
      <item>102. Sanja Jalšovec, OIB 30255395085, Radnička 74, 40000 Savska Ves</item>
      <item>103. Josipa Matoša, OIB 86120213742, Zasadbreg 188 A, 40000 Zasadbreg</item>
      <item>104. Vladimira Lučić, OIB 55491110480, Ulica Matije Gupca 50, 10290 Zaprešić</item>
      <item>105. Ankica Bastalić, OIB 85849205026, Bastalićeva Ulica Ii. 2, 10363 Moravče</item>
      <item>106. Dubravka Družić Azenić, OIB 70983449222, Rebro 36/18, 10360 Sesvete</item>
      <item>107. Renata Kovačić, OIB , Matije Gupca 36, 10380 Sveti Ivan Zelina</item>
      <item>108. Ana-Marija Nahod, OIB 96833836239, Lička Ulica 4, 10360 Soblinec</item>
      <item>109. Valentina Ravlić, OIB 74794500883, I. Odvojak Josipa Barberića 4, 10361 Čista Mlaka</item>
      <item>110. Ivana Zubatović, OIB 35027905346, Ulica Slavka Tomerlina 12 A, 10360 Sesvete</item>
      <item>111. Ksenija Trivanović, OIB 42272574945, Ulica Hrvatskog Preporoda 67 B, 10370 Dugo Selo</item>
      <item>112. Ana Rakuša, OIB 19878662154, Vučetićev Prilaz 3, 10000 Zagreb</item>
      <item>113. Sanja Šajatović, OIB 27799505889, Ližnjan 25, 52204 Ližnjan</item>
      <item>114. Ivana Kovačev, OIB 92907046538, Požeška 6, 21000 Split</item>
      <item>115. Željka Špadina, OIB 49768074464, Vlašić 51, 22240 Dubrava Kod Tisna</item>
      <item>Agencija za osiguranje radničkih potraživanja u slučaju stečaja poslodavca, OIB 04323472109, Frankopanska 11, 10000 Zagreb</item>
      <item>MINISTARSTVO UNUTARNJIH POSLOVA, OIB 36162371878, Heinzelova 98, 10000 Zagreb</item>
      <item>Financijska agencija, Služba upisa, Upisničko mjesto Zagreb, OIB 85821130368, Šoštarićeva 2, 10000 Zagreb</item>
      <item>Odvjetničko društvo BRLEČIĆ &amp; partneri, javno trgovačko društvo za obavljanje odvjetničkih poslova, OIB 75277763692, Optujska ulica 25/1, 42000 Varaždin</item>
      <item>Dijana Kelerajter, OIB 55209280932, Ulica Franje Punčeca 8a, 40000 Čakovec</item>
      <item>VUKIĆ, JELUŠIĆ, ŠULINA, STANKOVIĆ, JURCAN &amp; JABUKA odvjetničko društvo s ograničenom odgovornošću, OIB 01394705384, Nikole Tesle 9, 51000 Rijeka</item>
      <item>MRNJAVAC društvo s ograničenom odgovornošću za trgovinu i transport, OIB 39503432286, Frlanska cesta 3/A, 51211 Matulji</item>
      <item>DALMARE društvo s ograničenom odgovornošću za trgovinu i usluge, OIB 35920050985, Velimira Škorpika 23, 22000 Šibenik</item>
      <item>OPĆINSKI SUD U NOVOM ZAGREBU, Stalna služba u Zaprešiću, OIB 79678318317, Trg Žrtava fašizma 1, 10290 Zaprešić</item>
    </derivirana_varijabla>
  </DomainObject.Predmet.OstaliListFormatedWithAdressOIB>
  <DomainObject.Predmet.OstaliListNazivFormated>
    <izvorni_sadrzaj>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item>
      <item>Tomislav Orehovec</item>
      <item>Krešo Šulj</item>
      <item>OD Vidović &amp; Vidović</item>
      <item>PEWA d.o.o. u stečaju</item>
      <item>Jasmina Lichtenberg, steč. uprav.</item>
      <item>MEĐIMURSKE VODE</item>
      <item>Lidija Sitar - Novak</item>
      <item>Rajka Grcić</item>
      <item>GRAD RIJEKA</item>
      <item>ZOU Knežević i drugi</item>
      <item>Dubravka Kraljić</item>
      <item>Danijela Zoroja</item>
      <item>MERKUR TRGOVINA d.d.</item>
      <item>MAMIĆ PERIĆ REBERSKI RIMAC Odvjetničko društvo, društvo s ograničenom odgovornošću</item>
      <item>VIDOVIĆ &amp; VIDOVIĆ, odvjetničko društvo</item>
      <item>Kruno Turković</item>
      <item>IVAN KUBANOVIĆ</item>
      <item>1. Sanja Topolovac</item>
      <item>2. Katarina Stopić</item>
      <item>3. Sanja Kučko</item>
      <item>4. Ivana Brzuhalski Horvat</item>
      <item>5. Ignac Pasanec</item>
      <item>6. Dalibor Cetina</item>
      <item>7. Tatjana Fanuko</item>
      <item>8. Destri Ferčec</item>
      <item>9. Kristian Frančula</item>
      <item>10. Alja Kolenc Gotal</item>
      <item>11.Tihana Pavlićević</item>
      <item>12. Darko Kocijan</item>
      <item>13. Dario Bajzek</item>
      <item>14. Ivana Babić</item>
      <item>15. Stjepan Babić</item>
      <item>16. Blanka Baković</item>
      <item>17. Krunoslav Baković</item>
      <item>18. Željko Baković</item>
      <item>19. Kristina Čižmešija</item>
      <item>20. Blaženko Dujmenović</item>
      <item>21. Damir Jembrih</item>
      <item>22. Krunoslav Karagić</item>
      <item>23. Vlasta Kezić</item>
      <item>24. Marko Mažar</item>
      <item>25. Željka Novak</item>
      <item>26. Zdenkica Šarac</item>
      <item>27. Damir Zmiša</item>
      <item>28. Karlo Žmauc</item>
      <item>29. Dario Papež</item>
      <item>30. Jere Buva</item>
      <item>31. Robert Furčić</item>
      <item>32. Milan Grubišić</item>
      <item>33. Ivica Gruja</item>
      <item>34. Krešimir Kardum</item>
      <item>35. Branka Krnić</item>
      <item>36. Natalija Malenica</item>
      <item>37. Krešimir Matić</item>
      <item>38. Mirjana Peran</item>
      <item>39. Mili Reljanović</item>
      <item>40. Diana Slavica</item>
      <item>41. Ana Stančić</item>
      <item>42. Damir Šarić</item>
      <item>43. Igor Šumečki</item>
      <item>44. Bojana Berović</item>
      <item>45. Marijana Dubravica</item>
      <item>46. Ivana Dujić</item>
      <item>47. Ana Livaić</item>
      <item>48. Boris Nadoveza</item>
      <item>49. Jagoda Radovčić</item>
      <item>50. Jadranka Svirčić</item>
      <item>51. Perica Šarić</item>
      <item>52. Mario Šuperba</item>
      <item>53. Krešimir Loffler</item>
      <item>54. Kristina Behtan</item>
      <item>55. Snježana Bakran</item>
      <item>56. Danijela Frančić</item>
      <item>57. Nives Gerenčer</item>
      <item>58. Natalija Herman</item>
      <item>59. Branka Kolac</item>
      <item>60. Josip Labazan</item>
      <item>61. Slađana Lesjak</item>
      <item>62. Sandra Mislović</item>
      <item>63. Draženka Sobočan</item>
      <item>64. Marina Šimek</item>
      <item>65. Marko Trojok</item>
      <item>66. Tomislav Volf</item>
      <item>67. Vanja Žižek</item>
      <item>68. Alenka Bilić</item>
      <item>69. Moris Bolković</item>
      <item>70. Franka Bucić</item>
      <item>71. Zlatko German</item>
      <item>72. Sandra Kolić</item>
      <item>73. Sabina Komparić</item>
      <item>74. Meri Marasović</item>
      <item>75. Davorin Matić</item>
      <item>76. Sonja Miškulin</item>
      <item>77. Tibor Radin</item>
      <item>78. Jasminka Radoš</item>
      <item>79. Sanja Teković</item>
      <item>80. Drago Vrkljan</item>
      <item>81. Saša Kirin</item>
      <item>82. Ninoslav Dravinac</item>
      <item>83. Josip Fruk</item>
      <item>84. Ivica Kirin</item>
      <item>85. Manda Badenić</item>
      <item>86. Marina Jurić</item>
      <item>87. Biserka Bilić</item>
      <item>88. Marina Lisjak</item>
      <item>89. Mario Marić</item>
      <item>90. Ivana Parać</item>
      <item>91. Jurica Špoljarec</item>
      <item>92. Rajka Grcić</item>
      <item>93. Zdenko Črnelić</item>
      <item>94. Antica Klarin</item>
      <item>95. Marija Jadrić</item>
      <item>96. Andreja Sabol</item>
      <item>97. Marina Rendulić Kozina</item>
      <item>98. Mijo Ost</item>
      <item>99. Drago Burazer</item>
      <item>100. Miloš Pendl</item>
      <item>101. Mario Cicak</item>
      <item>102. Sanja Jalšovec</item>
      <item>103. Josipa Matoša</item>
      <item>104. Vladimira Lučić</item>
      <item>105. Ankica Bastalić</item>
      <item>106. Dubravka Družić Azenić</item>
      <item>107. Renata Kovačić</item>
      <item>108. Ana-Marija Nahod</item>
      <item>109. Valentina Ravlić</item>
      <item>110. Ivana Zubatović</item>
      <item>111. Ksenija Trivanović</item>
      <item>112. Ana Rakuša</item>
      <item>113. Sanja Šajatović</item>
      <item>114. Ivana Kovačev</item>
      <item>115. Željka Špadina</item>
      <item>Agencija za osiguranje radničkih potraživanja u slučaju stečaja poslodavca</item>
      <item>MINISTARSTVO UNUTARNJIH POSLOVA</item>
      <item>Financijska agencija, Služba upisa, Upisničko mjesto Zagreb</item>
      <item>Odvjetničko društvo BRLEČIĆ &amp; partneri, javno trgovačko društvo za obavljanje odvjetničkih poslova</item>
      <item>Dijana Kelerajter</item>
      <item>VUKIĆ, JELUŠIĆ, ŠULINA, STANKOVIĆ, JURCAN &amp; JABUKA odvjetničko društvo s ograničenom odgovornošću</item>
      <item>MRNJAVAC društvo s ograničenom odgovornošću za trgovinu i transport</item>
      <item>DALMARE društvo s ograničenom odgovornošću za trgovinu i usluge</item>
      <item>OPĆINSKI SUD U NOVOM ZAGREBU, Stalna služba u Zaprešiću</item>
    </izvorni_sadrzaj>
    <derivirana_varijabla naziv="DomainObject.Predmet.OstaliListNazivFormated_1">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item>
      <item>Tomislav Orehovec</item>
      <item>Krešo Šulj</item>
      <item>OD Vidović &amp; Vidović</item>
      <item>PEWA d.o.o. u stečaju</item>
      <item>Jasmina Lichtenberg, steč. uprav.</item>
      <item>MEĐIMURSKE VODE</item>
      <item>Lidija Sitar - Novak</item>
      <item>Rajka Grcić</item>
      <item>GRAD RIJEKA</item>
      <item>ZOU Knežević i drugi</item>
      <item>Dubravka Kraljić</item>
      <item>Danijela Zoroja</item>
      <item>MERKUR TRGOVINA d.d.</item>
      <item>MAMIĆ PERIĆ REBERSKI RIMAC Odvjetničko društvo, društvo s ograničenom odgovornošću</item>
      <item>VIDOVIĆ &amp; VIDOVIĆ, odvjetničko društvo</item>
      <item>Kruno Turković</item>
      <item>IVAN KUBANOVIĆ</item>
      <item>1. Sanja Topolovac</item>
      <item>2. Katarina Stopić</item>
      <item>3. Sanja Kučko</item>
      <item>4. Ivana Brzuhalski Horvat</item>
      <item>5. Ignac Pasanec</item>
      <item>6. Dalibor Cetina</item>
      <item>7. Tatjana Fanuko</item>
      <item>8. Destri Ferčec</item>
      <item>9. Kristian Frančula</item>
      <item>10. Alja Kolenc Gotal</item>
      <item>11.Tihana Pavlićević</item>
      <item>12. Darko Kocijan</item>
      <item>13. Dario Bajzek</item>
      <item>14. Ivana Babić</item>
      <item>15. Stjepan Babić</item>
      <item>16. Blanka Baković</item>
      <item>17. Krunoslav Baković</item>
      <item>18. Željko Baković</item>
      <item>19. Kristina Čižmešija</item>
      <item>20. Blaženko Dujmenović</item>
      <item>21. Damir Jembrih</item>
      <item>22. Krunoslav Karagić</item>
      <item>23. Vlasta Kezić</item>
      <item>24. Marko Mažar</item>
      <item>25. Željka Novak</item>
      <item>26. Zdenkica Šarac</item>
      <item>27. Damir Zmiša</item>
      <item>28. Karlo Žmauc</item>
      <item>29. Dario Papež</item>
      <item>30. Jere Buva</item>
      <item>31. Robert Furčić</item>
      <item>32. Milan Grubišić</item>
      <item>33. Ivica Gruja</item>
      <item>34. Krešimir Kardum</item>
      <item>35. Branka Krnić</item>
      <item>36. Natalija Malenica</item>
      <item>37. Krešimir Matić</item>
      <item>38. Mirjana Peran</item>
      <item>39. Mili Reljanović</item>
      <item>40. Diana Slavica</item>
      <item>41. Ana Stančić</item>
      <item>42. Damir Šarić</item>
      <item>43. Igor Šumečki</item>
      <item>44. Bojana Berović</item>
      <item>45. Marijana Dubravica</item>
      <item>46. Ivana Dujić</item>
      <item>47. Ana Livaić</item>
      <item>48. Boris Nadoveza</item>
      <item>49. Jagoda Radovčić</item>
      <item>50. Jadranka Svirčić</item>
      <item>51. Perica Šarić</item>
      <item>52. Mario Šuperba</item>
      <item>53. Krešimir Loffler</item>
      <item>54. Kristina Behtan</item>
      <item>55. Snježana Bakran</item>
      <item>56. Danijela Frančić</item>
      <item>57. Nives Gerenčer</item>
      <item>58. Natalija Herman</item>
      <item>59. Branka Kolac</item>
      <item>60. Josip Labazan</item>
      <item>61. Slađana Lesjak</item>
      <item>62. Sandra Mislović</item>
      <item>63. Draženka Sobočan</item>
      <item>64. Marina Šimek</item>
      <item>65. Marko Trojok</item>
      <item>66. Tomislav Volf</item>
      <item>67. Vanja Žižek</item>
      <item>68. Alenka Bilić</item>
      <item>69. Moris Bolković</item>
      <item>70. Franka Bucić</item>
      <item>71. Zlatko German</item>
      <item>72. Sandra Kolić</item>
      <item>73. Sabina Komparić</item>
      <item>74. Meri Marasović</item>
      <item>75. Davorin Matić</item>
      <item>76. Sonja Miškulin</item>
      <item>77. Tibor Radin</item>
      <item>78. Jasminka Radoš</item>
      <item>79. Sanja Teković</item>
      <item>80. Drago Vrkljan</item>
      <item>81. Saša Kirin</item>
      <item>82. Ninoslav Dravinac</item>
      <item>83. Josip Fruk</item>
      <item>84. Ivica Kirin</item>
      <item>85. Manda Badenić</item>
      <item>86. Marina Jurić</item>
      <item>87. Biserka Bilić</item>
      <item>88. Marina Lisjak</item>
      <item>89. Mario Marić</item>
      <item>90. Ivana Parać</item>
      <item>91. Jurica Špoljarec</item>
      <item>92. Rajka Grcić</item>
      <item>93. Zdenko Črnelić</item>
      <item>94. Antica Klarin</item>
      <item>95. Marija Jadrić</item>
      <item>96. Andreja Sabol</item>
      <item>97. Marina Rendulić Kozina</item>
      <item>98. Mijo Ost</item>
      <item>99. Drago Burazer</item>
      <item>100. Miloš Pendl</item>
      <item>101. Mario Cicak</item>
      <item>102. Sanja Jalšovec</item>
      <item>103. Josipa Matoša</item>
      <item>104. Vladimira Lučić</item>
      <item>105. Ankica Bastalić</item>
      <item>106. Dubravka Družić Azenić</item>
      <item>107. Renata Kovačić</item>
      <item>108. Ana-Marija Nahod</item>
      <item>109. Valentina Ravlić</item>
      <item>110. Ivana Zubatović</item>
      <item>111. Ksenija Trivanović</item>
      <item>112. Ana Rakuša</item>
      <item>113. Sanja Šajatović</item>
      <item>114. Ivana Kovačev</item>
      <item>115. Željka Špadina</item>
      <item>Agencija za osiguranje radničkih potraživanja u slučaju stečaja poslodavca</item>
      <item>MINISTARSTVO UNUTARNJIH POSLOVA</item>
      <item>Financijska agencija, Služba upisa, Upisničko mjesto Zagreb</item>
      <item>Odvjetničko društvo BRLEČIĆ &amp; partneri, javno trgovačko društvo za obavljanje odvjetničkih poslova</item>
      <item>Dijana Kelerajter</item>
      <item>VUKIĆ, JELUŠIĆ, ŠULINA, STANKOVIĆ, JURCAN &amp; JABUKA odvjetničko društvo s ograničenom odgovornošću</item>
      <item>MRNJAVAC društvo s ograničenom odgovornošću za trgovinu i transport</item>
      <item>DALMARE društvo s ograničenom odgovornošću za trgovinu i usluge</item>
      <item>OPĆINSKI SUD U NOVOM ZAGREBU, Stalna služba u Zaprešiću</item>
    </derivirana_varijabla>
  </DomainObject.Predmet.OstaliListNazivFormated>
  <DomainObject.Predmet.OstaliListNazivFormatedOIB>
    <izvorni_sadrzaj>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 OIB 35913314365</item>
      <item>Tomislav Orehovec, OIB 02009648274</item>
      <item>Krešo Šulj, OIB 07512281925</item>
      <item>OD Vidović &amp; Vidović</item>
      <item>PEWA d.o.o. u stečaju, OIB 39117975699</item>
      <item>Jasmina Lichtenberg, steč. uprav.</item>
      <item>MEĐIMURSKE VODE, OIB 81394716246</item>
      <item>Lidija Sitar - Novak, OIB 60937713942</item>
      <item>Rajka Grcić, OIB 87451189688</item>
      <item>GRAD RIJEKA, OIB 54382731928</item>
      <item>ZOU Knežević i drugi</item>
      <item>Dubravka Kraljić</item>
      <item>Danijela Zoroja</item>
      <item>MERKUR TRGOVINA d.d.</item>
      <item>MAMIĆ PERIĆ REBERSKI RIMAC Odvjetničko društvo, društvo s ograničenom odgovornošću, OIB 32802230502</item>
      <item>VIDOVIĆ &amp; VIDOVIĆ, odvjetničko društvo, OIB 46414052982</item>
      <item>Kruno Turković</item>
      <item>IVAN KUBANOVIĆ</item>
      <item>1. Sanja Topolovac, OIB 17828081305</item>
      <item>2. Katarina Stopić, OIB 94703442362</item>
      <item>3. Sanja Kučko, OIB 15425862399</item>
      <item>4. Ivana Brzuhalski Horvat, OIB 50477233891</item>
      <item>5. Ignac Pasanec, OIB 79941318248</item>
      <item>6. Dalibor Cetina, OIB 73880626571</item>
      <item>7. Tatjana Fanuko, OIB 54926042404</item>
      <item>8. Destri Ferčec, OIB 39938997806</item>
      <item>9. Kristian Frančula, OIB 45761795345</item>
      <item>10. Alja Kolenc Gotal, OIB 39976783875</item>
      <item>11.Tihana Pavlićević, OIB 41561020384</item>
      <item>12. Darko Kocijan, OIB 97814362165</item>
      <item>13. Dario Bajzek, OIB 25524436666</item>
      <item>14. Ivana Babić, OIB 67972693640</item>
      <item>15. Stjepan Babić, OIB 74653121129</item>
      <item>16. Blanka Baković, OIB 11411617851</item>
      <item>17. Krunoslav Baković, OIB 38645116874</item>
      <item>18. Željko Baković, OIB 81336576091</item>
      <item>19. Kristina Čižmešija, OIB 17047869769</item>
      <item>20. Blaženko Dujmenović, OIB 46532858248</item>
      <item>21. Damir Jembrih, OIB 61657373337</item>
      <item>22. Krunoslav Karagić, OIB 58289148235</item>
      <item>23. Vlasta Kezić, OIB 30386304648</item>
      <item>24. Marko Mažar, OIB 56986372324</item>
      <item>25. Željka Novak, OIB 52655461765</item>
      <item>26. Zdenkica Šarac, OIB 41089133299</item>
      <item>27. Damir Zmiša, OIB 78601511691</item>
      <item>28. Karlo Žmauc, OIB 75397611238</item>
      <item>29. Dario Papež, OIB 87554271709</item>
      <item>30. Jere Buva, OIB 19426496399</item>
      <item>31. Robert Furčić, OIB 92325681628</item>
      <item>32. Milan Grubišić, OIB 66038764118</item>
      <item>33. Ivica Gruja, OIB 54304438796</item>
      <item>34. Krešimir Kardum, OIB 26551982890</item>
      <item>35. Branka Krnić, OIB 83032193276</item>
      <item>36. Natalija Malenica, OIB </item>
      <item>37. Krešimir Matić, OIB 30408348779</item>
      <item>38. Mirjana Peran, OIB 56388151112</item>
      <item>39. Mili Reljanović, OIB 43832522963</item>
      <item>40. Diana Slavica, OIB 99631166350</item>
      <item>41. Ana Stančić, OIB 48317679304</item>
      <item>42. Damir Šarić, OIB 81308793429</item>
      <item>43. Igor Šumečki, OIB 11025003521</item>
      <item>44. Bojana Berović, OIB 53764597143</item>
      <item>45. Marijana Dubravica, OIB 60534598981</item>
      <item>46. Ivana Dujić, OIB 84954170536</item>
      <item>47. Ana Livaić, OIB </item>
      <item>48. Boris Nadoveza, OIB 81693393209</item>
      <item>49. Jagoda Radovčić, OIB 26077765854</item>
      <item>50. Jadranka Svirčić, OIB 71616377641</item>
      <item>51. Perica Šarić, OIB 29293868352</item>
      <item>52. Mario Šuperba, OIB 29638747290</item>
      <item>53. Krešimir Loffler, OIB 93986888774</item>
      <item>54. Kristina Behtan, OIB </item>
      <item>55. Snježana Bakran, OIB 35374129674</item>
      <item>56. Danijela Frančić, OIB 44973410322</item>
      <item>57. Nives Gerenčer, OIB 60185202321</item>
      <item>58. Natalija Herman, OIB 99700303319</item>
      <item>59. Branka Kolac, OIB 33596323687</item>
      <item>60. Josip Labazan, OIB 21192864979</item>
      <item>61. Slađana Lesjak, OIB 70104536720</item>
      <item>62. Sandra Mislović, OIB 43944122813</item>
      <item>63. Draženka Sobočan, OIB </item>
      <item>64. Marina Šimek, OIB 20435397641</item>
      <item>65. Marko Trojok, OIB 98023919165</item>
      <item>66. Tomislav Volf, OIB 16251663522</item>
      <item>67. Vanja Žižek, OIB 00122728377</item>
      <item>68. Alenka Bilić, OIB 12386032769</item>
      <item>69. Moris Bolković, OIB 99497381506</item>
      <item>70. Franka Bucić, OIB 59533335171</item>
      <item>71. Zlatko German, OIB 40185730303</item>
      <item>72. Sandra Kolić, OIB 55395915057</item>
      <item>73. Sabina Komparić, OIB 90708921779</item>
      <item>74. Meri Marasović, OIB 02684557197</item>
      <item>75. Davorin Matić, OIB </item>
      <item>76. Sonja Miškulin, OIB 67205638105</item>
      <item>77. Tibor Radin, OIB 87457312290</item>
      <item>78. Jasminka Radoš, OIB 54165570304</item>
      <item>79. Sanja Teković, OIB 95907822649</item>
      <item>80. Drago Vrkljan, OIB 66705962769</item>
      <item>81. Saša Kirin, OIB 76375401635</item>
      <item>82. Ninoslav Dravinac, OIB 79670805305</item>
      <item>83. Josip Fruk, OIB 70612460740</item>
      <item>84. Ivica Kirin, OIB 46629735336</item>
      <item>85. Manda Badenić, OIB 93913616332</item>
      <item>86. Marina Jurić, OIB 39455599855</item>
      <item>87. Biserka Bilić, OIB 29033816560</item>
      <item>88. Marina Lisjak, OIB </item>
      <item>89. Mario Marić, OIB 33816500219</item>
      <item>90. Ivana Parać, OIB 37065726946</item>
      <item>91. Jurica Špoljarec, OIB 29888459151</item>
      <item>92. Rajka Grcić, OIB 87451189688</item>
      <item>93. Zdenko Črnelić, OIB 54309214908</item>
      <item>94. Antica Klarin, OIB 96169408712</item>
      <item>95. Marija Jadrić, OIB 29049205449</item>
      <item>96. Andreja Sabol, OIB 90193203132</item>
      <item>97. Marina Rendulić Kozina, OIB 57857931007</item>
      <item>98. Mijo Ost, OIB 10727964426</item>
      <item>99. Drago Burazer, OIB 11912928051</item>
      <item>100. Miloš Pendl, OIB 93913542628</item>
      <item>101. Mario Cicak, OIB 18484723011</item>
      <item>102. Sanja Jalšovec, OIB 30255395085</item>
      <item>103. Josipa Matoša, OIB 86120213742</item>
      <item>104. Vladimira Lučić, OIB 55491110480</item>
      <item>105. Ankica Bastalić, OIB 85849205026</item>
      <item>106. Dubravka Družić Azenić, OIB 70983449222</item>
      <item>107. Renata Kovačić, OIB </item>
      <item>108. Ana-Marija Nahod, OIB 96833836239</item>
      <item>109. Valentina Ravlić, OIB 74794500883</item>
      <item>110. Ivana Zubatović, OIB 35027905346</item>
      <item>111. Ksenija Trivanović, OIB 42272574945</item>
      <item>112. Ana Rakuša, OIB 19878662154</item>
      <item>113. Sanja Šajatović, OIB 27799505889</item>
      <item>114. Ivana Kovačev, OIB 92907046538</item>
      <item>115. Željka Špadina, OIB 49768074464</item>
      <item>Agencija za osiguranje radničkih potraživanja u slučaju stečaja poslodavca, OIB 04323472109</item>
      <item>MINISTARSTVO UNUTARNJIH POSLOVA, OIB 36162371878</item>
      <item>Financijska agencija, Služba upisa, Upisničko mjesto Zagreb, OIB 85821130368</item>
      <item>Odvjetničko društvo BRLEČIĆ &amp; partneri, javno trgovačko društvo za obavljanje odvjetničkih poslova, OIB 75277763692</item>
      <item>Dijana Kelerajter, OIB 55209280932</item>
      <item>VUKIĆ, JELUŠIĆ, ŠULINA, STANKOVIĆ, JURCAN &amp; JABUKA odvjetničko društvo s ograničenom odgovornošću, OIB 01394705384</item>
      <item>MRNJAVAC društvo s ograničenom odgovornošću za trgovinu i transport, OIB 39503432286</item>
      <item>DALMARE društvo s ograničenom odgovornošću za trgovinu i usluge, OIB 35920050985</item>
      <item>OPĆINSKI SUD U NOVOM ZAGREBU, Stalna služba u Zaprešiću, OIB 79678318317</item>
    </izvorni_sadrzaj>
    <derivirana_varijabla naziv="DomainObject.Predmet.OstaliListNazivFormatedOIB_1">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 OIB 35913314365</item>
      <item>Tomislav Orehovec, OIB 02009648274</item>
      <item>Krešo Šulj, OIB 07512281925</item>
      <item>OD Vidović &amp; Vidović</item>
      <item>PEWA d.o.o. u stečaju, OIB 39117975699</item>
      <item>Jasmina Lichtenberg, steč. uprav.</item>
      <item>MEĐIMURSKE VODE, OIB 81394716246</item>
      <item>Lidija Sitar - Novak, OIB 60937713942</item>
      <item>Rajka Grcić, OIB 87451189688</item>
      <item>GRAD RIJEKA, OIB 54382731928</item>
      <item>ZOU Knežević i drugi</item>
      <item>Dubravka Kraljić</item>
      <item>Danijela Zoroja</item>
      <item>MERKUR TRGOVINA d.d.</item>
      <item>MAMIĆ PERIĆ REBERSKI RIMAC Odvjetničko društvo, društvo s ograničenom odgovornošću, OIB 32802230502</item>
      <item>VIDOVIĆ &amp; VIDOVIĆ, odvjetničko društvo, OIB 46414052982</item>
      <item>Kruno Turković</item>
      <item>IVAN KUBANOVIĆ</item>
      <item>1. Sanja Topolovac, OIB 17828081305</item>
      <item>2. Katarina Stopić, OIB 94703442362</item>
      <item>3. Sanja Kučko, OIB 15425862399</item>
      <item>4. Ivana Brzuhalski Horvat, OIB 50477233891</item>
      <item>5. Ignac Pasanec, OIB 79941318248</item>
      <item>6. Dalibor Cetina, OIB 73880626571</item>
      <item>7. Tatjana Fanuko, OIB 54926042404</item>
      <item>8. Destri Ferčec, OIB 39938997806</item>
      <item>9. Kristian Frančula, OIB 45761795345</item>
      <item>10. Alja Kolenc Gotal, OIB 39976783875</item>
      <item>11.Tihana Pavlićević, OIB 41561020384</item>
      <item>12. Darko Kocijan, OIB 97814362165</item>
      <item>13. Dario Bajzek, OIB 25524436666</item>
      <item>14. Ivana Babić, OIB 67972693640</item>
      <item>15. Stjepan Babić, OIB 74653121129</item>
      <item>16. Blanka Baković, OIB 11411617851</item>
      <item>17. Krunoslav Baković, OIB 38645116874</item>
      <item>18. Željko Baković, OIB 81336576091</item>
      <item>19. Kristina Čižmešija, OIB 17047869769</item>
      <item>20. Blaženko Dujmenović, OIB 46532858248</item>
      <item>21. Damir Jembrih, OIB 61657373337</item>
      <item>22. Krunoslav Karagić, OIB 58289148235</item>
      <item>23. Vlasta Kezić, OIB 30386304648</item>
      <item>24. Marko Mažar, OIB 56986372324</item>
      <item>25. Željka Novak, OIB 52655461765</item>
      <item>26. Zdenkica Šarac, OIB 41089133299</item>
      <item>27. Damir Zmiša, OIB 78601511691</item>
      <item>28. Karlo Žmauc, OIB 75397611238</item>
      <item>29. Dario Papež, OIB 87554271709</item>
      <item>30. Jere Buva, OIB 19426496399</item>
      <item>31. Robert Furčić, OIB 92325681628</item>
      <item>32. Milan Grubišić, OIB 66038764118</item>
      <item>33. Ivica Gruja, OIB 54304438796</item>
      <item>34. Krešimir Kardum, OIB 26551982890</item>
      <item>35. Branka Krnić, OIB 83032193276</item>
      <item>36. Natalija Malenica, OIB </item>
      <item>37. Krešimir Matić, OIB 30408348779</item>
      <item>38. Mirjana Peran, OIB 56388151112</item>
      <item>39. Mili Reljanović, OIB 43832522963</item>
      <item>40. Diana Slavica, OIB 99631166350</item>
      <item>41. Ana Stančić, OIB 48317679304</item>
      <item>42. Damir Šarić, OIB 81308793429</item>
      <item>43. Igor Šumečki, OIB 11025003521</item>
      <item>44. Bojana Berović, OIB 53764597143</item>
      <item>45. Marijana Dubravica, OIB 60534598981</item>
      <item>46. Ivana Dujić, OIB 84954170536</item>
      <item>47. Ana Livaić, OIB </item>
      <item>48. Boris Nadoveza, OIB 81693393209</item>
      <item>49. Jagoda Radovčić, OIB 26077765854</item>
      <item>50. Jadranka Svirčić, OIB 71616377641</item>
      <item>51. Perica Šarić, OIB 29293868352</item>
      <item>52. Mario Šuperba, OIB 29638747290</item>
      <item>53. Krešimir Loffler, OIB 93986888774</item>
      <item>54. Kristina Behtan, OIB </item>
      <item>55. Snježana Bakran, OIB 35374129674</item>
      <item>56. Danijela Frančić, OIB 44973410322</item>
      <item>57. Nives Gerenčer, OIB 60185202321</item>
      <item>58. Natalija Herman, OIB 99700303319</item>
      <item>59. Branka Kolac, OIB 33596323687</item>
      <item>60. Josip Labazan, OIB 21192864979</item>
      <item>61. Slađana Lesjak, OIB 70104536720</item>
      <item>62. Sandra Mislović, OIB 43944122813</item>
      <item>63. Draženka Sobočan, OIB </item>
      <item>64. Marina Šimek, OIB 20435397641</item>
      <item>65. Marko Trojok, OIB 98023919165</item>
      <item>66. Tomislav Volf, OIB 16251663522</item>
      <item>67. Vanja Žižek, OIB 00122728377</item>
      <item>68. Alenka Bilić, OIB 12386032769</item>
      <item>69. Moris Bolković, OIB 99497381506</item>
      <item>70. Franka Bucić, OIB 59533335171</item>
      <item>71. Zlatko German, OIB 40185730303</item>
      <item>72. Sandra Kolić, OIB 55395915057</item>
      <item>73. Sabina Komparić, OIB 90708921779</item>
      <item>74. Meri Marasović, OIB 02684557197</item>
      <item>75. Davorin Matić, OIB </item>
      <item>76. Sonja Miškulin, OIB 67205638105</item>
      <item>77. Tibor Radin, OIB 87457312290</item>
      <item>78. Jasminka Radoš, OIB 54165570304</item>
      <item>79. Sanja Teković, OIB 95907822649</item>
      <item>80. Drago Vrkljan, OIB 66705962769</item>
      <item>81. Saša Kirin, OIB 76375401635</item>
      <item>82. Ninoslav Dravinac, OIB 79670805305</item>
      <item>83. Josip Fruk, OIB 70612460740</item>
      <item>84. Ivica Kirin, OIB 46629735336</item>
      <item>85. Manda Badenić, OIB 93913616332</item>
      <item>86. Marina Jurić, OIB 39455599855</item>
      <item>87. Biserka Bilić, OIB 29033816560</item>
      <item>88. Marina Lisjak, OIB </item>
      <item>89. Mario Marić, OIB 33816500219</item>
      <item>90. Ivana Parać, OIB 37065726946</item>
      <item>91. Jurica Špoljarec, OIB 29888459151</item>
      <item>92. Rajka Grcić, OIB 87451189688</item>
      <item>93. Zdenko Črnelić, OIB 54309214908</item>
      <item>94. Antica Klarin, OIB 96169408712</item>
      <item>95. Marija Jadrić, OIB 29049205449</item>
      <item>96. Andreja Sabol, OIB 90193203132</item>
      <item>97. Marina Rendulić Kozina, OIB 57857931007</item>
      <item>98. Mijo Ost, OIB 10727964426</item>
      <item>99. Drago Burazer, OIB 11912928051</item>
      <item>100. Miloš Pendl, OIB 93913542628</item>
      <item>101. Mario Cicak, OIB 18484723011</item>
      <item>102. Sanja Jalšovec, OIB 30255395085</item>
      <item>103. Josipa Matoša, OIB 86120213742</item>
      <item>104. Vladimira Lučić, OIB 55491110480</item>
      <item>105. Ankica Bastalić, OIB 85849205026</item>
      <item>106. Dubravka Družić Azenić, OIB 70983449222</item>
      <item>107. Renata Kovačić, OIB </item>
      <item>108. Ana-Marija Nahod, OIB 96833836239</item>
      <item>109. Valentina Ravlić, OIB 74794500883</item>
      <item>110. Ivana Zubatović, OIB 35027905346</item>
      <item>111. Ksenija Trivanović, OIB 42272574945</item>
      <item>112. Ana Rakuša, OIB 19878662154</item>
      <item>113. Sanja Šajatović, OIB 27799505889</item>
      <item>114. Ivana Kovačev, OIB 92907046538</item>
      <item>115. Željka Špadina, OIB 49768074464</item>
      <item>Agencija za osiguranje radničkih potraživanja u slučaju stečaja poslodavca, OIB 04323472109</item>
      <item>MINISTARSTVO UNUTARNJIH POSLOVA, OIB 36162371878</item>
      <item>Financijska agencija, Služba upisa, Upisničko mjesto Zagreb, OIB 85821130368</item>
      <item>Odvjetničko društvo BRLEČIĆ &amp; partneri, javno trgovačko društvo za obavljanje odvjetničkih poslova, OIB 75277763692</item>
      <item>Dijana Kelerajter, OIB 55209280932</item>
      <item>VUKIĆ, JELUŠIĆ, ŠULINA, STANKOVIĆ, JURCAN &amp; JABUKA odvjetničko društvo s ograničenom odgovornošću, OIB 01394705384</item>
      <item>MRNJAVAC društvo s ograničenom odgovornošću za trgovinu i transport, OIB 39503432286</item>
      <item>DALMARE društvo s ograničenom odgovornošću za trgovinu i usluge, OIB 35920050985</item>
      <item>OPĆINSKI SUD U NOVOM ZAGREBU, Stalna služba u Zaprešiću, OIB 79678318317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2017.</izvorni_sadrzaj>
    <derivirana_varijabla naziv="DomainObject.Datum_1">16.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MERKUR-HRVATSKA d.o.o. za trgovinu i usluge</izvorni_sadrzaj>
    <derivirana_varijabla naziv="DomainObject.Predmet.ProtustrankaIDrugi_1">MERKUR-HRVATSKA d.o.o. za trgovinu i usluge</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MERKUR-HRVATSKA d.o.o. za trgovinu i usluge, OIB 22660999705, Ivana Keleka 18/A, 10360 Sesvete</izvorni_sadrzaj>
    <derivirana_varijabla naziv="DomainObject.Predmet.ProtustrankaIDrugiAdressOIB_1">MERKUR-HRVATSKA d.o.o. za trgovinu i usluge, OIB 22660999705, Ivana Keleka 18/A,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MERKUR-HRVATSKA d.o.o. za trgovinu i usluge</item>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item>
      <item>Tomislav Orehovec</item>
      <item>Krešo Šulj</item>
      <item>OD Vidović &amp; Vidović</item>
      <item>PEWA d.o.o. u stečaju</item>
      <item>Jasmina Lichtenberg, steč. uprav.</item>
      <item>MEĐIMURSKE VODE</item>
      <item>Lidija Sitar - Novak</item>
      <item>Rajka Grcić</item>
      <item>GRAD RIJEKA</item>
      <item>ZOU Knežević i drugi</item>
      <item>Dubravka Kraljić</item>
      <item>Danijela Zoroja</item>
      <item>MERKUR TRGOVINA d.d.</item>
      <item>MAMIĆ PERIĆ REBERSKI RIMAC Odvjetničko društvo, društvo s ograničenom odgovornošću</item>
      <item>VIDOVIĆ &amp; VIDOVIĆ, odvjetničko društvo</item>
      <item>Kruno Turković</item>
      <item>IVAN KUBANOVIĆ</item>
      <item>1. Sanja Topolovac</item>
      <item>2. Katarina Stopić</item>
      <item>3. Sanja Kučko</item>
      <item>4. Ivana Brzuhalski Horvat</item>
      <item>5. Ignac Pasanec</item>
      <item>6. Dalibor Cetina</item>
      <item>7. Tatjana Fanuko</item>
      <item>8. Destri Ferčec</item>
      <item>9. Kristian Frančula</item>
      <item>10. Alja Kolenc Gotal</item>
      <item>11.Tihana Pavlićević</item>
      <item>12. Darko Kocijan</item>
      <item>13. Dario Bajzek</item>
      <item>14. Ivana Babić</item>
      <item>15. Stjepan Babić</item>
      <item>16. Blanka Baković</item>
      <item>17. Krunoslav Baković</item>
      <item>18. Željko Baković</item>
      <item>19. Kristina Čižmešija</item>
      <item>20. Blaženko Dujmenović</item>
      <item>21. Damir Jembrih</item>
      <item>22. Krunoslav Karagić</item>
      <item>23. Vlasta Kezić</item>
      <item>24. Marko Mažar</item>
      <item>25. Željka Novak</item>
      <item>26. Zdenkica Šarac</item>
      <item>27. Damir Zmiša</item>
      <item>28. Karlo Žmauc</item>
      <item>29. Dario Papež</item>
      <item>30. Jere Buva</item>
      <item>31. Robert Furčić</item>
      <item>32. Milan Grubišić</item>
      <item>33. Ivica Gruja</item>
      <item>34. Krešimir Kardum</item>
      <item>35. Branka Krnić</item>
      <item>36. Natalija Malenica</item>
      <item>37. Krešimir Matić</item>
      <item>38. Mirjana Peran</item>
      <item>39. Mili Reljanović</item>
      <item>40. Diana Slavica</item>
      <item>41. Ana Stančić</item>
      <item>42. Damir Šarić</item>
      <item>43. Igor Šumečki</item>
      <item>44. Bojana Berović</item>
      <item>45. Marijana Dubravica</item>
      <item>46. Ivana Dujić</item>
      <item>47. Ana Livaić</item>
      <item>48. Boris Nadoveza</item>
      <item>49. Jagoda Radovčić</item>
      <item>50. Jadranka Svirčić</item>
      <item>51. Perica Šarić</item>
      <item>52. Mario Šuperba</item>
      <item>53. Krešimir Loffler</item>
      <item>54. Kristina Behtan</item>
      <item>55. Snježana Bakran</item>
      <item>56. Danijela Frančić</item>
      <item>57. Nives Gerenčer</item>
      <item>58. Natalija Herman</item>
      <item>59. Branka Kolac</item>
      <item>60. Josip Labazan</item>
      <item>61. Slađana Lesjak</item>
      <item>62. Sandra Mislović</item>
      <item>63. Draženka Sobočan</item>
      <item>64. Marina Šimek</item>
      <item>65. Marko Trojok</item>
      <item>66. Tomislav Volf</item>
      <item>67. Vanja Žižek</item>
      <item>68. Alenka Bilić</item>
      <item>69. Moris Bolković</item>
      <item>70. Franka Bucić</item>
      <item>71. Zlatko German</item>
      <item>72. Sandra Kolić</item>
      <item>73. Sabina Komparić</item>
      <item>74. Meri Marasović</item>
      <item>75. Davorin Matić</item>
      <item>76. Sonja Miškulin</item>
      <item>77. Tibor Radin</item>
      <item>78. Jasminka Radoš</item>
      <item>79. Sanja Teković</item>
      <item>80. Drago Vrkljan</item>
      <item>81. Saša Kirin</item>
      <item>82. Ninoslav Dravinac</item>
      <item>83. Josip Fruk</item>
      <item>84. Ivica Kirin</item>
      <item>85. Manda Badenić</item>
      <item>86. Marina Jurić</item>
      <item>87. Biserka Bilić</item>
      <item>88. Marina Lisjak</item>
      <item>89. Mario Marić</item>
      <item>90. Ivana Parać</item>
      <item>91. Jurica Špoljarec</item>
      <item>92. Rajka Grcić</item>
      <item>93. Zdenko Črnelić</item>
      <item>94. Antica Klarin</item>
      <item>95. Marija Jadrić</item>
      <item>96. Andreja Sabol</item>
      <item>97. Marina Rendulić Kozina</item>
      <item>98. Mijo Ost</item>
      <item>99. Drago Burazer</item>
      <item>100. Miloš Pendl</item>
      <item>101. Mario Cicak</item>
      <item>102. Sanja Jalšovec</item>
      <item>103. Josipa Matoša</item>
      <item>104. Vladimira Lučić</item>
      <item>105. Ankica Bastalić</item>
      <item>106. Dubravka Družić Azenić</item>
      <item>107. Renata Kovačić</item>
      <item>108. Ana-Marija Nahod</item>
      <item>109. Valentina Ravlić</item>
      <item>110. Ivana Zubatović</item>
      <item>111. Ksenija Trivanović</item>
      <item>112. Ana Rakuša</item>
      <item>113. Sanja Šajatović</item>
      <item>114. Ivana Kovačev</item>
      <item>115. Željka Špadina</item>
      <item>Agencija za osiguranje radničkih potraživanja u slučaju stečaja poslodavca</item>
      <item>MINISTARSTVO UNUTARNJIH POSLOVA</item>
      <item>Financijska agencija, Služba upisa, Upisničko mjesto Zagreb</item>
      <item>Odvjetničko društvo BRLEČIĆ &amp; partneri, javno trgovačko društvo za obavljanje odvjetničkih poslova</item>
      <item>Dijana Kelerajter</item>
      <item>VUKIĆ, JELUŠIĆ, ŠULINA, STANKOVIĆ, JURCAN &amp; JABUKA odvjetničko društvo s ograničenom odgovornošću</item>
      <item>MRNJAVAC društvo s ograničenom odgovornošću za trgovinu i transport</item>
      <item>DALMARE društvo s ograničenom odgovornošću za trgovinu i usluge</item>
      <item>OPĆINSKI SUD U NOVOM ZAGREBU, Stalna služba u Zaprešiću</item>
    </izvorni_sadrzaj>
    <derivirana_varijabla naziv="DomainObject.Predmet.SudioniciListNaziv_1">
      <item>FINA Regionalni centar Zagreb</item>
      <item>MERKUR-HRVATSKA d.o.o. za trgovinu i usluge</item>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item>
      <item>Tomislav Orehovec</item>
      <item>Krešo Šulj</item>
      <item>OD Vidović &amp; Vidović</item>
      <item>PEWA d.o.o. u stečaju</item>
      <item>Jasmina Lichtenberg, steč. uprav.</item>
      <item>MEĐIMURSKE VODE</item>
      <item>Lidija Sitar - Novak</item>
      <item>Rajka Grcić</item>
      <item>GRAD RIJEKA</item>
      <item>ZOU Knežević i drugi</item>
      <item>Dubravka Kraljić</item>
      <item>Danijela Zoroja</item>
      <item>MERKUR TRGOVINA d.d.</item>
      <item>MAMIĆ PERIĆ REBERSKI RIMAC Odvjetničko društvo, društvo s ograničenom odgovornošću</item>
      <item>VIDOVIĆ &amp; VIDOVIĆ, odvjetničko društvo</item>
      <item>Kruno Turković</item>
      <item>IVAN KUBANOVIĆ</item>
      <item>1. Sanja Topolovac</item>
      <item>2. Katarina Stopić</item>
      <item>3. Sanja Kučko</item>
      <item>4. Ivana Brzuhalski Horvat</item>
      <item>5. Ignac Pasanec</item>
      <item>6. Dalibor Cetina</item>
      <item>7. Tatjana Fanuko</item>
      <item>8. Destri Ferčec</item>
      <item>9. Kristian Frančula</item>
      <item>10. Alja Kolenc Gotal</item>
      <item>11.Tihana Pavlićević</item>
      <item>12. Darko Kocijan</item>
      <item>13. Dario Bajzek</item>
      <item>14. Ivana Babić</item>
      <item>15. Stjepan Babić</item>
      <item>16. Blanka Baković</item>
      <item>17. Krunoslav Baković</item>
      <item>18. Željko Baković</item>
      <item>19. Kristina Čižmešija</item>
      <item>20. Blaženko Dujmenović</item>
      <item>21. Damir Jembrih</item>
      <item>22. Krunoslav Karagić</item>
      <item>23. Vlasta Kezić</item>
      <item>24. Marko Mažar</item>
      <item>25. Željka Novak</item>
      <item>26. Zdenkica Šarac</item>
      <item>27. Damir Zmiša</item>
      <item>28. Karlo Žmauc</item>
      <item>29. Dario Papež</item>
      <item>30. Jere Buva</item>
      <item>31. Robert Furčić</item>
      <item>32. Milan Grubišić</item>
      <item>33. Ivica Gruja</item>
      <item>34. Krešimir Kardum</item>
      <item>35. Branka Krnić</item>
      <item>36. Natalija Malenica</item>
      <item>37. Krešimir Matić</item>
      <item>38. Mirjana Peran</item>
      <item>39. Mili Reljanović</item>
      <item>40. Diana Slavica</item>
      <item>41. Ana Stančić</item>
      <item>42. Damir Šarić</item>
      <item>43. Igor Šumečki</item>
      <item>44. Bojana Berović</item>
      <item>45. Marijana Dubravica</item>
      <item>46. Ivana Dujić</item>
      <item>47. Ana Livaić</item>
      <item>48. Boris Nadoveza</item>
      <item>49. Jagoda Radovčić</item>
      <item>50. Jadranka Svirčić</item>
      <item>51. Perica Šarić</item>
      <item>52. Mario Šuperba</item>
      <item>53. Krešimir Loffler</item>
      <item>54. Kristina Behtan</item>
      <item>55. Snježana Bakran</item>
      <item>56. Danijela Frančić</item>
      <item>57. Nives Gerenčer</item>
      <item>58. Natalija Herman</item>
      <item>59. Branka Kolac</item>
      <item>60. Josip Labazan</item>
      <item>61. Slađana Lesjak</item>
      <item>62. Sandra Mislović</item>
      <item>63. Draženka Sobočan</item>
      <item>64. Marina Šimek</item>
      <item>65. Marko Trojok</item>
      <item>66. Tomislav Volf</item>
      <item>67. Vanja Žižek</item>
      <item>68. Alenka Bilić</item>
      <item>69. Moris Bolković</item>
      <item>70. Franka Bucić</item>
      <item>71. Zlatko German</item>
      <item>72. Sandra Kolić</item>
      <item>73. Sabina Komparić</item>
      <item>74. Meri Marasović</item>
      <item>75. Davorin Matić</item>
      <item>76. Sonja Miškulin</item>
      <item>77. Tibor Radin</item>
      <item>78. Jasminka Radoš</item>
      <item>79. Sanja Teković</item>
      <item>80. Drago Vrkljan</item>
      <item>81. Saša Kirin</item>
      <item>82. Ninoslav Dravinac</item>
      <item>83. Josip Fruk</item>
      <item>84. Ivica Kirin</item>
      <item>85. Manda Badenić</item>
      <item>86. Marina Jurić</item>
      <item>87. Biserka Bilić</item>
      <item>88. Marina Lisjak</item>
      <item>89. Mario Marić</item>
      <item>90. Ivana Parać</item>
      <item>91. Jurica Špoljarec</item>
      <item>92. Rajka Grcić</item>
      <item>93. Zdenko Črnelić</item>
      <item>94. Antica Klarin</item>
      <item>95. Marija Jadrić</item>
      <item>96. Andreja Sabol</item>
      <item>97. Marina Rendulić Kozina</item>
      <item>98. Mijo Ost</item>
      <item>99. Drago Burazer</item>
      <item>100. Miloš Pendl</item>
      <item>101. Mario Cicak</item>
      <item>102. Sanja Jalšovec</item>
      <item>103. Josipa Matoša</item>
      <item>104. Vladimira Lučić</item>
      <item>105. Ankica Bastalić</item>
      <item>106. Dubravka Družić Azenić</item>
      <item>107. Renata Kovačić</item>
      <item>108. Ana-Marija Nahod</item>
      <item>109. Valentina Ravlić</item>
      <item>110. Ivana Zubatović</item>
      <item>111. Ksenija Trivanović</item>
      <item>112. Ana Rakuša</item>
      <item>113. Sanja Šajatović</item>
      <item>114. Ivana Kovačev</item>
      <item>115. Željka Špadina</item>
      <item>Agencija za osiguranje radničkih potraživanja u slučaju stečaja poslodavca</item>
      <item>MINISTARSTVO UNUTARNJIH POSLOVA</item>
      <item>Financijska agencija, Služba upisa, Upisničko mjesto Zagreb</item>
      <item>Odvjetničko društvo BRLEČIĆ &amp; partneri, javno trgovačko društvo za obavljanje odvjetničkih poslova</item>
      <item>Dijana Kelerajter</item>
      <item>VUKIĆ, JELUŠIĆ, ŠULINA, STANKOVIĆ, JURCAN &amp; JABUKA odvjetničko društvo s ograničenom odgovornošću</item>
      <item>MRNJAVAC društvo s ograničenom odgovornošću za trgovinu i transport</item>
      <item>DALMARE društvo s ograničenom odgovornošću za trgovinu i usluge</item>
      <item>OPĆINSKI SUD U NOVOM ZAGREBU, Stalna služba u Zaprešiću</item>
    </derivirana_varijabla>
  </DomainObject.Predmet.SudioniciListNaziv>
  <DomainObject.Predmet.SudioniciListAdressOIB>
    <izvorni_sadrzaj>
      <item>FINA Regionalni centar Zagreb, OIB 85821130368, Koturaška 43,10000 Zagreb</item>
      <item>MERKUR-HRVATSKA d.o.o. za trgovinu i usluge, OIB 22660999705, Ivana Keleka 18/A,10360 Sesvete</item>
      <item>RH, MF, Porezna uprava, Av. Dubrovnik 32,10000 Zagreb</item>
      <item>RH, Ministarstvo pravosuđa, Ul. grada Vukovara 49,10000 Zagreb</item>
      <item>Županijsko državno odvjetništvo u Zagrebu</item>
      <item>Općinski sud u Zadru, zemljišno-knjižni odjel, x,23000 Zadar</item>
      <item>Općinski građanski sud u Zagrebu, Stalna služba u Sesvetama</item>
      <item>Općinski građanski sud u Zagrebu, Stalna služba u Sesvetama, Zagrebačka 22,10360 Sesvete</item>
      <item>Odvjetničko društvo Leko i partneri društvo s ograničenom odgovornošću, OIB 35913314365, Domagojeva 18,Zagreb</item>
      <item>Tomislav Orehovec, OIB 02009648274, Ulica Tadije Smičiklasa 18,10000 Zagreb</item>
      <item>Krešo Šulj, OIB 07512281925, Ulica Ivana Žbulja 15,40320 Sveta Marija</item>
      <item>OD Vidović &amp; Vidović, Kratka 2/I,42000 Varaždin</item>
      <item>PEWA d.o.o. u stečaju, OIB 39117975699, Ravenska 8,52100 Pula</item>
      <item>Jasmina Lichtenberg, steč. uprav., Ravenska 8,52100 Pula</item>
      <item>MEĐIMURSKE VODE, OIB 81394716246, Matice hrvatske 10,40000 Čakovec</item>
      <item>Lidija Sitar - Novak, OIB 60937713942, Frankopanska 49,40315 Mursko Središće</item>
      <item>Rajka Grcić, OIB 87451189688, Ul. Ladislava Šabana 30,10360 Sesvete</item>
      <item>GRAD RIJEKA, OIB 54382731928, Korzo 16,51000 Rijeka</item>
      <item>ZOU Knežević i drugi, Ribarska 4,51000 Rijeka</item>
      <item>Dubravka Kraljić, Sajmišna 2,40000 Mala Subotica</item>
      <item>Danijela Zoroja, Ludbreška 4,42202 Štefanec</item>
      <item>MERKUR TRGOVINA d.d., Cesta na Okroglo 7,4202 Naklo</item>
      <item>MAMIĆ PERIĆ REBERSKI RIMAC Odvjetničko društvo, društvo s ograničenom odgovornošću, OIB 32802230502, Radnička cesta 80,10000 Zagreb</item>
      <item>VIDOVIĆ &amp; VIDOVIĆ, odvjetničko društvo, OIB 46414052982, Kratka ulica 2/I,42000 Varaždin</item>
      <item>Kruno Turković, Mostečka 16,42204 Turčin</item>
      <item>IVAN KUBANOVIĆ, Gandhijeva 7,10000 Zagreb</item>
      <item>1. Sanja Topolovac, OIB 17828081305, Jasenovačka Ulica 16,10000 Zagreb</item>
      <item>2. Katarina Stopić, OIB 94703442362, Ulica Roberta Močiljanina 5,10000 Zagreb</item>
      <item>3. Sanja Kučko, OIB 15425862399, Podjezerska Ulica 10,10362 Planina Gornja</item>
      <item>4. Ivana Brzuhalski Horvat, OIB 50477233891, Kolodvorska Ulica 3,40000 Čakovec</item>
      <item>5. Ignac Pasanec, OIB 79941318248, Ulica Hrvatskog Proljeća 43,10000 Zagreb</item>
      <item>6. Dalibor Cetina, OIB 73880626571, Ulica Monte Paradiso 30,52100 Pula</item>
      <item>7. Tatjana Fanuko, OIB 54926042404, Bunarska Cesta 13,52100 Pula</item>
      <item>8. Destri Ferčec, OIB 39938997806, Vintijan 59,52100 Vintijan</item>
      <item>9. Kristian Frančula, OIB 45761795345, Ul. Bože Gumpca 32,52100 Pula</item>
      <item>10. Alja Kolenc Gotal, OIB 39976783875, Paduljski Put 19,52100 Pula</item>
      <item>11.Tihana Pavlićević, OIB 41561020384, Carlijeva Ulica 39,52100 Pula</item>
      <item>12. Darko Kocijan, OIB 97814362165, Savska Ulica 25,10361 Sop</item>
      <item>13. Dario Bajzek, OIB 25524436666, Ulica Ivana Pl. Zajca 15,40000 Čakovec</item>
      <item>14. Ivana Babić, OIB 67972693640, Ulica Jakova Gotovca 5,10360 Sesvete</item>
      <item>15. Stjepan Babić, OIB 74653121129, Sesvetska Ulica 37,10362 Planina Gornja</item>
      <item>16. Blanka Baković, OIB 11411617851, Stjepana Horvatića 1,10360 Ivanja Reka</item>
      <item>17. Krunoslav Baković, OIB 38645116874, Cvjetna Ulica 8,10362 Paruževina</item>
      <item>18. Željko Baković, OIB 81336576091, Ulica Josipa Kozarca 100,44322 Lipovljani</item>
      <item>19. Kristina Čižmešija, OIB 17047869769, Ćirilometodska Ulica 22,10430 Samobor</item>
      <item>20. Blaženko Dujmenović, OIB 46532858248, Vinogradska Ulica 13,44000 Sisak</item>
      <item>21. Damir Jembrih, OIB 61657373337, Mrnjaki 3,10000 Zagreb</item>
      <item>22. Krunoslav Karagić, OIB 58289148235, Omladinska Ulica 10,10431 Brezje</item>
      <item>23. Vlasta Kezić, OIB 30386304648, Ulica Naste Rojc 8,10360 Sesvete</item>
      <item>24. Marko Mažar, OIB 56986372324, Ulica Svetog Martina 12,10361 Cerje</item>
      <item>25. Željka Novak, OIB 52655461765, Selnica Psarjevačka 4,10380 Selnica Psarjevačka</item>
      <item>26. Zdenkica Šarac, OIB 41089133299, Gornjopoljska Ulica 18,10360 Sesvete</item>
      <item>27. Damir Zmiša, OIB 78601511691, Donja Drenova 8,10382 Donja Drenova</item>
      <item>28. Karlo Žmauc, OIB 75397611238, Ulica Slavoljuba Bulvana 20,10000 Zagreb</item>
      <item>29. Dario Papež, OIB 87554271709, Ulica Varoš 8,44317 Stružec</item>
      <item>30. Jere Buva, OIB 19426496399, Grubišići 70,22000 Bilice</item>
      <item>31. Robert Furčić, OIB 92325681628, Put Tanaje 3,22000 Šibenik</item>
      <item>32. Milan Grubišić, OIB 66038764118, Trg Andrije Hebranga 8,22000 Šibenik</item>
      <item>33. Ivica Gruja, OIB 54304438796, Ivana Meštrovića 26,22000 Šibenik</item>
      <item>34. Krešimir Kardum, OIB 26551982890, Istarska Ulica 56,22000 Šibenik</item>
      <item>35. Branka Krnić, OIB 83032193276, Gornji Krnići 25,22221 Konjevrate</item>
      <item>36. Natalija Malenica, OIB , Cesta Šibenik-Perković 20,22000 Danilo Biranj</item>
      <item>37. Krešimir Matić, OIB 30408348779, Kornatska 58,22000 Šibenik</item>
      <item>38. Mirjana Peran, OIB 56388151112, Donja Grebaštica 30,22000 Grebaštica</item>
      <item>39. Mili Reljanović, OIB 43832522963, Put 1. Šibenskog Partiz.odreda 28,22000 Šibenik</item>
      <item>40. Diana Slavica, OIB 99631166350, Slavice 19,22000 Bilice</item>
      <item>41. Ana Stančić, OIB 48317679304, Ul.8.udarne Dalmat.brigade 24,22000 Šibenik</item>
      <item>42. Damir Šarić, OIB 81308793429, Trtarska 15 A,22000 Šibenik</item>
      <item>43. Igor Šumečki, OIB 11025003521, Bana Josipa Jelačića 13 F,22000 Šibenik</item>
      <item>44. Bojana Berović, OIB 53764597143, Jasenovo 23,22000 Žaborić</item>
      <item>45. Marijana Dubravica, OIB 60534598981, Stankovci 32,23422 Stankovci</item>
      <item>46. Ivana Dujić, OIB 84954170536, Prokljanska 55,22000 Šibenik</item>
      <item>47. Ana Livaić, OIB , Ante Španje 36A,22211 Vodice</item>
      <item>48. Boris Nadoveza, OIB 81693393209, Ivana Meštrovića 62,22000 Šibenik</item>
      <item>49. Jagoda Radovčić, OIB 26077765854, Zadarska 32,22000 Šibenik</item>
      <item>50. Jadranka Svirčić, OIB 71616377641, Rešačka 8,22000 Brodarica</item>
      <item>51. Perica Šarić, OIB 29293868352, Grubišići 75,22000 Bilice</item>
      <item>52. Mario Šuperba, OIB 29638747290, Cesta Šibenik-split 82,22000 Donje Polje</item>
      <item>53. Krešimir Loffler, OIB 93986888774, Selčinska Ulica 28 A,10360 Sesvete</item>
      <item>54. Kristina Behtan, OIB , Suhodol Zelinski 18A,10382 Donja Zelina</item>
      <item>55. Snježana Bakran, OIB 35374129674, Ulica Stjepana Radića 11,10382 Donja Zelina</item>
      <item>56. Danijela Frančić, OIB 44973410322, Ulica Nikole Tesle 12,40000 Štefanec</item>
      <item>57. Nives Gerenčer, OIB 60185202321, Ulica Ivana Pl. Zajca 33,40000 Čakovec</item>
      <item>58. Natalija Herman, OIB 99700303319, Vučetinec 173,40000 Vučetinec</item>
      <item>59. Branka Kolac, OIB 33596323687, Valenta Morandinija 3,40000 Čakovec</item>
      <item>60. Josip Labazan, OIB 21192864979, Ulica Antuna Mihanovića 2 A,40000 Pribislavec</item>
      <item>61. Slađana Lesjak, OIB 70104536720, Ulica Otona Župančića 5,40000 Čakovec</item>
      <item>62. Sandra Mislović, OIB 43944122813, Ulica Domovinskih Žrtava 28,40000 Čakovec</item>
      <item>63. Draženka Sobočan, OIB , Ivana Plemenitog Zajca 45,40000 Čakovec</item>
      <item>64. Marina Šimek, OIB 20435397641, Varaždinska Ulica 69,42242 Tužno</item>
      <item>65. Marko Trojok, OIB 98023919165, Slakovec 84,40000 Slakovec</item>
      <item>66. Tomislav Volf, OIB 16251663522, Kalnička 29,40000 Čakovec</item>
      <item>67. Vanja Žižek, OIB 00122728377, Ulica Dr. Vlatka Mačeka 33,40000 Čakovec</item>
      <item>68. Alenka Bilić, OIB 12386032769, Ulica Borik 27,52100 Pula</item>
      <item>69. Moris Bolković, OIB 99497381506, Dalmatinska 57,52207 Rakalj</item>
      <item>70. Franka Bucić, OIB 59533335171, Osječka Ulica 22,52100 Pula</item>
      <item>71. Zlatko German, OIB 40185730303, Studenčeva Ulica 26,52100 Pula</item>
      <item>72. Sandra Kolić, OIB 55395915057, Glavani 29,52207 Glavani</item>
      <item>73. Sabina Komparić, OIB 90708921779, Palisina Ulica 13,52100 Pula</item>
      <item>74. Meri Marasović, OIB 02684557197, Osječka 11,52100 Pula</item>
      <item>75. Davorin Matić, OIB , Pineta 23A,52100 Valbandon</item>
      <item>76. Sonja Miškulin, OIB 67205638105, Ulica Velog Jože 6,52100 Pula</item>
      <item>77. Tibor Radin, OIB 87457312290, Kvart Mimoza 3,52100 Valbandon</item>
      <item>78. Jasminka Radoš, OIB 54165570304, Ulica Velog Jože 10,52100 Pula</item>
      <item>79. Sanja Teković, OIB 95907822649, Mate Balote 47,52207 Rakalj</item>
      <item>80. Drago Vrkljan, OIB 66705962769, Kučine 23,52100 Vinkuran</item>
      <item>81. Saša Kirin, OIB 76375401635, POLJANICA 88 D (ranije: PEŠĆENICA, KOLODVORSKA, 88 D),44272 Pešćenica</item>
      <item>82. Ninoslav Dravinac, OIB 79670805305, Ivanjorečka Cesta 112,10360 Ivanja Reka</item>
      <item>83. Josip Fruk, OIB 70612460740, Bosna 8,10380 Bosna</item>
      <item>84. Ivica Kirin, OIB 46629735336, Poljanica 88 D,44272 Pešćenica</item>
      <item>85. Manda Badenić, OIB 93913616332, Kanarinska Ulica 74,10000 Zagreb</item>
      <item>86. Marina Jurić, OIB 39455599855, Podotočje Gornje 53/2,10410 Gornje Podotočje</item>
      <item>87. Biserka Bilić, OIB 29033816560, Ulica Hrvatskog Proljeća 26,10000 Zagreb</item>
      <item>88. Marina Lisjak, OIB , Mije Silobod Bolšića 4,10000 Zagreb</item>
      <item>89. Mario Marić, OIB 33816500219, Ulica Hrvatskog Proljeća 40,10000 Zagreb</item>
      <item>90. Ivana Parać, OIB 37065726946, Sobolski Put 5,10000 Zagreb</item>
      <item>91. Jurica Špoljarec, OIB 29888459151, Špoljarci 3,10000 Zagreb</item>
      <item>92. Rajka Grcić, OIB 87451189688, Ulica Ladislava Šabana 30,10360 Sesvete</item>
      <item>93. Zdenko Črnelić, OIB 54309214908, Kraljevec Na Sutli 2,49294 Kraljevec Na Sutli</item>
      <item>94. Antica Klarin, OIB 96169408712, Ulica Stjepana Radića 42 A,23000 Zadar</item>
      <item>95. Marija Jadrić, OIB 29049205449, Riječka 1 A,22213 Pirovac</item>
      <item>96. Andreja Sabol, OIB 90193203132, Ulica Milke Trnine 17,40000 Čakovec</item>
      <item>97. Marina Rendulić Kozina, OIB 57857931007, Maksimirsko Naselje Ii. 4,10000 Zagreb</item>
      <item>98. Mijo Ost, OIB 10727964426, Sesvetska c. 16,10360 Sesvete</item>
      <item>99. Drago Burazer, OIB 11912928051, Ulica Vida Došena 24,10000 Zagreb</item>
      <item>100. Miloš Pendl, OIB 93913542628, Ulica Ljerke Šram 2,10000 Zagreb</item>
      <item>101. Mario Cicak, OIB 18484723011, Franje Puđaka 28/1,10360 Sesvete</item>
      <item>102. Sanja Jalšovec, OIB 30255395085, Radnička 74,40000 Savska Ves</item>
      <item>103. Josipa Matoša, OIB 86120213742, Zasadbreg 188 A,40000 Zasadbreg</item>
      <item>104. Vladimira Lučić, OIB 55491110480, Ulica Matije Gupca 50,10290 Zaprešić</item>
      <item>105. Ankica Bastalić, OIB 85849205026, Bastalićeva Ulica Ii. 2,10363 Moravče</item>
      <item>106. Dubravka Družić Azenić, OIB 70983449222, Rebro 36/18,10360 Sesvete</item>
      <item>107. Renata Kovačić, OIB , Matije Gupca 36,10380 Sveti Ivan Zelina</item>
      <item>108. Ana-Marija Nahod, OIB 96833836239, Lička Ulica 4,10360 Soblinec</item>
      <item>109. Valentina Ravlić, OIB 74794500883, I. Odvojak Josipa Barberića 4,10361 Čista Mlaka</item>
      <item>110. Ivana Zubatović, OIB 35027905346, Ulica Slavka Tomerlina 12 A,10360 Sesvete</item>
      <item>111. Ksenija Trivanović, OIB 42272574945, Ulica Hrvatskog Preporoda 67 B,10370 Dugo Selo</item>
      <item>112. Ana Rakuša, OIB 19878662154, Vučetićev Prilaz 3,10000 Zagreb</item>
      <item>113. Sanja Šajatović, OIB 27799505889, Ližnjan 25,52204 Ližnjan</item>
      <item>114. Ivana Kovačev, OIB 92907046538, Požeška 6,21000 Split</item>
      <item>115. Željka Špadina, OIB 49768074464, Vlašić 51,22240 Dubrava Kod Tisna</item>
      <item>Agencija za osiguranje radničkih potraživanja u slučaju stečaja poslodavca, OIB 04323472109, Frankopanska 11,10000 Zagreb</item>
      <item>MINISTARSTVO UNUTARNJIH POSLOVA, OIB 36162371878, Heinzelova 98,10000 Zagreb</item>
      <item>Financijska agencija, Služba upisa, Upisničko mjesto Zagreb, OIB 85821130368, Šoštarićeva 2,10000 Zagreb</item>
      <item>Odvjetničko društvo BRLEČIĆ &amp; partneri, javno trgovačko društvo za obavljanje odvjetničkih poslova, OIB 75277763692, Optujska ulica 25/1,42000 Varaždin</item>
      <item>Dijana Kelerajter, OIB 55209280932, Ulica Franje Punčeca 8a,40000 Čakovec</item>
      <item>VUKIĆ, JELUŠIĆ, ŠULINA, STANKOVIĆ, JURCAN &amp; JABUKA odvjetničko društvo s ograničenom odgovornošću, OIB 01394705384, Nikole Tesle 9,51000 Rijeka</item>
      <item>MRNJAVAC društvo s ograničenom odgovornošću za trgovinu i transport, OIB 39503432286, Frlanska cesta 3/A,51211 Matulji</item>
      <item>DALMARE društvo s ograničenom odgovornošću za trgovinu i usluge, OIB 35920050985, Velimira Škorpika 23,22000 Šibenik</item>
      <item>OPĆINSKI SUD U NOVOM ZAGREBU, Stalna služba u Zaprešiću, OIB 79678318317, Trg Žrtava fašizma 1,10290 Zaprešić</item>
    </izvorni_sadrzaj>
    <derivirana_varijabla naziv="DomainObject.Predmet.SudioniciListAdressOIB_1">
      <item>FINA Regionalni centar Zagreb, OIB 85821130368, Koturaška 43,10000 Zagreb</item>
      <item>MERKUR-HRVATSKA d.o.o. za trgovinu i usluge, OIB 22660999705, Ivana Keleka 18/A,10360 Sesvete</item>
      <item>RH, MF, Porezna uprava, Av. Dubrovnik 32,10000 Zagreb</item>
      <item>RH, Ministarstvo pravosuđa, Ul. grada Vukovara 49,10000 Zagreb</item>
      <item>Županijsko državno odvjetništvo u Zagrebu</item>
      <item>Općinski sud u Zadru, zemljišno-knjižni odjel, x,23000 Zadar</item>
      <item>Općinski građanski sud u Zagrebu, Stalna služba u Sesvetama</item>
      <item>Općinski građanski sud u Zagrebu, Stalna služba u Sesvetama, Zagrebačka 22,10360 Sesvete</item>
      <item>Odvjetničko društvo Leko i partneri društvo s ograničenom odgovornošću, OIB 35913314365, Domagojeva 18,Zagreb</item>
      <item>Tomislav Orehovec, OIB 02009648274, Ulica Tadije Smičiklasa 18,10000 Zagreb</item>
      <item>Krešo Šulj, OIB 07512281925, Ulica Ivana Žbulja 15,40320 Sveta Marija</item>
      <item>OD Vidović &amp; Vidović, Kratka 2/I,42000 Varaždin</item>
      <item>PEWA d.o.o. u stečaju, OIB 39117975699, Ravenska 8,52100 Pula</item>
      <item>Jasmina Lichtenberg, steč. uprav., Ravenska 8,52100 Pula</item>
      <item>MEĐIMURSKE VODE, OIB 81394716246, Matice hrvatske 10,40000 Čakovec</item>
      <item>Lidija Sitar - Novak, OIB 60937713942, Frankopanska 49,40315 Mursko Središće</item>
      <item>Rajka Grcić, OIB 87451189688, Ul. Ladislava Šabana 30,10360 Sesvete</item>
      <item>GRAD RIJEKA, OIB 54382731928, Korzo 16,51000 Rijeka</item>
      <item>ZOU Knežević i drugi, Ribarska 4,51000 Rijeka</item>
      <item>Dubravka Kraljić, Sajmišna 2,40000 Mala Subotica</item>
      <item>Danijela Zoroja, Ludbreška 4,42202 Štefanec</item>
      <item>MERKUR TRGOVINA d.d., Cesta na Okroglo 7,4202 Naklo</item>
      <item>MAMIĆ PERIĆ REBERSKI RIMAC Odvjetničko društvo, društvo s ograničenom odgovornošću, OIB 32802230502, Radnička cesta 80,10000 Zagreb</item>
      <item>VIDOVIĆ &amp; VIDOVIĆ, odvjetničko društvo, OIB 46414052982, Kratka ulica 2/I,42000 Varaždin</item>
      <item>Kruno Turković, Mostečka 16,42204 Turčin</item>
      <item>IVAN KUBANOVIĆ, Gandhijeva 7,10000 Zagreb</item>
      <item>1. Sanja Topolovac, OIB 17828081305, Jasenovačka Ulica 16,10000 Zagreb</item>
      <item>2. Katarina Stopić, OIB 94703442362, Ulica Roberta Močiljanina 5,10000 Zagreb</item>
      <item>3. Sanja Kučko, OIB 15425862399, Podjezerska Ulica 10,10362 Planina Gornja</item>
      <item>4. Ivana Brzuhalski Horvat, OIB 50477233891, Kolodvorska Ulica 3,40000 Čakovec</item>
      <item>5. Ignac Pasanec, OIB 79941318248, Ulica Hrvatskog Proljeća 43,10000 Zagreb</item>
      <item>6. Dalibor Cetina, OIB 73880626571, Ulica Monte Paradiso 30,52100 Pula</item>
      <item>7. Tatjana Fanuko, OIB 54926042404, Bunarska Cesta 13,52100 Pula</item>
      <item>8. Destri Ferčec, OIB 39938997806, Vintijan 59,52100 Vintijan</item>
      <item>9. Kristian Frančula, OIB 45761795345, Ul. Bože Gumpca 32,52100 Pula</item>
      <item>10. Alja Kolenc Gotal, OIB 39976783875, Paduljski Put 19,52100 Pula</item>
      <item>11.Tihana Pavlićević, OIB 41561020384, Carlijeva Ulica 39,52100 Pula</item>
      <item>12. Darko Kocijan, OIB 97814362165, Savska Ulica 25,10361 Sop</item>
      <item>13. Dario Bajzek, OIB 25524436666, Ulica Ivana Pl. Zajca 15,40000 Čakovec</item>
      <item>14. Ivana Babić, OIB 67972693640, Ulica Jakova Gotovca 5,10360 Sesvete</item>
      <item>15. Stjepan Babić, OIB 74653121129, Sesvetska Ulica 37,10362 Planina Gornja</item>
      <item>16. Blanka Baković, OIB 11411617851, Stjepana Horvatića 1,10360 Ivanja Reka</item>
      <item>17. Krunoslav Baković, OIB 38645116874, Cvjetna Ulica 8,10362 Paruževina</item>
      <item>18. Željko Baković, OIB 81336576091, Ulica Josipa Kozarca 100,44322 Lipovljani</item>
      <item>19. Kristina Čižmešija, OIB 17047869769, Ćirilometodska Ulica 22,10430 Samobor</item>
      <item>20. Blaženko Dujmenović, OIB 46532858248, Vinogradska Ulica 13,44000 Sisak</item>
      <item>21. Damir Jembrih, OIB 61657373337, Mrnjaki 3,10000 Zagreb</item>
      <item>22. Krunoslav Karagić, OIB 58289148235, Omladinska Ulica 10,10431 Brezje</item>
      <item>23. Vlasta Kezić, OIB 30386304648, Ulica Naste Rojc 8,10360 Sesvete</item>
      <item>24. Marko Mažar, OIB 56986372324, Ulica Svetog Martina 12,10361 Cerje</item>
      <item>25. Željka Novak, OIB 52655461765, Selnica Psarjevačka 4,10380 Selnica Psarjevačka</item>
      <item>26. Zdenkica Šarac, OIB 41089133299, Gornjopoljska Ulica 18,10360 Sesvete</item>
      <item>27. Damir Zmiša, OIB 78601511691, Donja Drenova 8,10382 Donja Drenova</item>
      <item>28. Karlo Žmauc, OIB 75397611238, Ulica Slavoljuba Bulvana 20,10000 Zagreb</item>
      <item>29. Dario Papež, OIB 87554271709, Ulica Varoš 8,44317 Stružec</item>
      <item>30. Jere Buva, OIB 19426496399, Grubišići 70,22000 Bilice</item>
      <item>31. Robert Furčić, OIB 92325681628, Put Tanaje 3,22000 Šibenik</item>
      <item>32. Milan Grubišić, OIB 66038764118, Trg Andrije Hebranga 8,22000 Šibenik</item>
      <item>33. Ivica Gruja, OIB 54304438796, Ivana Meštrovića 26,22000 Šibenik</item>
      <item>34. Krešimir Kardum, OIB 26551982890, Istarska Ulica 56,22000 Šibenik</item>
      <item>35. Branka Krnić, OIB 83032193276, Gornji Krnići 25,22221 Konjevrate</item>
      <item>36. Natalija Malenica, OIB , Cesta Šibenik-Perković 20,22000 Danilo Biranj</item>
      <item>37. Krešimir Matić, OIB 30408348779, Kornatska 58,22000 Šibenik</item>
      <item>38. Mirjana Peran, OIB 56388151112, Donja Grebaštica 30,22000 Grebaštica</item>
      <item>39. Mili Reljanović, OIB 43832522963, Put 1. Šibenskog Partiz.odreda 28,22000 Šibenik</item>
      <item>40. Diana Slavica, OIB 99631166350, Slavice 19,22000 Bilice</item>
      <item>41. Ana Stančić, OIB 48317679304, Ul.8.udarne Dalmat.brigade 24,22000 Šibenik</item>
      <item>42. Damir Šarić, OIB 81308793429, Trtarska 15 A,22000 Šibenik</item>
      <item>43. Igor Šumečki, OIB 11025003521, Bana Josipa Jelačića 13 F,22000 Šibenik</item>
      <item>44. Bojana Berović, OIB 53764597143, Jasenovo 23,22000 Žaborić</item>
      <item>45. Marijana Dubravica, OIB 60534598981, Stankovci 32,23422 Stankovci</item>
      <item>46. Ivana Dujić, OIB 84954170536, Prokljanska 55,22000 Šibenik</item>
      <item>47. Ana Livaić, OIB , Ante Španje 36A,22211 Vodice</item>
      <item>48. Boris Nadoveza, OIB 81693393209, Ivana Meštrovića 62,22000 Šibenik</item>
      <item>49. Jagoda Radovčić, OIB 26077765854, Zadarska 32,22000 Šibenik</item>
      <item>50. Jadranka Svirčić, OIB 71616377641, Rešačka 8,22000 Brodarica</item>
      <item>51. Perica Šarić, OIB 29293868352, Grubišići 75,22000 Bilice</item>
      <item>52. Mario Šuperba, OIB 29638747290, Cesta Šibenik-split 82,22000 Donje Polje</item>
      <item>53. Krešimir Loffler, OIB 93986888774, Selčinska Ulica 28 A,10360 Sesvete</item>
      <item>54. Kristina Behtan, OIB , Suhodol Zelinski 18A,10382 Donja Zelina</item>
      <item>55. Snježana Bakran, OIB 35374129674, Ulica Stjepana Radića 11,10382 Donja Zelina</item>
      <item>56. Danijela Frančić, OIB 44973410322, Ulica Nikole Tesle 12,40000 Štefanec</item>
      <item>57. Nives Gerenčer, OIB 60185202321, Ulica Ivana Pl. Zajca 33,40000 Čakovec</item>
      <item>58. Natalija Herman, OIB 99700303319, Vučetinec 173,40000 Vučetinec</item>
      <item>59. Branka Kolac, OIB 33596323687, Valenta Morandinija 3,40000 Čakovec</item>
      <item>60. Josip Labazan, OIB 21192864979, Ulica Antuna Mihanovića 2 A,40000 Pribislavec</item>
      <item>61. Slađana Lesjak, OIB 70104536720, Ulica Otona Župančića 5,40000 Čakovec</item>
      <item>62. Sandra Mislović, OIB 43944122813, Ulica Domovinskih Žrtava 28,40000 Čakovec</item>
      <item>63. Draženka Sobočan, OIB , Ivana Plemenitog Zajca 45,40000 Čakovec</item>
      <item>64. Marina Šimek, OIB 20435397641, Varaždinska Ulica 69,42242 Tužno</item>
      <item>65. Marko Trojok, OIB 98023919165, Slakovec 84,40000 Slakovec</item>
      <item>66. Tomislav Volf, OIB 16251663522, Kalnička 29,40000 Čakovec</item>
      <item>67. Vanja Žižek, OIB 00122728377, Ulica Dr. Vlatka Mačeka 33,40000 Čakovec</item>
      <item>68. Alenka Bilić, OIB 12386032769, Ulica Borik 27,52100 Pula</item>
      <item>69. Moris Bolković, OIB 99497381506, Dalmatinska 57,52207 Rakalj</item>
      <item>70. Franka Bucić, OIB 59533335171, Osječka Ulica 22,52100 Pula</item>
      <item>71. Zlatko German, OIB 40185730303, Studenčeva Ulica 26,52100 Pula</item>
      <item>72. Sandra Kolić, OIB 55395915057, Glavani 29,52207 Glavani</item>
      <item>73. Sabina Komparić, OIB 90708921779, Palisina Ulica 13,52100 Pula</item>
      <item>74. Meri Marasović, OIB 02684557197, Osječka 11,52100 Pula</item>
      <item>75. Davorin Matić, OIB , Pineta 23A,52100 Valbandon</item>
      <item>76. Sonja Miškulin, OIB 67205638105, Ulica Velog Jože 6,52100 Pula</item>
      <item>77. Tibor Radin, OIB 87457312290, Kvart Mimoza 3,52100 Valbandon</item>
      <item>78. Jasminka Radoš, OIB 54165570304, Ulica Velog Jože 10,52100 Pula</item>
      <item>79. Sanja Teković, OIB 95907822649, Mate Balote 47,52207 Rakalj</item>
      <item>80. Drago Vrkljan, OIB 66705962769, Kučine 23,52100 Vinkuran</item>
      <item>81. Saša Kirin, OIB 76375401635, POLJANICA 88 D (ranije: PEŠĆENICA, KOLODVORSKA, 88 D),44272 Pešćenica</item>
      <item>82. Ninoslav Dravinac, OIB 79670805305, Ivanjorečka Cesta 112,10360 Ivanja Reka</item>
      <item>83. Josip Fruk, OIB 70612460740, Bosna 8,10380 Bosna</item>
      <item>84. Ivica Kirin, OIB 46629735336, Poljanica 88 D,44272 Pešćenica</item>
      <item>85. Manda Badenić, OIB 93913616332, Kanarinska Ulica 74,10000 Zagreb</item>
      <item>86. Marina Jurić, OIB 39455599855, Podotočje Gornje 53/2,10410 Gornje Podotočje</item>
      <item>87. Biserka Bilić, OIB 29033816560, Ulica Hrvatskog Proljeća 26,10000 Zagreb</item>
      <item>88. Marina Lisjak, OIB , Mije Silobod Bolšića 4,10000 Zagreb</item>
      <item>89. Mario Marić, OIB 33816500219, Ulica Hrvatskog Proljeća 40,10000 Zagreb</item>
      <item>90. Ivana Parać, OIB 37065726946, Sobolski Put 5,10000 Zagreb</item>
      <item>91. Jurica Špoljarec, OIB 29888459151, Špoljarci 3,10000 Zagreb</item>
      <item>92. Rajka Grcić, OIB 87451189688, Ulica Ladislava Šabana 30,10360 Sesvete</item>
      <item>93. Zdenko Črnelić, OIB 54309214908, Kraljevec Na Sutli 2,49294 Kraljevec Na Sutli</item>
      <item>94. Antica Klarin, OIB 96169408712, Ulica Stjepana Radića 42 A,23000 Zadar</item>
      <item>95. Marija Jadrić, OIB 29049205449, Riječka 1 A,22213 Pirovac</item>
      <item>96. Andreja Sabol, OIB 90193203132, Ulica Milke Trnine 17,40000 Čakovec</item>
      <item>97. Marina Rendulić Kozina, OIB 57857931007, Maksimirsko Naselje Ii. 4,10000 Zagreb</item>
      <item>98. Mijo Ost, OIB 10727964426, Sesvetska c. 16,10360 Sesvete</item>
      <item>99. Drago Burazer, OIB 11912928051, Ulica Vida Došena 24,10000 Zagreb</item>
      <item>100. Miloš Pendl, OIB 93913542628, Ulica Ljerke Šram 2,10000 Zagreb</item>
      <item>101. Mario Cicak, OIB 18484723011, Franje Puđaka 28/1,10360 Sesvete</item>
      <item>102. Sanja Jalšovec, OIB 30255395085, Radnička 74,40000 Savska Ves</item>
      <item>103. Josipa Matoša, OIB 86120213742, Zasadbreg 188 A,40000 Zasadbreg</item>
      <item>104. Vladimira Lučić, OIB 55491110480, Ulica Matije Gupca 50,10290 Zaprešić</item>
      <item>105. Ankica Bastalić, OIB 85849205026, Bastalićeva Ulica Ii. 2,10363 Moravče</item>
      <item>106. Dubravka Družić Azenić, OIB 70983449222, Rebro 36/18,10360 Sesvete</item>
      <item>107. Renata Kovačić, OIB , Matije Gupca 36,10380 Sveti Ivan Zelina</item>
      <item>108. Ana-Marija Nahod, OIB 96833836239, Lička Ulica 4,10360 Soblinec</item>
      <item>109. Valentina Ravlić, OIB 74794500883, I. Odvojak Josipa Barberića 4,10361 Čista Mlaka</item>
      <item>110. Ivana Zubatović, OIB 35027905346, Ulica Slavka Tomerlina 12 A,10360 Sesvete</item>
      <item>111. Ksenija Trivanović, OIB 42272574945, Ulica Hrvatskog Preporoda 67 B,10370 Dugo Selo</item>
      <item>112. Ana Rakuša, OIB 19878662154, Vučetićev Prilaz 3,10000 Zagreb</item>
      <item>113. Sanja Šajatović, OIB 27799505889, Ližnjan 25,52204 Ližnjan</item>
      <item>114. Ivana Kovačev, OIB 92907046538, Požeška 6,21000 Split</item>
      <item>115. Željka Špadina, OIB 49768074464, Vlašić 51,22240 Dubrava Kod Tisna</item>
      <item>Agencija za osiguranje radničkih potraživanja u slučaju stečaja poslodavca, OIB 04323472109, Frankopanska 11,10000 Zagreb</item>
      <item>MINISTARSTVO UNUTARNJIH POSLOVA, OIB 36162371878, Heinzelova 98,10000 Zagreb</item>
      <item>Financijska agencija, Služba upisa, Upisničko mjesto Zagreb, OIB 85821130368, Šoštarićeva 2,10000 Zagreb</item>
      <item>Odvjetničko društvo BRLEČIĆ &amp; partneri, javno trgovačko društvo za obavljanje odvjetničkih poslova, OIB 75277763692, Optujska ulica 25/1,42000 Varaždin</item>
      <item>Dijana Kelerajter, OIB 55209280932, Ulica Franje Punčeca 8a,40000 Čakovec</item>
      <item>VUKIĆ, JELUŠIĆ, ŠULINA, STANKOVIĆ, JURCAN &amp; JABUKA odvjetničko društvo s ograničenom odgovornošću, OIB 01394705384, Nikole Tesle 9,51000 Rijeka</item>
      <item>MRNJAVAC društvo s ograničenom odgovornošću za trgovinu i transport, OIB 39503432286, Frlanska cesta 3/A,51211 Matulji</item>
      <item>DALMARE društvo s ograničenom odgovornošću za trgovinu i usluge, OIB 35920050985, Velimira Škorpika 23,22000 Šibenik</item>
      <item>OPĆINSKI SUD U NOVOM ZAGREBU, Stalna služba u Zaprešiću, OIB 79678318317, Trg Žrtava fašizma 1,10290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22660999705</item>
      <item>, OIB null</item>
      <item>, OIB null</item>
      <item>, OIB null</item>
      <item>, OIB null</item>
      <item>, OIB null</item>
      <item>, OIB null</item>
      <item>, OIB 35913314365</item>
      <item>, OIB 02009648274</item>
      <item>, OIB 07512281925</item>
      <item>, OIB null</item>
      <item>, OIB 39117975699</item>
      <item>, OIB null</item>
      <item>, OIB 81394716246</item>
      <item>, OIB 60937713942</item>
      <item>, OIB 87451189688</item>
      <item>, OIB 54382731928</item>
      <item>, OIB null</item>
      <item>, OIB null</item>
      <item>, OIB null</item>
      <item>, OIB null</item>
      <item>, OIB 32802230502</item>
      <item>, OIB 46414052982</item>
      <item>, OIB null</item>
      <item>, OIB null</item>
      <item>, OIB 17828081305</item>
      <item>, OIB 94703442362</item>
      <item>, OIB 15425862399</item>
      <item>, OIB 50477233891</item>
      <item>, OIB 79941318248</item>
      <item>, OIB 73880626571</item>
      <item>, OIB 54926042404</item>
      <item>, OIB 39938997806</item>
      <item>, OIB 45761795345</item>
      <item>, OIB 39976783875</item>
      <item>, OIB 41561020384</item>
      <item>, OIB 97814362165</item>
      <item>, OIB 25524436666</item>
      <item>, OIB 67972693640</item>
      <item>, OIB 74653121129</item>
      <item>, OIB 11411617851</item>
      <item>, OIB 38645116874</item>
      <item>, OIB 81336576091</item>
      <item>, OIB 17047869769</item>
      <item>, OIB 46532858248</item>
      <item>, OIB 61657373337</item>
      <item>, OIB 58289148235</item>
      <item>, OIB 30386304648</item>
      <item>, OIB 56986372324</item>
      <item>, OIB 52655461765</item>
      <item>, OIB 41089133299</item>
      <item>, OIB 78601511691</item>
      <item>, OIB 75397611238</item>
      <item>, OIB 87554271709</item>
      <item>, OIB 19426496399</item>
      <item>, OIB 92325681628</item>
      <item>, OIB 66038764118</item>
      <item>, OIB 54304438796</item>
      <item>, OIB 26551982890</item>
      <item>, OIB 83032193276</item>
      <item>, OIB </item>
      <item>, OIB 30408348779</item>
      <item>, OIB 56388151112</item>
      <item>, OIB 43832522963</item>
      <item>, OIB 99631166350</item>
      <item>, OIB 48317679304</item>
      <item>, OIB 81308793429</item>
      <item>, OIB 11025003521</item>
      <item>, OIB 53764597143</item>
      <item>, OIB 60534598981</item>
      <item>, OIB 84954170536</item>
      <item>, OIB </item>
      <item>, OIB 81693393209</item>
      <item>, OIB 26077765854</item>
      <item>, OIB 71616377641</item>
      <item>, OIB 29293868352</item>
      <item>, OIB 29638747290</item>
      <item>, OIB 93986888774</item>
      <item>, OIB </item>
      <item>, OIB 35374129674</item>
      <item>, OIB 44973410322</item>
      <item>, OIB 60185202321</item>
      <item>, OIB 99700303319</item>
      <item>, OIB 33596323687</item>
      <item>, OIB 21192864979</item>
      <item>, OIB 70104536720</item>
      <item>, OIB 43944122813</item>
      <item>, OIB </item>
      <item>, OIB 20435397641</item>
      <item>, OIB 98023919165</item>
      <item>, OIB 16251663522</item>
      <item>, OIB 00122728377</item>
      <item>, OIB 12386032769</item>
      <item>, OIB 99497381506</item>
      <item>, OIB 59533335171</item>
      <item>, OIB 40185730303</item>
      <item>, OIB 55395915057</item>
      <item>, OIB 90708921779</item>
      <item>, OIB 02684557197</item>
      <item>, OIB </item>
      <item>, OIB 67205638105</item>
      <item>, OIB 87457312290</item>
      <item>, OIB 54165570304</item>
      <item>, OIB 95907822649</item>
      <item>, OIB 66705962769</item>
      <item>, OIB 76375401635</item>
      <item>, OIB 79670805305</item>
      <item>, OIB 70612460740</item>
      <item>, OIB 46629735336</item>
      <item>, OIB 93913616332</item>
      <item>, OIB 39455599855</item>
      <item>, OIB 29033816560</item>
      <item>, OIB </item>
      <item>, OIB 33816500219</item>
      <item>, OIB 37065726946</item>
      <item>, OIB 29888459151</item>
      <item>, OIB 87451189688</item>
      <item>, OIB 54309214908</item>
      <item>, OIB 96169408712</item>
      <item>, OIB 29049205449</item>
      <item>, OIB 90193203132</item>
      <item>, OIB 57857931007</item>
      <item>, OIB 10727964426</item>
      <item>, OIB 11912928051</item>
      <item>, OIB 93913542628</item>
      <item>, OIB 18484723011</item>
      <item>, OIB 30255395085</item>
      <item>, OIB 86120213742</item>
      <item>, OIB 55491110480</item>
      <item>, OIB 85849205026</item>
      <item>, OIB 70983449222</item>
      <item>, OIB </item>
      <item>, OIB 96833836239</item>
      <item>, OIB 74794500883</item>
      <item>, OIB 35027905346</item>
      <item>, OIB 42272574945</item>
      <item>, OIB 19878662154</item>
      <item>, OIB 27799505889</item>
      <item>, OIB 92907046538</item>
      <item>, OIB 49768074464</item>
      <item>, OIB 04323472109</item>
      <item>, OIB 36162371878</item>
      <item>, OIB 85821130368</item>
      <item>, OIB 75277763692</item>
      <item>, OIB 55209280932</item>
      <item>, OIB 01394705384</item>
      <item>, OIB 39503432286</item>
      <item>, OIB 35920050985</item>
      <item>, OIB 79678318317</item>
    </izvorni_sadrzaj>
    <derivirana_varijabla naziv="DomainObject.Predmet.SudioniciListNazivOIB_1">
      <item>, OIB 85821130368</item>
      <item>, OIB 22660999705</item>
      <item>, OIB null</item>
      <item>, OIB null</item>
      <item>, OIB null</item>
      <item>, OIB null</item>
      <item>, OIB null</item>
      <item>, OIB null</item>
      <item>, OIB 35913314365</item>
      <item>, OIB 02009648274</item>
      <item>, OIB 07512281925</item>
      <item>, OIB null</item>
      <item>, OIB 39117975699</item>
      <item>, OIB null</item>
      <item>, OIB 81394716246</item>
      <item>, OIB 60937713942</item>
      <item>, OIB 87451189688</item>
      <item>, OIB 54382731928</item>
      <item>, OIB null</item>
      <item>, OIB null</item>
      <item>, OIB null</item>
      <item>, OIB null</item>
      <item>, OIB 32802230502</item>
      <item>, OIB 46414052982</item>
      <item>, OIB null</item>
      <item>, OIB null</item>
      <item>, OIB 17828081305</item>
      <item>, OIB 94703442362</item>
      <item>, OIB 15425862399</item>
      <item>, OIB 50477233891</item>
      <item>, OIB 79941318248</item>
      <item>, OIB 73880626571</item>
      <item>, OIB 54926042404</item>
      <item>, OIB 39938997806</item>
      <item>, OIB 45761795345</item>
      <item>, OIB 39976783875</item>
      <item>, OIB 41561020384</item>
      <item>, OIB 97814362165</item>
      <item>, OIB 25524436666</item>
      <item>, OIB 67972693640</item>
      <item>, OIB 74653121129</item>
      <item>, OIB 11411617851</item>
      <item>, OIB 38645116874</item>
      <item>, OIB 81336576091</item>
      <item>, OIB 17047869769</item>
      <item>, OIB 46532858248</item>
      <item>, OIB 61657373337</item>
      <item>, OIB 58289148235</item>
      <item>, OIB 30386304648</item>
      <item>, OIB 56986372324</item>
      <item>, OIB 52655461765</item>
      <item>, OIB 41089133299</item>
      <item>, OIB 78601511691</item>
      <item>, OIB 75397611238</item>
      <item>, OIB 87554271709</item>
      <item>, OIB 19426496399</item>
      <item>, OIB 92325681628</item>
      <item>, OIB 66038764118</item>
      <item>, OIB 54304438796</item>
      <item>, OIB 26551982890</item>
      <item>, OIB 83032193276</item>
      <item>, OIB </item>
      <item>, OIB 30408348779</item>
      <item>, OIB 56388151112</item>
      <item>, OIB 43832522963</item>
      <item>, OIB 99631166350</item>
      <item>, OIB 48317679304</item>
      <item>, OIB 81308793429</item>
      <item>, OIB 11025003521</item>
      <item>, OIB 53764597143</item>
      <item>, OIB 60534598981</item>
      <item>, OIB 84954170536</item>
      <item>, OIB </item>
      <item>, OIB 81693393209</item>
      <item>, OIB 26077765854</item>
      <item>, OIB 71616377641</item>
      <item>, OIB 29293868352</item>
      <item>, OIB 29638747290</item>
      <item>, OIB 93986888774</item>
      <item>, OIB </item>
      <item>, OIB 35374129674</item>
      <item>, OIB 44973410322</item>
      <item>, OIB 60185202321</item>
      <item>, OIB 99700303319</item>
      <item>, OIB 33596323687</item>
      <item>, OIB 21192864979</item>
      <item>, OIB 70104536720</item>
      <item>, OIB 43944122813</item>
      <item>, OIB </item>
      <item>, OIB 20435397641</item>
      <item>, OIB 98023919165</item>
      <item>, OIB 16251663522</item>
      <item>, OIB 00122728377</item>
      <item>, OIB 12386032769</item>
      <item>, OIB 99497381506</item>
      <item>, OIB 59533335171</item>
      <item>, OIB 40185730303</item>
      <item>, OIB 55395915057</item>
      <item>, OIB 90708921779</item>
      <item>, OIB 02684557197</item>
      <item>, OIB </item>
      <item>, OIB 67205638105</item>
      <item>, OIB 87457312290</item>
      <item>, OIB 54165570304</item>
      <item>, OIB 95907822649</item>
      <item>, OIB 66705962769</item>
      <item>, OIB 76375401635</item>
      <item>, OIB 79670805305</item>
      <item>, OIB 70612460740</item>
      <item>, OIB 46629735336</item>
      <item>, OIB 93913616332</item>
      <item>, OIB 39455599855</item>
      <item>, OIB 29033816560</item>
      <item>, OIB </item>
      <item>, OIB 33816500219</item>
      <item>, OIB 37065726946</item>
      <item>, OIB 29888459151</item>
      <item>, OIB 87451189688</item>
      <item>, OIB 54309214908</item>
      <item>, OIB 96169408712</item>
      <item>, OIB 29049205449</item>
      <item>, OIB 90193203132</item>
      <item>, OIB 57857931007</item>
      <item>, OIB 10727964426</item>
      <item>, OIB 11912928051</item>
      <item>, OIB 93913542628</item>
      <item>, OIB 18484723011</item>
      <item>, OIB 30255395085</item>
      <item>, OIB 86120213742</item>
      <item>, OIB 55491110480</item>
      <item>, OIB 85849205026</item>
      <item>, OIB 70983449222</item>
      <item>, OIB </item>
      <item>, OIB 96833836239</item>
      <item>, OIB 74794500883</item>
      <item>, OIB 35027905346</item>
      <item>, OIB 42272574945</item>
      <item>, OIB 19878662154</item>
      <item>, OIB 27799505889</item>
      <item>, OIB 92907046538</item>
      <item>, OIB 49768074464</item>
      <item>, OIB 04323472109</item>
      <item>, OIB 36162371878</item>
      <item>, OIB 85821130368</item>
      <item>, OIB 75277763692</item>
      <item>, OIB 55209280932</item>
      <item>, OIB 01394705384</item>
      <item>, OIB 39503432286</item>
      <item>, OIB 35920050985</item>
      <item>, OIB 79678318317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A5B220-754F-4B89-A4E9-72A608429A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572</properties:Words>
  <properties:Characters>3295</properties:Characters>
  <properties:Lines>105</properties:Lines>
  <properties:Paragraphs>36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2017-03-16T07:45:00Z</dcterms:created>
  <dc:creator>nribaric</dc:creator>
  <cp:lastModifiedBy>Jadranka Zelić</cp:lastModifiedBy>
  <cp:lastPrinted>2017-03-16T07:45:00Z</cp:lastPrinted>
  <dcterms:modified xmlns:xsi="http://www.w3.org/2001/XMLSchema-instance" xsi:type="dcterms:W3CDTF">2017-03-16T07:47:00Z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