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54a02" w14:paraId="3354a0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B42B46">
        <w:t>4049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16545">
        <w:t>20. siječnja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B42B46" w:rsidR="00B42B46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B42B46">
        <w:t>POLIKLINIKA ZA FIZIKALNU MEDICINU I REHABILITACIJU,</w:t>
      </w:r>
    </w:p>
    <w:p w:rsidRDefault="00B42B46" w:rsidP="00B42B46" w:rsidR="00B42B46">
      <w:pPr>
        <w:ind w:firstLine="708"/>
        <w:jc w:val="both"/>
      </w:pPr>
      <w:r>
        <w:t xml:space="preserve">  TE NEUROLOGIJU MAREA – NOVA, Zagreb, Martićeva 69, MBS: 060203788, </w:t>
      </w:r>
    </w:p>
    <w:p w:rsidRDefault="00B42B46" w:rsidP="00B42B46" w:rsidR="00E04B7F">
      <w:pPr>
        <w:ind w:firstLine="708"/>
        <w:jc w:val="both"/>
      </w:pPr>
      <w:r>
        <w:t xml:space="preserve">  OIB: 98286476758</w:t>
      </w:r>
    </w:p>
    <w:p w:rsidRDefault="00B42B46" w:rsidP="00B42B46" w:rsidR="00B42B46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B42B46">
        <w:t>617.176,64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683F97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16545">
        <w:t>20. siječnja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85571"/>
    <w:rsid w:val="001B2ED3"/>
    <w:rsid w:val="001E50FB"/>
    <w:rsid w:val="001F6933"/>
    <w:rsid w:val="00205F0A"/>
    <w:rsid w:val="00216545"/>
    <w:rsid w:val="00230A63"/>
    <w:rsid w:val="00232C1D"/>
    <w:rsid w:val="00263D6D"/>
    <w:rsid w:val="00264D19"/>
    <w:rsid w:val="002704D0"/>
    <w:rsid w:val="00276582"/>
    <w:rsid w:val="00297E94"/>
    <w:rsid w:val="002A4EBD"/>
    <w:rsid w:val="002F57CA"/>
    <w:rsid w:val="00325398"/>
    <w:rsid w:val="00355747"/>
    <w:rsid w:val="0038246E"/>
    <w:rsid w:val="00382736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958E4"/>
    <w:rsid w:val="005A0039"/>
    <w:rsid w:val="005B13F6"/>
    <w:rsid w:val="005D1B51"/>
    <w:rsid w:val="005D476D"/>
    <w:rsid w:val="005E4AB8"/>
    <w:rsid w:val="005F0073"/>
    <w:rsid w:val="005F4627"/>
    <w:rsid w:val="00627F6A"/>
    <w:rsid w:val="00657B8E"/>
    <w:rsid w:val="00683F97"/>
    <w:rsid w:val="006E4B20"/>
    <w:rsid w:val="00725D13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95606D"/>
    <w:rsid w:val="00A34A83"/>
    <w:rsid w:val="00A509BA"/>
    <w:rsid w:val="00A604BA"/>
    <w:rsid w:val="00A71431"/>
    <w:rsid w:val="00A85F69"/>
    <w:rsid w:val="00AB60FD"/>
    <w:rsid w:val="00AC4528"/>
    <w:rsid w:val="00AD027A"/>
    <w:rsid w:val="00B42B46"/>
    <w:rsid w:val="00B82F18"/>
    <w:rsid w:val="00B95AE6"/>
    <w:rsid w:val="00BA356B"/>
    <w:rsid w:val="00BB7841"/>
    <w:rsid w:val="00BE5428"/>
    <w:rsid w:val="00C146A5"/>
    <w:rsid w:val="00C35494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4B7F"/>
    <w:rsid w:val="00E05BED"/>
    <w:rsid w:val="00EC3302"/>
    <w:rsid w:val="00ED6AA8"/>
    <w:rsid w:val="00F034D3"/>
    <w:rsid w:val="00F2647C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13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3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3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3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3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13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3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3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3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3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4049</izvorni_sadrzaj>
    <derivirana_varijabla naziv="DomainObject.Predmet.Broj_1">4049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St-4049/2015</izvorni_sadrzaj>
    <derivirana_varijabla naziv="DomainObject.Predmet.OznakaBroj_1">St-4049/2015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ZA FIZIKALNU MEDICINU I REHABILITACIJU, TE NEUROLOGIJU MAREA - NOVA zastupanog po punomoćniku ŽELJKO KRUPEŽEVIĆ</izvorni_sadrzaj>
    <derivirana_varijabla naziv="DomainObject.Predmet.ProtustrankaFormated_1">  POLIKLINIKA ZA FIZIKALNU MEDICINU I REHABILITACIJU, TE NEUROLOGIJU MAREA - NOVA zastupanog po punomoćniku ŽELJKO KRUPEŽEVIĆ</derivirana_varijabla>
  </DomainObject.Predmet.ProtustrankaFormated>
  <DomainObject.Predmet.ProtustrankaFormatedOIB>
    <izvorni_sadrzaj>  POLIKLINIKA ZA FIZIKALNU MEDICINU I REHABILITACIJU, TE NEUROLOGIJU MAREA - NOVA, OIB 98286476758 zastupanog po punomoćniku ŽELJKO KRUPEŽEVIĆ</izvorni_sadrzaj>
    <derivirana_varijabla naziv="DomainObject.Predmet.ProtustrankaFormatedOIB_1">  POLIKLINIKA ZA FIZIKALNU MEDICINU I REHABILITACIJU, TE NEUROLOGIJU MAREA - NOVA, OIB 98286476758 zastupanog po punomoćniku ŽELJKO KRUPEŽEVIĆ</derivirana_varijabla>
  </DomainObject.Predmet.ProtustrankaFormatedOIB>
  <DomainObject.Predmet.ProtustrankaFormatedWithAdress>
    <izvorni_sadrzaj> POLIKLINIKA ZA FIZIKALNU MEDICINU I REHABILITACIJU, TE NEUROLOGIJU MAREA - NOVA, MARTIĆEVA 69, 10000 Zagreb zastupanog po punomoćniku ŽELJKO KRUPEŽEVIĆ</izvorni_sadrzaj>
    <derivirana_varijabla naziv="DomainObject.Predmet.ProtustrankaFormatedWithAdress_1"> POLIKLINIKA ZA FIZIKALNU MEDICINU I REHABILITACIJU, TE NEUROLOGIJU MAREA - NOVA, MARTIĆEVA 69, 10000 Zagreb zastupanog po punomoćniku ŽELJKO KRUPEŽEVIĆ</derivirana_varijabla>
  </DomainObject.Predmet.ProtustrankaFormatedWithAdress>
  <DomainObject.Predmet.ProtustrankaFormatedWithAdressOIB>
    <izvorni_sadrzaj> POLIKLINIKA ZA FIZIKALNU MEDICINU I REHABILITACIJU, TE NEUROLOGIJU MAREA - NOVA, OIB 98286476758, MARTIĆEVA 69, 10000 Zagreb zastupanog po punomoćniku ŽELJKO KRUPEŽEVIĆ</izvorni_sadrzaj>
    <derivirana_varijabla naziv="DomainObject.Predmet.ProtustrankaFormatedWithAdressOIB_1"> POLIKLINIKA ZA FIZIKALNU MEDICINU I REHABILITACIJU, TE NEUROLOGIJU MAREA - NOVA, OIB 98286476758, MARTIĆEVA 69, 10000 Zagreb zastupanog po punomoćniku ŽELJKO KRUPEŽEVIĆ</derivirana_varijabla>
  </DomainObject.Predmet.ProtustrankaFormatedWithAdressOIB>
  <DomainObject.Predmet.ProtustrankaWithAdress>
    <izvorni_sadrzaj>POLIKLINIKA ZA FIZIKALNU MEDICINU I REHABILITACIJU, TE NEUROLOGIJU MAREA - NOVA MARTIĆEVA 69, 10000 Zagreb</izvorni_sadrzaj>
    <derivirana_varijabla naziv="DomainObject.Predmet.ProtustrankaWithAdress_1">POLIKLINIKA ZA FIZIKALNU MEDICINU I REHABILITACIJU, TE NEUROLOGIJU MAREA - NOVA MARTIĆEVA 69, 10000 Zagreb</derivirana_varijabla>
  </DomainObject.Predmet.ProtustrankaWithAdress>
  <DomainObject.Predmet.ProtustrankaWithAdressOIB>
    <izvorni_sadrzaj>POLIKLINIKA ZA FIZIKALNU MEDICINU I REHABILITACIJU, TE NEUROLOGIJU MAREA - NOVA, OIB 98286476758, MARTIĆEVA 69, 10000 Zagreb</izvorni_sadrzaj>
    <derivirana_varijabla naziv="DomainObject.Predmet.ProtustrankaWithAdressOIB_1">POLIKLINIKA ZA FIZIKALNU MEDICINU I REHABILITACIJU, TE NEUROLOGIJU MAREA - NOVA, OIB 98286476758, MARTIĆEVA 69, 10000 Zagreb</derivirana_varijabla>
  </DomainObject.Predmet.ProtustrankaWithAdressOIB>
  <DomainObject.Predmet.ProtustrankaNazivFormated>
    <izvorni_sadrzaj>POLIKLINIKA ZA FIZIKALNU MEDICINU I REHABILITACIJU, TE NEUROLOGIJU MAREA - NOVA</izvorni_sadrzaj>
    <derivirana_varijabla naziv="DomainObject.Predmet.ProtustrankaNazivFormated_1">POLIKLINIKA ZA FIZIKALNU MEDICINU I REHABILITACIJU, TE NEUROLOGIJU MAREA - NOVA</derivirana_varijabla>
  </DomainObject.Predmet.ProtustrankaNazivFormated>
  <DomainObject.Predmet.ProtustrankaNazivFormatedOIB>
    <izvorni_sadrzaj>POLIKLINIKA ZA FIZIKALNU MEDICINU I REHABILITACIJU, TE NEUROLOGIJU MAREA - NOVA, OIB 98286476758</izvorni_sadrzaj>
    <derivirana_varijabla naziv="DomainObject.Predmet.ProtustrankaNazivFormatedOIB_1">POLIKLINIKA ZA FIZIKALNU MEDICINU I REHABILITACIJU, TE NEUROLOGIJU MAREA - NOVA, OIB 98286476758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ZA FIZIKALNU MEDICINU I REHABILITACIJU, TE NEUROLOGIJU MAREA - NOVA zastupanog po punomoćniku ŽELJKO KRUPEŽEVIĆ</item>
    </izvorni_sadrzaj>
    <derivirana_varijabla naziv="DomainObject.Predmet.ProtuStrankaListFormated_1">
      <item>POLIKLINIKA ZA FIZIKALNU MEDICINU I REHABILITACIJU, TE NEUROLOGIJU MAREA - NOVA zastupanog po punomoćniku ŽELJKO KRUPEŽEVIĆ</item>
    </derivirana_varijabla>
  </DomainObject.Predmet.ProtuStrankaListFormated>
  <DomainObject.Predmet.ProtuStrankaListFormatedOIB>
    <izvorni_sadrzaj>
      <item>POLIKLINIKA ZA FIZIKALNU MEDICINU I REHABILITACIJU, TE NEUROLOGIJU MAREA - NOVA, OIB 98286476758 zastupanog po punomoćniku ŽELJKO KRUPEŽEVIĆ</item>
    </izvorni_sadrzaj>
    <derivirana_varijabla naziv="DomainObject.Predmet.ProtuStrankaListFormatedOIB_1">
      <item>POLIKLINIKA ZA FIZIKALNU MEDICINU I REHABILITACIJU, TE NEUROLOGIJU MAREA - NOVA, OIB 98286476758 zastupanog po punomoćniku ŽELJKO KRUPEŽEVIĆ</item>
    </derivirana_varijabla>
  </DomainObject.Predmet.ProtuStrankaListFormatedOIB>
  <DomainObject.Predmet.ProtuStrankaListFormatedWithAdress>
    <izvorni_sadrzaj>
      <item>POLIKLINIKA ZA FIZIKALNU MEDICINU I REHABILITACIJU, TE NEUROLOGIJU MAREA - NOVA, MARTIĆEVA 69, 10000 Zagreb zastupanog po punomoćniku ŽELJKO KRUPEŽEVIĆ</item>
    </izvorni_sadrzaj>
    <derivirana_varijabla naziv="DomainObject.Predmet.ProtuStrankaListFormatedWithAdress_1">
      <item>POLIKLINIKA ZA FIZIKALNU MEDICINU I REHABILITACIJU, TE NEUROLOGIJU MAREA - NOVA, MARTIĆEVA 69, 10000 Zagreb zastupanog po punomoćniku ŽELJKO KRUPEŽEVIĆ</item>
    </derivirana_varijabla>
  </DomainObject.Predmet.ProtuStrankaListFormatedWithAdress>
  <DomainObject.Predmet.ProtuStrankaListFormatedWithAdressOIB>
    <izvorni_sadrzaj>
      <item>POLIKLINIKA ZA FIZIKALNU MEDICINU I REHABILITACIJU, TE NEUROLOGIJU MAREA - NOVA, OIB 98286476758, MARTIĆEVA 69, 10000 Zagreb zastupanog po punomoćniku ŽELJKO KRUPEŽEVIĆ</item>
    </izvorni_sadrzaj>
    <derivirana_varijabla naziv="DomainObject.Predmet.ProtuStrankaListFormatedWithAdressOIB_1">
      <item>POLIKLINIKA ZA FIZIKALNU MEDICINU I REHABILITACIJU, TE NEUROLOGIJU MAREA - NOVA, OIB 98286476758, MARTIĆEVA 69, 10000 Zagreb zastupanog po punomoćniku ŽELJKO KRUPEŽEVIĆ</item>
    </derivirana_varijabla>
  </DomainObject.Predmet.ProtuStrankaListFormatedWithAdressOIB>
  <DomainObject.Predmet.ProtuStrankaListNazivFormated>
    <izvorni_sadrzaj>
      <item>POLIKLINIKA ZA FIZIKALNU MEDICINU I REHABILITACIJU, TE NEUROLOGIJU MAREA - NOVA</item>
    </izvorni_sadrzaj>
    <derivirana_varijabla naziv="DomainObject.Predmet.ProtuStrankaListNazivFormated_1">
      <item>POLIKLINIKA ZA FIZIKALNU MEDICINU I REHABILITACIJU, TE NEUROLOGIJU MAREA - NOVA</item>
    </derivirana_varijabla>
  </DomainObject.Predmet.ProtuStrankaListNazivFormated>
  <DomainObject.Predmet.ProtuStrankaListNazivFormatedOIB>
    <izvorni_sadrzaj>
      <item>POLIKLINIKA ZA FIZIKALNU MEDICINU I REHABILITACIJU, TE NEUROLOGIJU MAREA - NOVA, OIB 98286476758</item>
    </izvorni_sadrzaj>
    <derivirana_varijabla naziv="DomainObject.Predmet.ProtuStrankaListNazivFormatedOIB_1">
      <item>POLIKLINIKA ZA FIZIKALNU MEDICINU I REHABILITACIJU, TE NEUROLOGIJU MAREA - NOVA, OIB 98286476758</item>
    </derivirana_varijabla>
  </DomainObject.Predmet.ProtuStrankaListNazivFormatedOIB>
  <DomainObject.Predmet.OstaliListFormated>
    <izvorni_sadrzaj>
      <item>ŽELJKO KRUPEŽEVIĆ punomoćnik sudionika u postupku POLIKLINIKA ZA FIZIKALNU MEDICINU I REHABILITACIJU, TE NEUROLOGIJU MAREA - NOVA</item>
    </izvorni_sadrzaj>
    <derivirana_varijabla naziv="DomainObject.Predmet.OstaliListFormated_1">
      <item>ŽELJKO KRUPEŽEVIĆ punomoćnik sudionika u postupku POLIKLINIKA ZA FIZIKALNU MEDICINU I REHABILITACIJU, TE NEUROLOGIJU MAREA - NOVA</item>
    </derivirana_varijabla>
  </DomainObject.Predmet.OstaliListFormated>
  <DomainObject.Predmet.OstaliListFormatedOIB>
    <izvorni_sadrzaj>
      <item>ŽELJKO KRUPEŽEVIĆ, OIB 43291577172 punomoćnik sudionika u postupku POLIKLINIKA ZA FIZIKALNU MEDICINU I REHABILITACIJU, TE NEUROLOGIJU MAREA - NOVA</item>
    </izvorni_sadrzaj>
    <derivirana_varijabla naziv="DomainObject.Predmet.OstaliListFormatedOIB_1">
      <item>ŽELJKO KRUPEŽEVIĆ, OIB 43291577172 punomoćnik sudionika u postupku POLIKLINIKA ZA FIZIKALNU MEDICINU I REHABILITACIJU, TE NEUROLOGIJU MAREA - NOVA</item>
    </derivirana_varijabla>
  </DomainObject.Predmet.OstaliListFormatedOIB>
  <DomainObject.Predmet.OstaliListFormatedWithAdress>
    <izvorni_sadrzaj>
      <item>ŽELJKO KRUPEŽEVIĆ, Senaja Poljane 4, Mladenovac punomoćnik sudionika u postupku POLIKLINIKA ZA FIZIKALNU MEDICINU I REHABILITACIJU, TE NEUROLOGIJU MAREA - NOVA</item>
    </izvorni_sadrzaj>
    <derivirana_varijabla naziv="DomainObject.Predmet.OstaliListFormatedWithAdress_1">
      <item>ŽELJKO KRUPEŽEVIĆ, Senaja Poljane 4, Mladenovac punomoćnik sudionika u postupku POLIKLINIKA ZA FIZIKALNU MEDICINU I REHABILITACIJU, TE NEUROLOGIJU MAREA - NOVA</item>
    </derivirana_varijabla>
  </DomainObject.Predmet.OstaliListFormatedWithAdress>
  <DomainObject.Predmet.OstaliListFormatedWithAdressOIB>
    <izvorni_sadrzaj>
      <item>ŽELJKO KRUPEŽEVIĆ, OIB 43291577172, Senaja Poljane 4, Mladenovac punomoćnik sudionika u postupku POLIKLINIKA ZA FIZIKALNU MEDICINU I REHABILITACIJU, TE NEUROLOGIJU MAREA - NOVA</item>
    </izvorni_sadrzaj>
    <derivirana_varijabla naziv="DomainObject.Predmet.OstaliListFormatedWithAdressOIB_1">
      <item>ŽELJKO KRUPEŽEVIĆ, OIB 43291577172, Senaja Poljane 4, Mladenovac punomoćnik sudionika u postupku POLIKLINIKA ZA FIZIKALNU MEDICINU I REHABILITACIJU, TE NEUROLOGIJU MAREA - NOVA</item>
    </derivirana_varijabla>
  </DomainObject.Predmet.OstaliListFormatedWithAdressOIB>
  <DomainObject.Predmet.OstaliListNazivFormated>
    <izvorni_sadrzaj>
      <item>ŽELJKO KRUPEŽEVIĆ</item>
    </izvorni_sadrzaj>
    <derivirana_varijabla naziv="DomainObject.Predmet.OstaliListNazivFormated_1">
      <item>ŽELJKO KRUPEŽEVIĆ</item>
    </derivirana_varijabla>
  </DomainObject.Predmet.OstaliListNazivFormated>
  <DomainObject.Predmet.OstaliListNazivFormatedOIB>
    <izvorni_sadrzaj>
      <item>ŽELJKO KRUPEŽEVIĆ, OIB 43291577172</item>
    </izvorni_sadrzaj>
    <derivirana_varijabla naziv="DomainObject.Predmet.OstaliListNazivFormatedOIB_1">
      <item>ŽELJKO KRUPEŽEVIĆ, OIB 43291577172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ZA FIZIKALNU MEDICINU I REHABILITACIJU, TE NEUROLOGIJU MAREA - NOVA</izvorni_sadrzaj>
    <derivirana_varijabla naziv="DomainObject.Predmet.ProtustrankaIDrugi_1">POLIKLINIKA ZA FIZIKALNU MEDICINU I REHABILITACIJU, TE NEUROLOGIJU MAREA - NOVA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POLIKLINIKA ZA FIZIKALNU MEDICINU I REHABILITACIJU, TE NEUROLOGIJU MAREA - NOVA, OIB 98286476758, MARTIĆEVA 69, 10000 Zagreb</izvorni_sadrzaj>
    <derivirana_varijabla naziv="DomainObject.Predmet.ProtustrankaIDrugiAdressOIB_1">POLIKLINIKA ZA FIZIKALNU MEDICINU I REHABILITACIJU, TE NEUROLOGIJU MAREA - NOVA, OIB 98286476758, MARTIĆEVA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POLIKLINIKA ZA FIZIKALNU MEDICINU I REHABILITACIJU, TE NEUROLOGIJU MAREA - NOVA</item>
      <item>ŽELJKO KRUPEŽEVIĆ</item>
    </izvorni_sadrzaj>
    <derivirana_varijabla naziv="DomainObject.Predmet.SudioniciListNaziv_1">
      <item>FINA Regionalni centar Zagreb</item>
      <item>POLIKLINIKA ZA FIZIKALNU MEDICINU I REHABILITACIJU, TE NEUROLOGIJU MAREA - NOVA</item>
      <item>ŽELJKO KRUPEŽEVIĆ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POLIKLINIKA ZA FIZIKALNU MEDICINU I REHABILITACIJU, TE NEUROLOGIJU MAREA - NOVA, OIB 98286476758, MARTIĆEVA 69,10000 Zagreb</item>
      <item>ŽELJKO KRUPEŽEVIĆ, OIB 43291577172, Senaja Poljane 4,Mladenovac</item>
    </izvorni_sadrzaj>
    <derivirana_varijabla naziv="DomainObject.Predmet.SudioniciListAdressOIB_1">
      <item>FINA Regionalni centar Zagreb, OIB 85821130368, Trg svibanjskih žrtava 1995. 1,10000 Zagreb</item>
      <item>POLIKLINIKA ZA FIZIKALNU MEDICINU I REHABILITACIJU, TE NEUROLOGIJU MAREA - NOVA, OIB 98286476758, MARTIĆEVA 69,10000 Zagreb</item>
      <item>ŽELJKO KRUPEŽEVIĆ, OIB 43291577172, Senaja Poljane 4,Mladenovac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98286476758</item>
      <item>, OIB 43291577172</item>
    </izvorni_sadrzaj>
    <derivirana_varijabla naziv="DomainObject.Predmet.SudioniciListNazivOIB_1">
      <item>, OIB 85821130368</item>
      <item>, OIB 98286476758</item>
      <item>, OIB 43291577172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1352</properties:Characters>
  <properties:Lines>46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2016-01-20T10:54:00Z</dcterms:created>
  <dc:creator>ilukac</dc:creator>
  <cp:lastModifiedBy>Ksenija Nol</cp:lastModifiedBy>
  <cp:lastPrinted>2016-01-20T10:50:00Z</cp:lastPrinted>
  <dcterms:modified xmlns:xsi="http://www.w3.org/2001/XMLSchema-instance" xsi:type="dcterms:W3CDTF">2016-01-20T13:10:00Z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