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ad52" w14:paraId="ad3ad5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9E401B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St-6428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E45BB" w:rsidR="007E45BB" w:rsidRPr="007E45B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E45BB" w:rsidRPr="007E45BB">
        <w:t xml:space="preserve"> </w:t>
      </w:r>
      <w:r w:rsidR="007E45BB" w:rsidRPr="007E45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ENERGO-PROJEKT d.o.o., Zagreb, Jarnovićeva 9, </w:t>
      </w:r>
    </w:p>
    <w:p w:rsidRDefault="007E45BB" w:rsidP="007E45BB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E45BB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080470915, OIB: 25577842522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21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7E45BB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5161E5" w:rsidRPr="005161E5">
        <w:t xml:space="preserve"> </w:t>
      </w:r>
      <w:r w:rsidR="007E45BB" w:rsidRPr="007E45BB">
        <w:rPr>
          <w:rFonts w:cs="Times New Roman" w:eastAsia="Times New Roman" w:hAnsi="Times New Roman" w:ascii="Times New Roman"/>
          <w:sz w:val="24"/>
          <w:szCs w:val="24"/>
          <w:lang w:eastAsia="hr-HR"/>
        </w:rPr>
        <w:t>ENERGO-PROJEKT d.o.o., Zagreb, Jarnovićeva 9, MBS: 080470915, OIB: 25577842522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F58CC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9C3246" w:rsidR="008C782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C782C">
        <w:rPr>
          <w:rFonts w:cs="Times New Roman" w:eastAsia="Times New Roman" w:hAnsi="Times New Roman" w:ascii="Times New Roman"/>
          <w:sz w:val="24"/>
          <w:szCs w:val="24"/>
          <w:lang w:eastAsia="hr-HR"/>
        </w:rPr>
        <w:t>Dinka Trumbić</w:t>
      </w:r>
      <w:r w:rsidR="009C324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C782C"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 w:rsidR="009C324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C782C">
        <w:rPr>
          <w:rFonts w:cs="Times New Roman" w:eastAsia="Times New Roman" w:hAnsi="Times New Roman" w:ascii="Times New Roman"/>
          <w:sz w:val="24"/>
          <w:szCs w:val="24"/>
          <w:lang w:eastAsia="hr-HR"/>
        </w:rPr>
        <w:t>Lovretska 10</w:t>
      </w:r>
      <w:r w:rsidR="009C324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95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C3246" w:rsidP="009C3246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8C782C">
        <w:rPr>
          <w:rFonts w:cs="Times New Roman" w:eastAsia="Times New Roman" w:hAnsi="Times New Roman" w:ascii="Times New Roman"/>
          <w:sz w:val="24"/>
          <w:szCs w:val="24"/>
          <w:lang w:eastAsia="hr-HR"/>
        </w:rPr>
        <w:t>43468134790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7E45BB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7E45BB" w:rsidRPr="007E45BB">
        <w:rPr>
          <w:rFonts w:cs="Times New Roman" w:eastAsia="Times New Roman" w:hAnsi="Times New Roman" w:ascii="Times New Roman"/>
          <w:sz w:val="24"/>
          <w:szCs w:val="24"/>
          <w:lang w:eastAsia="hr-HR"/>
        </w:rPr>
        <w:t>ENERGO-PROJEKT d.o.o., Zagreb, Jarnovićeva 9, MBS: 080470915, OIB: 25577842522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7E45B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17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D9516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15. travnja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1087E">
        <w:rPr>
          <w:rFonts w:cs="Times New Roman" w:eastAsia="Times New Roman" w:hAnsi="Times New Roman" w:ascii="Times New Roman"/>
          <w:sz w:val="24"/>
          <w:szCs w:val="20"/>
          <w:lang w:eastAsia="hr-HR"/>
        </w:rPr>
        <w:t>21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D9516A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B86D50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9E401B">
      <w:rPr>
        <w:rFonts w:cs="Times New Roman" w:hAnsi="Times New Roman" w:ascii="Times New Roman"/>
        <w:sz w:val="24"/>
        <w:szCs w:val="24"/>
      </w:rPr>
      <w:t>6428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40FBC"/>
    <w:rsid w:val="00054FF8"/>
    <w:rsid w:val="000934E6"/>
    <w:rsid w:val="00093E37"/>
    <w:rsid w:val="000A289B"/>
    <w:rsid w:val="000A7B72"/>
    <w:rsid w:val="000C0DEB"/>
    <w:rsid w:val="000F3A15"/>
    <w:rsid w:val="001156F9"/>
    <w:rsid w:val="0012132B"/>
    <w:rsid w:val="0012235D"/>
    <w:rsid w:val="00131324"/>
    <w:rsid w:val="0017646E"/>
    <w:rsid w:val="001B6BD3"/>
    <w:rsid w:val="001E246A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42C52"/>
    <w:rsid w:val="003442E0"/>
    <w:rsid w:val="0035447B"/>
    <w:rsid w:val="00354606"/>
    <w:rsid w:val="00367681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05807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45BB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C782C"/>
    <w:rsid w:val="008D776D"/>
    <w:rsid w:val="008F58CC"/>
    <w:rsid w:val="00904FB1"/>
    <w:rsid w:val="00912C77"/>
    <w:rsid w:val="009607F2"/>
    <w:rsid w:val="00975E9B"/>
    <w:rsid w:val="0097744B"/>
    <w:rsid w:val="009C3246"/>
    <w:rsid w:val="009C7AE2"/>
    <w:rsid w:val="009D1BD2"/>
    <w:rsid w:val="009E401B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E5B6E"/>
    <w:rsid w:val="00AE5B91"/>
    <w:rsid w:val="00AE71B0"/>
    <w:rsid w:val="00AF6327"/>
    <w:rsid w:val="00B228D8"/>
    <w:rsid w:val="00B621A2"/>
    <w:rsid w:val="00B73A29"/>
    <w:rsid w:val="00B86677"/>
    <w:rsid w:val="00B86D50"/>
    <w:rsid w:val="00BA36F5"/>
    <w:rsid w:val="00BA6970"/>
    <w:rsid w:val="00BB19B9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087E"/>
    <w:rsid w:val="00D16D7D"/>
    <w:rsid w:val="00D20C23"/>
    <w:rsid w:val="00D2350D"/>
    <w:rsid w:val="00D40C44"/>
    <w:rsid w:val="00D4451C"/>
    <w:rsid w:val="00D63BF4"/>
    <w:rsid w:val="00D714CF"/>
    <w:rsid w:val="00D8240A"/>
    <w:rsid w:val="00D9516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0735"/>
    <w:rsid w:val="00EC61CA"/>
    <w:rsid w:val="00ED300E"/>
    <w:rsid w:val="00ED3E26"/>
    <w:rsid w:val="00EE296C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86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D5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B86D5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B86D5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B86D5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86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D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B86D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B86D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B86D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361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6428</izvorni_sadrzaj>
    <derivirana_varijabla naziv="DomainObject.Predmet.Broj_1">6428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St-6428/2015</izvorni_sadrzaj>
    <derivirana_varijabla naziv="DomainObject.Predmet.OznakaBroj_1">St-6428/2015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ENERGO-PROJEKT d.o.o. zastupanog po punomoćniku Darija Čuljak</izvorni_sadrzaj>
    <derivirana_varijabla naziv="DomainObject.Predmet.ProtustrankaFormated_1">  ENERGO-PROJEKT d.o.o. zastupanog po punomoćniku Darija Čuljak</derivirana_varijabla>
  </DomainObject.Predmet.ProtustrankaFormated>
  <DomainObject.Predmet.ProtustrankaFormatedOIB>
    <izvorni_sadrzaj>  ENERGO-PROJEKT d.o.o., OIB 25577842522 zastupanog po punomoćniku Darija Čuljak</izvorni_sadrzaj>
    <derivirana_varijabla naziv="DomainObject.Predmet.ProtustrankaFormatedOIB_1">  ENERGO-PROJEKT d.o.o., OIB 25577842522 zastupanog po punomoćniku Darija Čuljak</derivirana_varijabla>
  </DomainObject.Predmet.ProtustrankaFormatedOIB>
  <DomainObject.Predmet.ProtustrankaFormatedWithAdress>
    <izvorni_sadrzaj> ENERGO-PROJEKT d.o.o., Jarnovićeva 9, 10000 Zagreb zastupanog po punomoćniku Darija Čuljak</izvorni_sadrzaj>
    <derivirana_varijabla naziv="DomainObject.Predmet.ProtustrankaFormatedWithAdress_1"> ENERGO-PROJEKT d.o.o., Jarnovićeva 9, 10000 Zagreb zastupanog po punomoćniku Darija Čuljak</derivirana_varijabla>
  </DomainObject.Predmet.ProtustrankaFormatedWithAdress>
  <DomainObject.Predmet.ProtustrankaFormatedWithAdressOIB>
    <izvorni_sadrzaj> ENERGO-PROJEKT d.o.o., OIB 25577842522, Jarnovićeva 9, 10000 Zagreb zastupanog po punomoćniku Darija Čuljak</izvorni_sadrzaj>
    <derivirana_varijabla naziv="DomainObject.Predmet.ProtustrankaFormatedWithAdressOIB_1"> ENERGO-PROJEKT d.o.o., OIB 25577842522, Jarnovićeva 9, 10000 Zagreb zastupanog po punomoćniku Darija Čuljak</derivirana_varijabla>
  </DomainObject.Predmet.ProtustrankaFormatedWithAdressOIB>
  <DomainObject.Predmet.ProtustrankaWithAdress>
    <izvorni_sadrzaj>ENERGO-PROJEKT d.o.o. Jarnovićeva 9, 10000 Zagreb</izvorni_sadrzaj>
    <derivirana_varijabla naziv="DomainObject.Predmet.ProtustrankaWithAdress_1">ENERGO-PROJEKT d.o.o. Jarnovićeva 9, 10000 Zagreb</derivirana_varijabla>
  </DomainObject.Predmet.ProtustrankaWithAdress>
  <DomainObject.Predmet.ProtustrankaWithAdressOIB>
    <izvorni_sadrzaj>ENERGO-PROJEKT d.o.o., OIB 25577842522, Jarnovićeva 9, 10000 Zagreb</izvorni_sadrzaj>
    <derivirana_varijabla naziv="DomainObject.Predmet.ProtustrankaWithAdressOIB_1">ENERGO-PROJEKT d.o.o., OIB 25577842522, Jarnovićeva 9, 10000 Zagreb</derivirana_varijabla>
  </DomainObject.Predmet.ProtustrankaWithAdressOIB>
  <DomainObject.Predmet.ProtustrankaNazivFormated>
    <izvorni_sadrzaj>ENERGO-PROJEKT d.o.o.</izvorni_sadrzaj>
    <derivirana_varijabla naziv="DomainObject.Predmet.ProtustrankaNazivFormated_1">ENERGO-PROJEKT d.o.o.</derivirana_varijabla>
  </DomainObject.Predmet.ProtustrankaNazivFormated>
  <DomainObject.Predmet.ProtustrankaNazivFormatedOIB>
    <izvorni_sadrzaj>ENERGO-PROJEKT d.o.o., OIB 25577842522</izvorni_sadrzaj>
    <derivirana_varijabla naziv="DomainObject.Predmet.ProtustrankaNazivFormatedOIB_1">ENERGO-PROJEKT d.o.o., OIB 25577842522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ENERGO-PROJEKT d.o.o. zastupanog po punomoćniku Darija Čuljak</item>
    </izvorni_sadrzaj>
    <derivirana_varijabla naziv="DomainObject.Predmet.ProtuStrankaListFormated_1">
      <item>ENERGO-PROJEKT d.o.o. zastupanog po punomoćniku Darija Čuljak</item>
    </derivirana_varijabla>
  </DomainObject.Predmet.ProtuStrankaListFormated>
  <DomainObject.Predmet.ProtuStrankaListFormatedOIB>
    <izvorni_sadrzaj>
      <item>ENERGO-PROJEKT d.o.o., OIB 25577842522 zastupanog po punomoćniku Darija Čuljak</item>
    </izvorni_sadrzaj>
    <derivirana_varijabla naziv="DomainObject.Predmet.ProtuStrankaListFormatedOIB_1">
      <item>ENERGO-PROJEKT d.o.o., OIB 25577842522 zastupanog po punomoćniku Darija Čuljak</item>
    </derivirana_varijabla>
  </DomainObject.Predmet.ProtuStrankaListFormatedOIB>
  <DomainObject.Predmet.ProtuStrankaListFormatedWithAdress>
    <izvorni_sadrzaj>
      <item>ENERGO-PROJEKT d.o.o., Jarnovićeva 9, 10000 Zagreb zastupanog po punomoćniku Darija Čuljak</item>
    </izvorni_sadrzaj>
    <derivirana_varijabla naziv="DomainObject.Predmet.ProtuStrankaListFormatedWithAdress_1">
      <item>ENERGO-PROJEKT d.o.o., Jarnovićeva 9, 10000 Zagreb zastupanog po punomoćniku Darija Čuljak</item>
    </derivirana_varijabla>
  </DomainObject.Predmet.ProtuStrankaListFormatedWithAdress>
  <DomainObject.Predmet.ProtuStrankaListFormatedWithAdressOIB>
    <izvorni_sadrzaj>
      <item>ENERGO-PROJEKT d.o.o., OIB 25577842522, Jarnovićeva 9, 10000 Zagreb zastupanog po punomoćniku Darija Čuljak</item>
    </izvorni_sadrzaj>
    <derivirana_varijabla naziv="DomainObject.Predmet.ProtuStrankaListFormatedWithAdressOIB_1">
      <item>ENERGO-PROJEKT d.o.o., OIB 25577842522, Jarnovićeva 9, 10000 Zagreb zastupanog po punomoćniku Darija Čuljak</item>
    </derivirana_varijabla>
  </DomainObject.Predmet.ProtuStrankaListFormatedWithAdressOIB>
  <DomainObject.Predmet.ProtuStrankaListNazivFormated>
    <izvorni_sadrzaj>
      <item>ENERGO-PROJEKT d.o.o.</item>
    </izvorni_sadrzaj>
    <derivirana_varijabla naziv="DomainObject.Predmet.ProtuStrankaListNazivFormated_1">
      <item>ENERGO-PROJEKT d.o.o.</item>
    </derivirana_varijabla>
  </DomainObject.Predmet.ProtuStrankaListNazivFormated>
  <DomainObject.Predmet.ProtuStrankaListNazivFormatedOIB>
    <izvorni_sadrzaj>
      <item>ENERGO-PROJEKT d.o.o., OIB 25577842522</item>
    </izvorni_sadrzaj>
    <derivirana_varijabla naziv="DomainObject.Predmet.ProtuStrankaListNazivFormatedOIB_1">
      <item>ENERGO-PROJEKT d.o.o., OIB 25577842522</item>
    </derivirana_varijabla>
  </DomainObject.Predmet.ProtuStrankaListNazivFormatedOIB>
  <DomainObject.Predmet.OstaliListFormated>
    <izvorni_sadrzaj>
      <item>Darija Čuljak punomoćnik sudionika u postupku ENERGO-PROJEKT d.o.o.</item>
    </izvorni_sadrzaj>
    <derivirana_varijabla naziv="DomainObject.Predmet.OstaliListFormated_1">
      <item>Darija Čuljak punomoćnik sudionika u postupku ENERGO-PROJEKT d.o.o.</item>
    </derivirana_varijabla>
  </DomainObject.Predmet.OstaliListFormated>
  <DomainObject.Predmet.OstaliListFormatedOIB>
    <izvorni_sadrzaj>
      <item>Darija Čuljak, OIB 64381431167 punomoćnik sudionika u postupku ENERGO-PROJEKT d.o.o.</item>
    </izvorni_sadrzaj>
    <derivirana_varijabla naziv="DomainObject.Predmet.OstaliListFormatedOIB_1">
      <item>Darija Čuljak, OIB 64381431167 punomoćnik sudionika u postupku ENERGO-PROJEKT d.o.o.</item>
    </derivirana_varijabla>
  </DomainObject.Predmet.OstaliListFormatedOIB>
  <DomainObject.Predmet.OstaliListFormatedWithAdress>
    <izvorni_sadrzaj>
      <item>Darija Čuljak, Jarnovićeva 9, 10000 Zagreb punomoćnik sudionika u postupku ENERGO-PROJEKT d.o.o.</item>
    </izvorni_sadrzaj>
    <derivirana_varijabla naziv="DomainObject.Predmet.OstaliListFormatedWithAdress_1">
      <item>Darija Čuljak, Jarnovićeva 9, 10000 Zagreb punomoćnik sudionika u postupku ENERGO-PROJEKT d.o.o.</item>
    </derivirana_varijabla>
  </DomainObject.Predmet.OstaliListFormatedWithAdress>
  <DomainObject.Predmet.OstaliListFormatedWithAdressOIB>
    <izvorni_sadrzaj>
      <item>Darija Čuljak, OIB 64381431167, Jarnovićeva 9, 10000 Zagreb punomoćnik sudionika u postupku ENERGO-PROJEKT d.o.o.</item>
    </izvorni_sadrzaj>
    <derivirana_varijabla naziv="DomainObject.Predmet.OstaliListFormatedWithAdressOIB_1">
      <item>Darija Čuljak, OIB 64381431167, Jarnovićeva 9, 10000 Zagreb punomoćnik sudionika u postupku ENERGO-PROJEKT d.o.o.</item>
    </derivirana_varijabla>
  </DomainObject.Predmet.OstaliListFormatedWithAdressOIB>
  <DomainObject.Predmet.OstaliListNazivFormated>
    <izvorni_sadrzaj>
      <item>Darija Čuljak</item>
    </izvorni_sadrzaj>
    <derivirana_varijabla naziv="DomainObject.Predmet.OstaliListNazivFormated_1">
      <item>Darija Čuljak</item>
    </derivirana_varijabla>
  </DomainObject.Predmet.OstaliListNazivFormated>
  <DomainObject.Predmet.OstaliListNazivFormatedOIB>
    <izvorni_sadrzaj>
      <item>Darija Čuljak, OIB 64381431167</item>
    </izvorni_sadrzaj>
    <derivirana_varijabla naziv="DomainObject.Predmet.OstaliListNazivFormatedOIB_1">
      <item>Darija Čuljak, OIB 64381431167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ENERGO-PROJEKT d.o.o.</izvorni_sadrzaj>
    <derivirana_varijabla naziv="DomainObject.Predmet.ProtustrankaIDrugi_1">ENERGO-PROJEKT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ENERGO-PROJEKT d.o.o., OIB 25577842522, Jarnovićeva 9, 10000 Zagreb</izvorni_sadrzaj>
    <derivirana_varijabla naziv="DomainObject.Predmet.ProtustrankaIDrugiAdressOIB_1">ENERGO-PROJEKT d.o.o., OIB 25577842522, Jarnovićeva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ENERGO-PROJEKT d.o.o.</item>
      <item>Darija Čuljak</item>
    </izvorni_sadrzaj>
    <derivirana_varijabla naziv="DomainObject.Predmet.SudioniciListNaziv_1">
      <item>FINA Regionalni centar Zagreb</item>
      <item>ENERGO-PROJEKT d.o.o.</item>
      <item>Darija Čuljak</item>
    </derivirana_varijabla>
  </DomainObject.Predmet.SudioniciListNaziv>
  <DomainObject.Predmet.SudioniciListAdressOIB>
    <izvorni_sadrzaj>
      <item>FINA Regionalni centar Zagreb, OIB 85821130368, Trg svibanjskih žrtava 1995. 1,10000 Zagreb</item>
      <item>ENERGO-PROJEKT d.o.o., OIB 25577842522, Jarnovićeva 9,10000 Zagreb</item>
      <item>Darija Čuljak, OIB 64381431167, Jarnovićeva 9,10000 Zagreb</item>
    </izvorni_sadrzaj>
    <derivirana_varijabla naziv="DomainObject.Predmet.SudioniciListAdressOIB_1">
      <item>FINA Regionalni centar Zagreb, OIB 85821130368, Trg svibanjskih žrtava 1995. 1,10000 Zagreb</item>
      <item>ENERGO-PROJEKT d.o.o., OIB 25577842522, Jarnovićeva 9,10000 Zagreb</item>
      <item>Darija Čuljak, OIB 64381431167, Jarnovićeva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25577842522</item>
      <item>, OIB 64381431167</item>
    </izvorni_sadrzaj>
    <derivirana_varijabla naziv="DomainObject.Predmet.SudioniciListNazivOIB_1">
      <item>, OIB 85821130368</item>
      <item>, OIB 25577842522</item>
      <item>, OIB 64381431167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2765</properties:Characters>
  <properties:Lines>80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2016-07-21T07:11:00Z</dcterms:created>
  <dc:creator>Ivan Turčić</dc:creator>
  <cp:lastModifiedBy>Ivan Turčić</cp:lastModifiedBy>
  <dcterms:modified xmlns:xsi="http://www.w3.org/2001/XMLSchema-instance" xsi:type="dcterms:W3CDTF">2016-07-21T07:14:00Z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