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1ac2" w14:paraId="eea1ac2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0079BF">
        <w:t xml:space="preserve"> St-76</w:t>
      </w:r>
      <w:r w:rsidR="002E41AD">
        <w:t>50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</w:t>
      </w:r>
      <w:r w:rsidR="000079BF">
        <w:t>8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E116FD" w:rsidRPr="00544220">
        <w:t>NOVI GALEB d.o.o., Zagreb, Žutnička 23, OIB: 56001500976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E41AD">
        <w:t>45.388,77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</w:t>
      </w:r>
      <w:r w:rsidR="000079BF">
        <w:t>8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E07FF"/>
    <w:rsid w:val="005E1DB2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C2115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2131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7650</izvorni_sadrzaj>
    <derivirana_varijabla naziv="DomainObject.Predmet.Broj_1">7650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St-7650/2015</izvorni_sadrzaj>
    <derivirana_varijabla naziv="DomainObject.Predmet.OznakaBroj_1">St-7650/2015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GALEB d.o.o. zastupanog po punomoćniku Slavko Travar</izvorni_sadrzaj>
    <derivirana_varijabla naziv="DomainObject.Predmet.ProtustrankaFormated_1">  NOVI GALEB d.o.o. zastupanog po punomoćniku Slavko Travar</derivirana_varijabla>
  </DomainObject.Predmet.ProtustrankaFormated>
  <DomainObject.Predmet.ProtustrankaFormatedOIB>
    <izvorni_sadrzaj>  NOVI GALEB d.o.o., OIB 56001500976 zastupanog po punomoćniku Slavko Travar</izvorni_sadrzaj>
    <derivirana_varijabla naziv="DomainObject.Predmet.ProtustrankaFormatedOIB_1">  NOVI GALEB d.o.o., OIB 56001500976 zastupanog po punomoćniku Slavko Travar</derivirana_varijabla>
  </DomainObject.Predmet.ProtustrankaFormatedOIB>
  <DomainObject.Predmet.ProtustrankaFormatedWithAdress>
    <izvorni_sadrzaj> NOVI GALEB d.o.o., Žutnička 23, 10000 Zagreb zastupanog po punomoćniku Slavko Travar</izvorni_sadrzaj>
    <derivirana_varijabla naziv="DomainObject.Predmet.ProtustrankaFormatedWithAdress_1"> NOVI GALEB d.o.o., Žutnička 23, 10000 Zagreb zastupanog po punomoćniku Slavko Travar</derivirana_varijabla>
  </DomainObject.Predmet.ProtustrankaFormatedWithAdress>
  <DomainObject.Predmet.ProtustrankaFormatedWithAdressOIB>
    <izvorni_sadrzaj> NOVI GALEB d.o.o., OIB 56001500976, Žutnička 23, 10000 Zagreb zastupanog po punomoćniku Slavko Travar</izvorni_sadrzaj>
    <derivirana_varijabla naziv="DomainObject.Predmet.ProtustrankaFormatedWithAdressOIB_1"> NOVI GALEB d.o.o., OIB 56001500976, Žutnička 23, 10000 Zagreb zastupanog po punomoćniku Slavko Travar</derivirana_varijabla>
  </DomainObject.Predmet.ProtustrankaFormatedWithAdressOIB>
  <DomainObject.Predmet.ProtustrankaWithAdress>
    <izvorni_sadrzaj>NOVI GALEB d.o.o. Žutnička 23, 10000 Zagreb</izvorni_sadrzaj>
    <derivirana_varijabla naziv="DomainObject.Predmet.ProtustrankaWithAdress_1">NOVI GALEB d.o.o. Žutnička 23, 10000 Zagreb</derivirana_varijabla>
  </DomainObject.Predmet.ProtustrankaWithAdress>
  <DomainObject.Predmet.ProtustrankaWithAdressOIB>
    <izvorni_sadrzaj>NOVI GALEB d.o.o., OIB 56001500976, Žutnička 23, 10000 Zagreb</izvorni_sadrzaj>
    <derivirana_varijabla naziv="DomainObject.Predmet.ProtustrankaWithAdressOIB_1">NOVI GALEB d.o.o., OIB 56001500976, Žutnička 23, 10000 Zagreb</derivirana_varijabla>
  </DomainObject.Predmet.ProtustrankaWithAdressOIB>
  <DomainObject.Predmet.ProtustrankaNazivFormated>
    <izvorni_sadrzaj>NOVI GALEB d.o.o.</izvorni_sadrzaj>
    <derivirana_varijabla naziv="DomainObject.Predmet.ProtustrankaNazivFormated_1">NOVI GALEB d.o.o.</derivirana_varijabla>
  </DomainObject.Predmet.ProtustrankaNazivFormated>
  <DomainObject.Predmet.ProtustrankaNazivFormatedOIB>
    <izvorni_sadrzaj>NOVI GALEB d.o.o., OIB 56001500976</izvorni_sadrzaj>
    <derivirana_varijabla naziv="DomainObject.Predmet.ProtustrankaNazivFormatedOIB_1">NOVI GALEB d.o.o., OIB 56001500976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GALEB d.o.o. zastupanog po punomoćniku Slavko Travar</item>
    </izvorni_sadrzaj>
    <derivirana_varijabla naziv="DomainObject.Predmet.ProtuStrankaListFormated_1">
      <item>NOVI GALEB d.o.o. zastupanog po punomoćniku Slavko Travar</item>
    </derivirana_varijabla>
  </DomainObject.Predmet.ProtuStrankaListFormated>
  <DomainObject.Predmet.ProtuStrankaListFormatedOIB>
    <izvorni_sadrzaj>
      <item>NOVI GALEB d.o.o., OIB 56001500976 zastupanog po punomoćniku Slavko Travar</item>
    </izvorni_sadrzaj>
    <derivirana_varijabla naziv="DomainObject.Predmet.ProtuStrankaListFormatedOIB_1">
      <item>NOVI GALEB d.o.o., OIB 56001500976 zastupanog po punomoćniku Slavko Travar</item>
    </derivirana_varijabla>
  </DomainObject.Predmet.ProtuStrankaListFormatedOIB>
  <DomainObject.Predmet.ProtuStrankaListFormatedWithAdress>
    <izvorni_sadrzaj>
      <item>NOVI GALEB d.o.o., Žutnička 23, 10000 Zagreb zastupanog po punomoćniku Slavko Travar</item>
    </izvorni_sadrzaj>
    <derivirana_varijabla naziv="DomainObject.Predmet.ProtuStrankaListFormatedWithAdress_1">
      <item>NOVI GALEB d.o.o., Žutnička 23, 10000 Zagreb zastupanog po punomoćniku Slavko Travar</item>
    </derivirana_varijabla>
  </DomainObject.Predmet.ProtuStrankaListFormatedWithAdress>
  <DomainObject.Predmet.ProtuStrankaListFormatedWithAdressOIB>
    <izvorni_sadrzaj>
      <item>NOVI GALEB d.o.o., OIB 56001500976, Žutnička 23, 10000 Zagreb zastupanog po punomoćniku Slavko Travar</item>
    </izvorni_sadrzaj>
    <derivirana_varijabla naziv="DomainObject.Predmet.ProtuStrankaListFormatedWithAdressOIB_1">
      <item>NOVI GALEB d.o.o., OIB 56001500976, Žutnička 23, 10000 Zagreb zastupanog po punomoćniku Slavko Travar</item>
    </derivirana_varijabla>
  </DomainObject.Predmet.ProtuStrankaListFormatedWithAdressOIB>
  <DomainObject.Predmet.ProtuStrankaListNazivFormated>
    <izvorni_sadrzaj>
      <item>NOVI GALEB d.o.o.</item>
    </izvorni_sadrzaj>
    <derivirana_varijabla naziv="DomainObject.Predmet.ProtuStrankaListNazivFormated_1">
      <item>NOVI GALEB d.o.o.</item>
    </derivirana_varijabla>
  </DomainObject.Predmet.ProtuStrankaListNazivFormated>
  <DomainObject.Predmet.ProtuStrankaListNazivFormatedOIB>
    <izvorni_sadrzaj>
      <item>NOVI GALEB d.o.o., OIB 56001500976</item>
    </izvorni_sadrzaj>
    <derivirana_varijabla naziv="DomainObject.Predmet.ProtuStrankaListNazivFormatedOIB_1">
      <item>NOVI GALEB d.o.o., OIB 56001500976</item>
    </derivirana_varijabla>
  </DomainObject.Predmet.ProtuStrankaListNazivFormatedOIB>
  <DomainObject.Predmet.OstaliListFormated>
    <izvorni_sadrzaj>
      <item>Slavko Travar punomoćnik sudionika u postupku NOVI GALEB d.o.o.</item>
    </izvorni_sadrzaj>
    <derivirana_varijabla naziv="DomainObject.Predmet.OstaliListFormated_1">
      <item>Slavko Travar punomoćnik sudionika u postupku NOVI GALEB d.o.o.</item>
    </derivirana_varijabla>
  </DomainObject.Predmet.OstaliListFormated>
  <DomainObject.Predmet.OstaliListFormatedOIB>
    <izvorni_sadrzaj>
      <item>Slavko Travar, OIB 06632184995 punomoćnik sudionika u postupku NOVI GALEB d.o.o.</item>
    </izvorni_sadrzaj>
    <derivirana_varijabla naziv="DomainObject.Predmet.OstaliListFormatedOIB_1">
      <item>Slavko Travar, OIB 06632184995 punomoćnik sudionika u postupku NOVI GALEB d.o.o.</item>
    </derivirana_varijabla>
  </DomainObject.Predmet.OstaliListFormatedOIB>
  <DomainObject.Predmet.OstaliListFormatedWithAdress>
    <izvorni_sadrzaj>
      <item>Slavko Travar, Miroslava Celebrina 5, 51511 Vantačići punomoćnik sudionika u postupku NOVI GALEB d.o.o.</item>
    </izvorni_sadrzaj>
    <derivirana_varijabla naziv="DomainObject.Predmet.OstaliListFormatedWithAdress_1">
      <item>Slavko Travar, Miroslava Celebrina 5, 51511 Vantačići punomoćnik sudionika u postupku NOVI GALEB d.o.o.</item>
    </derivirana_varijabla>
  </DomainObject.Predmet.OstaliListFormatedWithAdress>
  <DomainObject.Predmet.OstaliListFormatedWithAdressOIB>
    <izvorni_sadrzaj>
      <item>Slavko Travar, OIB 06632184995, Miroslava Celebrina 5, 51511 Vantačići punomoćnik sudionika u postupku NOVI GALEB d.o.o.</item>
    </izvorni_sadrzaj>
    <derivirana_varijabla naziv="DomainObject.Predmet.OstaliListFormatedWithAdressOIB_1">
      <item>Slavko Travar, OIB 06632184995, Miroslava Celebrina 5, 51511 Vantačići punomoćnik sudionika u postupku NOVI GALEB d.o.o.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GALEB d.o.o.</izvorni_sadrzaj>
    <derivirana_varijabla naziv="DomainObject.Predmet.ProtustrankaIDrugi_1">NOVI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GALEB d.o.o., OIB 56001500976, Žutnička 23, 10000 Zagreb</izvorni_sadrzaj>
    <derivirana_varijabla naziv="DomainObject.Predmet.ProtustrankaIDrugiAdressOIB_1">NOVI GALEB d.o.o., OIB 56001500976,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GALEB d.o.o.</item>
      <item>Slavko Travar</item>
    </izvorni_sadrzaj>
    <derivirana_varijabla naziv="DomainObject.Predmet.SudioniciListNaziv_1">
      <item>FINA Regionalni centar Zagreb</item>
      <item>NOVI GALEB d.o.o.</item>
      <item>Slavko Travar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GALEB d.o.o., OIB 56001500976, Žutnička 23,10000 Zagreb</item>
      <item>Slavko Travar, OIB 06632184995, Miroslava Celebrina 5,51511 Vantačići</item>
    </izvorni_sadrzaj>
    <derivirana_varijabla naziv="DomainObject.Predmet.SudioniciListAdressOIB_1">
      <item>FINA Regionalni centar Zagreb, OIB 85821130368, Trg svibanjskih žrtava 1995. 1,10000 Zagreb</item>
      <item>NOVI GALEB d.o.o., OIB 56001500976, Žutnička 23,10000 Zagreb</item>
      <item>Slavko Travar, OIB 06632184995, Miroslava Celebrina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56001500976</item>
      <item>, OIB 06632184995</item>
    </izvorni_sadrzaj>
    <derivirana_varijabla naziv="DomainObject.Predmet.SudioniciListNazivOIB_1">
      <item>, OIB 85821130368</item>
      <item>, OIB 56001500976</item>
      <item>, OIB 06632184995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2016-01-28T10:17:00Z</dcterms:created>
  <dc:creator>ilukac</dc:creator>
  <cp:lastModifiedBy>Nevenka Furić</cp:lastModifiedBy>
  <cp:lastPrinted>2016-01-26T11:31:00Z</cp:lastPrinted>
  <dcterms:modified xmlns:xsi="http://www.w3.org/2001/XMLSchema-instance" xsi:type="dcterms:W3CDTF">2016-01-28T10:25:00Z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