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02211" w:rsidR="00F02211">
        <w:tc>
          <w:tcPr>
            <w:tcW w:type="dxa" w:w="2829"/>
            <w:hideMark/>
          </w:tcPr>
          <w:p w:rsidRDefault="00F02211" w:rsidR="00F02211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2211" w:rsidR="00F02211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F02211" w:rsidR="00F02211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F02211" w:rsidR="00F02211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ed73d90" w14:paraId="ed73d90" w:rsidRDefault="00F02211" w:rsidP="00F02211" w:rsidR="00F02211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02211" w:rsidP="00F02211" w:rsidR="00F02211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St-205/2018-3</w:t>
      </w:r>
    </w:p>
    <w:p w:rsidRDefault="00F02211" w:rsidP="00F02211" w:rsidR="00F02211">
      <w:pPr>
        <w:rPr>
          <w:sz w:val="24"/>
          <w:szCs w:val="24"/>
          <w:lang w:eastAsia="en-US"/>
        </w:rPr>
      </w:pPr>
    </w:p>
    <w:p w:rsidRDefault="00F02211" w:rsidP="00F02211" w:rsidR="00F02211">
      <w:pPr>
        <w:rPr>
          <w:sz w:val="24"/>
          <w:szCs w:val="24"/>
          <w:lang w:eastAsia="en-US"/>
        </w:rPr>
      </w:pPr>
    </w:p>
    <w:p w:rsidRDefault="00F02211" w:rsidP="00F02211" w:rsidR="00F02211">
      <w:pPr>
        <w:rPr>
          <w:szCs w:val="24"/>
        </w:rPr>
      </w:pPr>
    </w:p>
    <w:p w:rsidRDefault="00F02211" w:rsidP="00F02211" w:rsidR="00F0221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HUSNJAK INTERNATIONAL d.o.o. Ivanec, Ulica Rudolfa </w:t>
      </w:r>
      <w:proofErr w:type="spellStart"/>
      <w:r>
        <w:rPr>
          <w:sz w:val="24"/>
          <w:szCs w:val="24"/>
          <w:lang w:val="hr-HR"/>
        </w:rPr>
        <w:t>Rajtera</w:t>
      </w:r>
      <w:proofErr w:type="spellEnd"/>
      <w:r>
        <w:rPr>
          <w:sz w:val="24"/>
          <w:szCs w:val="24"/>
          <w:lang w:val="hr-HR"/>
        </w:rPr>
        <w:t xml:space="preserve"> 2, OIB: 19149803261, dana 26. lipnja 2018., temeljem čl. 430. Stečajnog zakona ("Narodne novine" 71/15, u daljnjem tekstu SZ) objavljuje slijedeći</w:t>
      </w:r>
    </w:p>
    <w:p w:rsidRDefault="00F02211" w:rsidP="00F02211" w:rsidR="00F02211">
      <w:pPr>
        <w:jc w:val="both"/>
        <w:rPr>
          <w:sz w:val="24"/>
          <w:szCs w:val="24"/>
          <w:lang w:val="hr-HR"/>
        </w:rPr>
      </w:pPr>
    </w:p>
    <w:p w:rsidRDefault="00F02211" w:rsidP="00F02211" w:rsidR="00F0221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F02211" w:rsidP="00F02211" w:rsidR="00F02211">
      <w:pPr>
        <w:jc w:val="both"/>
        <w:rPr>
          <w:sz w:val="24"/>
          <w:szCs w:val="24"/>
          <w:lang w:val="hr-HR"/>
        </w:rPr>
      </w:pPr>
    </w:p>
    <w:p w:rsidRDefault="00F02211" w:rsidP="00F02211" w:rsidR="00F0221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HUSNJAK INTERNATIONAL d.o.o. Ivanec, Ulica Rudolfa </w:t>
      </w:r>
      <w:proofErr w:type="spellStart"/>
      <w:r>
        <w:rPr>
          <w:sz w:val="24"/>
          <w:szCs w:val="24"/>
          <w:lang w:val="hr-HR"/>
        </w:rPr>
        <w:t>Rajtera</w:t>
      </w:r>
      <w:proofErr w:type="spellEnd"/>
      <w:r>
        <w:rPr>
          <w:sz w:val="24"/>
          <w:szCs w:val="24"/>
          <w:lang w:val="hr-HR"/>
        </w:rPr>
        <w:t xml:space="preserve"> 2, OIB: 19149803261, iznosi 50.149,97 kn.</w:t>
      </w:r>
    </w:p>
    <w:p w:rsidRDefault="00F02211" w:rsidP="00F02211" w:rsidR="00F02211">
      <w:pPr>
        <w:jc w:val="both"/>
        <w:rPr>
          <w:sz w:val="24"/>
          <w:szCs w:val="24"/>
          <w:lang w:val="hr-HR"/>
        </w:rPr>
      </w:pPr>
    </w:p>
    <w:p w:rsidRDefault="00F02211" w:rsidP="00F02211" w:rsidR="00F0221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Kristijan </w:t>
      </w:r>
      <w:proofErr w:type="spellStart"/>
      <w:r>
        <w:rPr>
          <w:sz w:val="24"/>
          <w:szCs w:val="24"/>
          <w:lang w:val="hr-HR"/>
        </w:rPr>
        <w:t>Husnjak</w:t>
      </w:r>
      <w:proofErr w:type="spellEnd"/>
      <w:r>
        <w:rPr>
          <w:sz w:val="24"/>
          <w:szCs w:val="24"/>
          <w:lang w:val="hr-HR"/>
        </w:rPr>
        <w:t xml:space="preserve"> iz </w:t>
      </w:r>
      <w:proofErr w:type="spellStart"/>
      <w:r>
        <w:rPr>
          <w:sz w:val="24"/>
          <w:szCs w:val="24"/>
          <w:lang w:val="hr-HR"/>
        </w:rPr>
        <w:t>Muričevca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Muričevec</w:t>
      </w:r>
      <w:proofErr w:type="spellEnd"/>
      <w:r>
        <w:rPr>
          <w:sz w:val="24"/>
          <w:szCs w:val="24"/>
          <w:lang w:val="hr-HR"/>
        </w:rPr>
        <w:t xml:space="preserve"> 29/B, OIB: 03847986727,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F02211" w:rsidP="00F02211" w:rsidR="00F02211">
      <w:pPr>
        <w:jc w:val="both"/>
        <w:rPr>
          <w:sz w:val="24"/>
          <w:szCs w:val="24"/>
          <w:lang w:val="hr-HR"/>
        </w:rPr>
      </w:pPr>
    </w:p>
    <w:p w:rsidRDefault="00F02211" w:rsidP="00F02211" w:rsidR="00F0221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F02211" w:rsidP="00F02211" w:rsidR="00F02211">
      <w:pPr>
        <w:jc w:val="both"/>
        <w:rPr>
          <w:sz w:val="24"/>
          <w:szCs w:val="24"/>
          <w:lang w:val="hr-HR"/>
        </w:rPr>
      </w:pPr>
    </w:p>
    <w:p w:rsidRDefault="00F02211" w:rsidP="00F02211" w:rsidR="00F0221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02211" w:rsidP="00F02211" w:rsidR="00F02211">
      <w:pPr>
        <w:jc w:val="both"/>
        <w:rPr>
          <w:sz w:val="24"/>
          <w:szCs w:val="24"/>
          <w:lang w:val="hr-HR"/>
        </w:rPr>
      </w:pPr>
    </w:p>
    <w:p w:rsidRDefault="00F02211" w:rsidP="00F02211" w:rsidR="00F0221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slučaju sud </w:t>
      </w:r>
      <w:r>
        <w:rPr>
          <w:sz w:val="24"/>
          <w:szCs w:val="24"/>
          <w:lang w:val="hr-HR"/>
        </w:rPr>
        <w:lastRenderedPageBreak/>
        <w:t>će po službenoj dužnosti donijeti rješenje o otvaranju i zaključenju stečajnog postupka uz primjenu odredbi čl. 132. i 133. te čl. 286. do 299. SZ-a na odgovarajući način.</w:t>
      </w:r>
    </w:p>
    <w:p w:rsidRDefault="00F02211" w:rsidP="00F02211" w:rsidR="00F02211">
      <w:pPr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center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F02211" w:rsidP="00F02211" w:rsidR="00F02211">
      <w:pPr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6. lipnja 2018. predlagatelj Financijska agencija, Regionalni centar Zagreb, Podružnica Varaždin podnio je prijedlog  za otvaranje skraćenog stečajnog postupka nad dužnikom HUSNJAK INTERNATIONAL d.o.o. Ivanec, Ulica Rudolfa </w:t>
      </w:r>
      <w:proofErr w:type="spellStart"/>
      <w:r>
        <w:rPr>
          <w:sz w:val="24"/>
          <w:szCs w:val="24"/>
          <w:lang w:val="hr-HR"/>
        </w:rPr>
        <w:t>Rajtera</w:t>
      </w:r>
      <w:proofErr w:type="spellEnd"/>
      <w:r>
        <w:rPr>
          <w:sz w:val="24"/>
          <w:szCs w:val="24"/>
          <w:lang w:val="hr-HR"/>
        </w:rPr>
        <w:t xml:space="preserve"> 2, OIB: 19149803261, navodeći da dužnik na dan 4. lipnja 2018. u Očevidniku redoslijeda osnova za plaćanje ima evidentirane neizvršene osnove za plaćanje u ukupnom iznosu od 50.149,97 kn, te da dužnik nema zaposlenih.</w:t>
      </w:r>
    </w:p>
    <w:p w:rsidRDefault="00F02211" w:rsidP="00F02211" w:rsidR="00F02211">
      <w:pPr>
        <w:jc w:val="both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F02211" w:rsidP="00F02211" w:rsidR="00F02211">
      <w:pPr>
        <w:jc w:val="both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center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lipnja 2018.</w:t>
      </w:r>
    </w:p>
    <w:p w:rsidRDefault="00F02211" w:rsidP="00F02211" w:rsidR="00F02211">
      <w:pPr>
        <w:jc w:val="center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jc w:val="center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F02211" w:rsidP="00F02211" w:rsidR="00F02211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F02211" w:rsidP="00F02211" w:rsidR="00F02211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F02211" w:rsidP="00F02211" w:rsidR="00F02211">
      <w:pPr>
        <w:outlineLvl w:val="0"/>
        <w:rPr>
          <w:sz w:val="24"/>
          <w:szCs w:val="24"/>
          <w:lang w:val="hr-HR"/>
        </w:rPr>
      </w:pPr>
    </w:p>
    <w:p w:rsidRDefault="00F02211" w:rsidP="00F02211" w:rsidR="00F02211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F02211" w:rsidP="00F02211" w:rsidR="00F02211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F02211" w:rsidP="00F02211" w:rsidR="00F02211">
      <w:pPr>
        <w:rPr>
          <w:sz w:val="24"/>
          <w:szCs w:val="24"/>
          <w:lang w:val="hr-HR"/>
        </w:rPr>
      </w:pPr>
    </w:p>
    <w:p w:rsidRDefault="00F02211" w:rsidP="00F02211" w:rsidR="00F02211">
      <w:pPr>
        <w:rPr>
          <w:sz w:val="24"/>
          <w:szCs w:val="24"/>
          <w:lang w:val="hr-HR"/>
        </w:rPr>
      </w:pPr>
    </w:p>
    <w:p w:rsidRDefault="00F02211" w:rsidP="00F02211" w:rsidR="00F02211">
      <w:pPr>
        <w:rPr>
          <w:sz w:val="24"/>
          <w:szCs w:val="24"/>
          <w:lang w:val="hr-HR"/>
        </w:rPr>
      </w:pPr>
    </w:p>
    <w:p w:rsidRDefault="00F02211" w:rsidP="00F02211" w:rsidR="00F02211">
      <w:pPr>
        <w:rPr>
          <w:lang w:val="hr-HR"/>
        </w:rPr>
      </w:pPr>
    </w:p>
    <w:p w:rsidRDefault="00AE649C" w:rsidP="00F02211" w:rsidR="00AE649C" w:rsidRPr="00F02211"/>
    <w:sectPr w:rsidSect="0032366B" w:rsidR="00AE649C" w:rsidRPr="00F0221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211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02211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02211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19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St-205/2018-3</izvorni_sadrzaj>
    <derivirana_varijabla naziv="DomainObject.Oznaka_1">St-205/2018-3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HUSNJAK INTERNATIONAL društvo s ograničenom odgovornošću za prijevoz i usluge zastupanog po punomoćniku Kristijan Husnjak; Gordana Husnjak</izvorni_sadrzaj>
    <derivirana_varijabla naziv="DomainObject.Predmet.ProtustrankaFormated_1">  HUSNJAK INTERNATIONAL društvo s ograničenom odgovornošću za prijevoz i usluge zastupanog po punomoćniku Kristijan Husnjak; Gordana Husnjak</derivirana_varijabla>
  </DomainObject.Predmet.ProtustrankaFormated>
  <DomainObject.Predmet.ProtustrankaFormatedOIB>
    <izvorni_sadrzaj>  HUSNJAK INTERNATIONAL društvo s ograničenom odgovornošću za prijevoz i usluge, OIB 19149803261 zastupanog po punomoćniku Kristijan Husnjak; Gordana Husnjak</izvorni_sadrzaj>
    <derivirana_varijabla naziv="DomainObject.Predmet.ProtustrankaFormatedOIB_1">  HUSNJAK INTERNATIONAL društvo s ograničenom odgovornošću za prijevoz i usluge, OIB 19149803261 zastupanog po punomoćniku Kristijan Husnjak; Gordana Husnjak</derivirana_varijabla>
  </DomainObject.Predmet.ProtustrankaFormatedOIB>
  <DomainObject.Predmet.ProtustrankaFormatedWithAdress>
    <izvorni_sadrzaj> HUSNJAK INTERNATIONAL društvo s ograničenom odgovornošću za prijevoz i usluge, Ulica Rudolfa Rajtera 2, 42240 Ivanec zastupanog po punomoćniku Kristijan Husnjak; Gordana Husnjak</izvorni_sadrzaj>
    <derivirana_varijabla naziv="DomainObject.Predmet.ProtustrankaFormatedWithAdress_1"> HUSNJAK INTERNATIONAL društvo s ograničenom odgovornošću za prijevoz i usluge, Ulica Rudolfa Rajtera 2, 42240 Ivanec zastupanog po punomoćniku Kristijan Husnjak; Gordana Husnjak</derivirana_varijabla>
  </DomainObject.Predmet.ProtustrankaFormatedWithAdress>
  <DomainObject.Predmet.ProtustrankaFormatedWithAdressOIB>
    <izvorni_sadrzaj> HUSNJAK INTERNATIONAL društvo s ograničenom odgovornošću za prijevoz i usluge, OIB 19149803261, Ulica Rudolfa Rajtera 2, 42240 Ivanec zastupanog po punomoćniku Kristijan Husnjak; Gordana Husnjak</izvorni_sadrzaj>
    <derivirana_varijabla naziv="DomainObject.Predmet.ProtustrankaFormatedWithAdressOIB_1"> HUSNJAK INTERNATIONAL društvo s ograničenom odgovornošću za prijevoz i usluge, OIB 19149803261, Ulica Rudolfa Rajtera 2, 42240 Ivanec zastupanog po punomoćniku Kristijan Husnjak; Gordana Husnjak</derivirana_varijabla>
  </DomainObject.Predmet.ProtustrankaFormatedWithAdressOIB>
  <DomainObject.Predmet.ProtustrankaWithAdress>
    <izvorni_sadrzaj>HUSNJAK INTERNATIONAL društvo s ograničenom odgovornošću za prijevoz i usluge Ulica Rudolfa Rajtera 2, 42240 Ivanec</izvorni_sadrzaj>
    <derivirana_varijabla naziv="DomainObject.Predmet.ProtustrankaWithAdress_1">HUSNJAK INTERNATIONAL društvo s ograničenom odgovornošću za prijevoz i usluge Ulica Rudolfa Rajtera 2, 42240 Ivanec</derivirana_varijabla>
  </DomainObject.Predmet.ProtustrankaWithAdress>
  <DomainObject.Predmet.ProtustrankaWithAdressOIB>
    <izvorni_sadrzaj>HUSNJAK INTERNATIONAL društvo s ograničenom odgovornošću za prijevoz i usluge, OIB 19149803261, Ulica Rudolfa Rajtera 2, 42240 Ivanec</izvorni_sadrzaj>
    <derivirana_varijabla naziv="DomainObject.Predmet.ProtustrankaWithAdressOIB_1">HUSNJAK INTERNATIONAL društvo s ograničenom odgovornošću za prijevoz i usluge, OIB 19149803261, Ulica Rudolfa Rajtera 2, 42240 Ivanec</derivirana_varijabla>
  </DomainObject.Predmet.ProtustrankaWithAdressOIB>
  <DomainObject.Predmet.ProtustrankaNazivFormated>
    <izvorni_sadrzaj>HUSNJAK INTERNATIONAL društvo s ograničenom odgovornošću za prijevoz i usluge</izvorni_sadrzaj>
    <derivirana_varijabla naziv="DomainObject.Predmet.ProtustrankaNazivFormated_1">HUSNJAK INTERNATIONAL društvo s ograničenom odgovornošću za prijevoz i usluge</derivirana_varijabla>
  </DomainObject.Predmet.ProtustrankaNazivFormated>
  <DomainObject.Predmet.ProtustrankaNazivFormatedOIB>
    <izvorni_sadrzaj>HUSNJAK INTERNATIONAL društvo s ograničenom odgovornošću za prijevoz i usluge, OIB 19149803261</izvorni_sadrzaj>
    <derivirana_varijabla naziv="DomainObject.Predmet.ProtustrankaNazivFormatedOIB_1">HUSNJAK INTERNATIONAL društvo s ograničenom odgovornošću za prijevoz i usluge, OIB 19149803261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50149.97</izvorni_sadrzaj>
    <derivirana_varijabla naziv="DomainObject.Predmet.TrenutnaVrijednost_1">50149.97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HUSNJAK INTERNATIONAL društvo s ograničenom odgovornošću za prijevoz i usluge zastupanog po punomoćniku Kristijan Husnjak; Gordana Husnjak</item>
    </izvorni_sadrzaj>
    <derivirana_varijabla naziv="DomainObject.Predmet.ProtuStrankaListFormated_1">
      <item>HUSNJAK INTERNATIONAL društvo s ograničenom odgovornošću za prijevoz i usluge zastupanog po punomoćniku Kristijan Husnjak; Gordana Husnjak</item>
    </derivirana_varijabla>
  </DomainObject.Predmet.ProtuStrankaListFormated>
  <DomainObject.Predmet.ProtuStrankaListFormatedOIB>
    <izvorni_sadrzaj>
      <item>HUSNJAK INTERNATIONAL društvo s ograničenom odgovornošću za prijevoz i usluge, OIB 19149803261 zastupanog po punomoćniku Kristijan Husnjak; Gordana Husnjak</item>
    </izvorni_sadrzaj>
    <derivirana_varijabla naziv="DomainObject.Predmet.ProtuStrankaListFormatedOIB_1">
      <item>HUSNJAK INTERNATIONAL društvo s ograničenom odgovornošću za prijevoz i usluge, OIB 19149803261 zastupanog po punomoćniku Kristijan Husnjak; Gordana Husnjak</item>
    </derivirana_varijabla>
  </DomainObject.Predmet.ProtuStrankaListFormatedOIB>
  <DomainObject.Predmet.ProtuStrankaListFormatedWithAdress>
    <izvorni_sadrzaj>
      <item>HUSNJAK INTERNATIONAL društvo s ograničenom odgovornošću za prijevoz i usluge, Ulica Rudolfa Rajtera 2, 42240 Ivanec zastupanog po punomoćniku Kristijan Husnjak; Gordana Husnjak</item>
    </izvorni_sadrzaj>
    <derivirana_varijabla naziv="DomainObject.Predmet.ProtuStrankaListFormatedWithAdress_1">
      <item>HUSNJAK INTERNATIONAL društvo s ograničenom odgovornošću za prijevoz i usluge, Ulica Rudolfa Rajtera 2, 42240 Ivanec zastupanog po punomoćniku Kristijan Husnjak; Gordana Husnjak</item>
    </derivirana_varijabla>
  </DomainObject.Predmet.ProtuStrankaListFormatedWithAdress>
  <DomainObject.Predmet.ProtuStrankaListFormatedWithAdressOIB>
    <izvorni_sadrzaj>
      <item>HUSNJAK INTERNATIONAL društvo s ograničenom odgovornošću za prijevoz i usluge, OIB 19149803261, Ulica Rudolfa Rajtera 2, 42240 Ivanec zastupanog po punomoćniku Kristijan Husnjak; Gordana Husnjak</item>
    </izvorni_sadrzaj>
    <derivirana_varijabla naziv="DomainObject.Predmet.ProtuStrankaListFormatedWithAdressOIB_1">
      <item>HUSNJAK INTERNATIONAL društvo s ograničenom odgovornošću za prijevoz i usluge, OIB 19149803261, Ulica Rudolfa Rajtera 2, 42240 Ivanec zastupanog po punomoćniku Kristijan Husnjak; Gordana Husnjak</item>
    </derivirana_varijabla>
  </DomainObject.Predmet.ProtuStrankaListFormatedWithAdressOIB>
  <DomainObject.Predmet.ProtuStrankaListNazivFormated>
    <izvorni_sadrzaj>
      <item>HUSNJAK INTERNATIONAL društvo s ograničenom odgovornošću za prijevoz i usluge</item>
    </izvorni_sadrzaj>
    <derivirana_varijabla naziv="DomainObject.Predmet.ProtuStrankaListNazivFormated_1">
      <item>HUSNJAK INTERNATIONAL društvo s ograničenom odgovornošću za prijevoz i usluge</item>
    </derivirana_varijabla>
  </DomainObject.Predmet.ProtuStrankaListNazivFormated>
  <DomainObject.Predmet.ProtuStrankaListNazivFormatedOIB>
    <izvorni_sadrzaj>
      <item>HUSNJAK INTERNATIONAL društvo s ograničenom odgovornošću za prijevoz i usluge, OIB 19149803261</item>
    </izvorni_sadrzaj>
    <derivirana_varijabla naziv="DomainObject.Predmet.ProtuStrankaListNazivFormatedOIB_1">
      <item>HUSNJAK INTERNATIONAL društvo s ograničenom odgovornošću za prijevoz i usluge, OIB 19149803261</item>
    </derivirana_varijabla>
  </DomainObject.Predmet.ProtuStrankaListNazivFormatedOIB>
  <DomainObject.Predmet.OstaliListFormated>
    <izvorni_sadrzaj>
      <item>Sudski registar</item>
      <item>Kristijan Husnjak punomoćnik sudionika u postupku HUSNJAK INTERNATIONAL društvo s ograničenom odgovornošću za prijevoz i usluge</item>
      <item>Gordana Husnjak punomoćnica sudionika u postupku HUSNJAK INTERNATIONAL društvo s ograničenom odgovornošću za prijevoz i usluge</item>
    </izvorni_sadrzaj>
    <derivirana_varijabla naziv="DomainObject.Predmet.OstaliListFormated_1">
      <item>Sudski registar</item>
      <item>Kristijan Husnjak punomoćnik sudionika u postupku HUSNJAK INTERNATIONAL društvo s ograničenom odgovornošću za prijevoz i usluge</item>
      <item>Gordana Husnjak punomoćnica sudionika u postupku HUSNJAK INTERNATIONAL društvo s ograničenom odgovornošću za prijevoz i usluge</item>
    </derivirana_varijabla>
  </DomainObject.Predmet.OstaliListFormated>
  <DomainObject.Predmet.OstaliListFormatedOIB>
    <izvorni_sadrzaj>
      <item>Sudski registar</item>
      <item>Kristijan Husnjak, OIB 03847986727 punomoćnik sudionika u postupku HUSNJAK INTERNATIONAL društvo s ograničenom odgovornošću za prijevoz i usluge</item>
      <item>Gordana Husnjak, OIB 03135821783 punomoćnica sudionika u postupku HUSNJAK INTERNATIONAL društvo s ograničenom odgovornošću za prijevoz i usluge</item>
    </izvorni_sadrzaj>
    <derivirana_varijabla naziv="DomainObject.Predmet.OstaliListFormatedOIB_1">
      <item>Sudski registar</item>
      <item>Kristijan Husnjak, OIB 03847986727 punomoćnik sudionika u postupku HUSNJAK INTERNATIONAL društvo s ograničenom odgovornošću za prijevoz i usluge</item>
      <item>Gordana Husnjak, OIB 03135821783 punomoćnica sudionika u postupku HUSNJAK INTERNATIONAL društvo s ograničenom odgovornošću za prijevoz i usluge</item>
    </derivirana_varijabla>
  </DomainObject.Predmet.OstaliListFormatedOIB>
  <DomainObject.Predmet.OstaliListFormatedWithAdress>
    <izvorni_sadrzaj>
      <item>Sudski registar</item>
      <item>Kristijan Husnjak, Muričevec 29b, 42250 Muričevec punomoćnik sudionika u postupku HUSNJAK INTERNATIONAL društvo s ograničenom odgovornošću za prijevoz i usluge</item>
      <item>Gordana Husnjak, Muričevec 29b, 42250 Muričevec punomoćnica sudionika u postupku HUSNJAK INTERNATIONAL društvo s ograničenom odgovornošću za prijevoz i usluge</item>
    </izvorni_sadrzaj>
    <derivirana_varijabla naziv="DomainObject.Predmet.OstaliListFormatedWithAdress_1">
      <item>Sudski registar</item>
      <item>Kristijan Husnjak, Muričevec 29b, 42250 Muričevec punomoćnik sudionika u postupku HUSNJAK INTERNATIONAL društvo s ograničenom odgovornošću za prijevoz i usluge</item>
      <item>Gordana Husnjak, Muričevec 29b, 42250 Muričevec punomoćnica sudionika u postupku HUSNJAK INTERNATIONAL društvo s ograničenom odgovornošću za prijevoz i usluge</item>
    </derivirana_varijabla>
  </DomainObject.Predmet.OstaliListFormatedWithAdress>
  <DomainObject.Predmet.OstaliListFormatedWithAdressOIB>
    <izvorni_sadrzaj>
      <item>Sudski registar</item>
      <item>Kristijan Husnjak, OIB 03847986727, Muričevec 29b, 42250 Muričevec punomoćnik sudionika u postupku HUSNJAK INTERNATIONAL društvo s ograničenom odgovornošću za prijevoz i usluge</item>
      <item>Gordana Husnjak, OIB 03135821783, Muričevec 29b, 42250 Muričevec punomoćnica sudionika u postupku HUSNJAK INTERNATIONAL društvo s ograničenom odgovornošću za prijevoz i usluge</item>
    </izvorni_sadrzaj>
    <derivirana_varijabla naziv="DomainObject.Predmet.OstaliListFormatedWithAdressOIB_1">
      <item>Sudski registar</item>
      <item>Kristijan Husnjak, OIB 03847986727, Muričevec 29b, 42250 Muričevec punomoćnik sudionika u postupku HUSNJAK INTERNATIONAL društvo s ograničenom odgovornošću za prijevoz i usluge</item>
      <item>Gordana Husnjak, OIB 03135821783, Muričevec 29b, 42250 Muričevec punomoćnica sudionika u postupku HUSNJAK INTERNATIONAL društvo s ograničenom odgovornošću za prijevoz i usluge</item>
    </derivirana_varijabla>
  </DomainObject.Predmet.OstaliListFormatedWithAdressOIB>
  <DomainObject.Predmet.OstaliListNazivFormated>
    <izvorni_sadrzaj>
      <item>Sudski registar</item>
      <item>Kristijan Husnjak</item>
      <item>Gordana Husnjak</item>
    </izvorni_sadrzaj>
    <derivirana_varijabla naziv="DomainObject.Predmet.OstaliListNazivFormated_1">
      <item>Sudski registar</item>
      <item>Kristijan Husnjak</item>
      <item>Gordana Husnjak</item>
    </derivirana_varijabla>
  </DomainObject.Predmet.OstaliListNazivFormated>
  <DomainObject.Predmet.OstaliListNazivFormatedOIB>
    <izvorni_sadrzaj>
      <item>Sudski registar</item>
      <item>Kristijan Husnjak, OIB 03847986727</item>
      <item>Gordana Husnjak, OIB 03135821783</item>
    </izvorni_sadrzaj>
    <derivirana_varijabla naziv="DomainObject.Predmet.OstaliListNazivFormatedOIB_1">
      <item>Sudski registar</item>
      <item>Kristijan Husnjak, OIB 03847986727</item>
      <item>Gordana Husnjak, OIB 03135821783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St-205/2018-3</izvorni_sadrzaj>
    <derivirana_varijabla naziv="DomainObject.PoslovniBrojDokumenta_1">St-205/2018-3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HUSNJAK INTERNATIONAL društvo s ograničenom odgovornošću za prijevoz i usluge</izvorni_sadrzaj>
    <derivirana_varijabla naziv="DomainObject.Predmet.ProtustrankaIDrugi_1">HUSNJAK INTERNATIONAL društvo s ograničenom odgovornošću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HUSNJAK INTERNATIONAL društvo s ograničenom odgovornošću za prijevoz i usluge, OIB 19149803261, Ulica Rudolfa Rajtera 2, 42240 Ivanec</izvorni_sadrzaj>
    <derivirana_varijabla naziv="DomainObject.Predmet.ProtustrankaIDrugiAdressOIB_1">HUSNJAK INTERNATIONAL društvo s ograničenom odgovornošću za prijevoz i usluge, OIB 19149803261, Ulica Rudolfa Rajtera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HUSNJAK INTERNATIONAL društvo s ograničenom odgovornošću za prijevoz i usluge</item>
      <item>Sudski registar</item>
      <item>Kristijan Husnjak</item>
      <item>Gordana Husnjak</item>
    </izvorni_sadrzaj>
    <derivirana_varijabla naziv="DomainObject.Predmet.SudioniciListNaziv_1">
      <item>Financijska agencija</item>
      <item>HUSNJAK INTERNATIONAL društvo s ograničenom odgovornošću za prijevoz i usluge</item>
      <item>Sudski registar</item>
      <item>Kristijan Husnjak</item>
      <item>Gordana Husnjak</item>
    </derivirana_varijabla>
  </DomainObject.Predmet.SudioniciListNaziv>
  <DomainObject.Predmet.SudioniciListAdressOIB>
    <izvorni_sadrzaj>
      <item>Financijska agencija, OIB 85821130368, Ulica grada Vukovara 70,10000 Zagreb</item>
      <item>HUSNJAK INTERNATIONAL društvo s ograničenom odgovornošću za prijevoz i usluge, OIB 19149803261, Ulica Rudolfa Rajtera 2,42240 Ivanec</item>
      <item>Sudski registar</item>
      <item>Kristijan Husnjak, OIB 03847986727, Muričevec 29b,42250 Muričevec</item>
      <item>Gordana Husnjak, OIB 03135821783, Muričevec 29b,42250 Muričevec</item>
    </izvorni_sadrzaj>
    <derivirana_varijabla naziv="DomainObject.Predmet.SudioniciListAdressOIB_1">
      <item>Financijska agencija, OIB 85821130368, Ulica grada Vukovara 70,10000 Zagreb</item>
      <item>HUSNJAK INTERNATIONAL društvo s ograničenom odgovornošću za prijevoz i usluge, OIB 19149803261, Ulica Rudolfa Rajtera 2,42240 Ivanec</item>
      <item>Sudski registar</item>
      <item>Kristijan Husnjak, OIB 03847986727, Muričevec 29b,42250 Muričevec</item>
      <item>Gordana Husnjak, OIB 03135821783, Muričevec 29b,42250 Muričevec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7D9A9-DF82-4F32-B1F4-960B5286C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2503</properties:Characters>
  <properties:Lines>75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2018-06-26T08:10:00Z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