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1e9c" w14:paraId="58b1e9c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STALNA SLUŽBA 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="004F58EB">
        <w:rPr>
          <w:b/>
        </w:rPr>
        <w:t xml:space="preserve">Broj: </w:t>
      </w:r>
      <w:r w:rsidR="003D306B">
        <w:rPr>
          <w:b/>
        </w:rPr>
        <w:t>7/St-43</w:t>
      </w:r>
      <w:r w:rsidR="004F58EB">
        <w:rPr>
          <w:b/>
        </w:rPr>
        <w:t>/20</w:t>
      </w:r>
      <w:r w:rsidR="005A7F40">
        <w:rPr>
          <w:b/>
        </w:rPr>
        <w:t>1</w:t>
      </w:r>
      <w:r w:rsidR="003D306B">
        <w:rPr>
          <w:b/>
        </w:rPr>
        <w:t>5</w:t>
      </w:r>
      <w:r w:rsidR="005A7F40">
        <w:rPr>
          <w:b/>
        </w:rPr>
        <w:t>-</w:t>
      </w:r>
      <w:r w:rsidR="003D306B">
        <w:rPr>
          <w:b/>
        </w:rPr>
        <w:t>128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3D306B" w:rsidRPr="003D306B">
        <w:t>MANIVA  društvo s ograničenom odgovornošću za trgovinu i graditeljstvo, skraćena tvrtka: MANIVA d.o.o.  Pakrac, ( Grad Pakrac) Hrvatskih velikana 19, OIB 10478288107</w:t>
      </w:r>
      <w:r>
        <w:t xml:space="preserve"> dana </w:t>
      </w:r>
      <w:r w:rsidR="003D306B">
        <w:t>23</w:t>
      </w:r>
      <w:r>
        <w:t xml:space="preserve">. </w:t>
      </w:r>
      <w:r w:rsidR="003D306B">
        <w:t>ožujka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4E00AD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3D306B">
        <w:t>ešenje</w:t>
      </w:r>
      <w:r w:rsidR="004E00AD">
        <w:t xml:space="preserve"> o dosudi</w:t>
      </w:r>
      <w:r w:rsidR="003D306B">
        <w:t xml:space="preserve"> ovoga suda posl.br 7/St-43</w:t>
      </w:r>
      <w:r w:rsidR="00E136E0">
        <w:t>/201</w:t>
      </w:r>
      <w:r w:rsidR="003D306B">
        <w:t>5</w:t>
      </w:r>
      <w:r w:rsidR="00E136E0">
        <w:t>-</w:t>
      </w:r>
      <w:r w:rsidR="003D306B">
        <w:t>122</w:t>
      </w:r>
      <w:r w:rsidR="005A1E18">
        <w:t xml:space="preserve"> </w:t>
      </w:r>
      <w:r w:rsidR="004E00AD">
        <w:t>od</w:t>
      </w:r>
      <w:r w:rsidR="005A1E18">
        <w:t xml:space="preserve"> </w:t>
      </w:r>
      <w:r w:rsidR="003D306B">
        <w:t>21</w:t>
      </w:r>
      <w:r w:rsidR="00E136E0">
        <w:t>.</w:t>
      </w:r>
      <w:r w:rsidR="005A1E18">
        <w:t xml:space="preserve"> </w:t>
      </w:r>
      <w:r w:rsidR="003D306B">
        <w:t>ožujka</w:t>
      </w:r>
      <w:r w:rsidR="00E136E0">
        <w:t xml:space="preserve"> 2017.godine u </w:t>
      </w:r>
      <w:r w:rsidR="004E00AD">
        <w:t>točci III. izreke rješenja na stranici 2. tako da umjesto riječi: "</w:t>
      </w:r>
      <w:proofErr w:type="spellStart"/>
      <w:r w:rsidR="004E00AD">
        <w:t>I.b</w:t>
      </w:r>
      <w:proofErr w:type="spellEnd"/>
      <w:r w:rsidR="004E00AD">
        <w:t xml:space="preserve">) izreke rješenja u iznosu od 136.342,47 Kn" trebaju </w:t>
      </w:r>
      <w:r w:rsidR="004E00AD" w:rsidRPr="004E00AD">
        <w:rPr>
          <w:b/>
        </w:rPr>
        <w:t>ispravno</w:t>
      </w:r>
      <w:r w:rsidR="004E00AD">
        <w:t xml:space="preserve"> stajati riječi: "</w:t>
      </w:r>
      <w:proofErr w:type="spellStart"/>
      <w:r w:rsidR="004E00AD">
        <w:t>I</w:t>
      </w:r>
      <w:r w:rsidR="004E00AD" w:rsidRPr="004E00AD">
        <w:t>.b</w:t>
      </w:r>
      <w:proofErr w:type="spellEnd"/>
      <w:r w:rsidR="004E00AD" w:rsidRPr="004E00AD">
        <w:t xml:space="preserve">) izreke rješenja u iznosu od </w:t>
      </w:r>
      <w:r w:rsidR="004E00AD" w:rsidRPr="004E00AD">
        <w:rPr>
          <w:b/>
        </w:rPr>
        <w:t>136.324,47</w:t>
      </w:r>
      <w:r w:rsidR="004E00AD" w:rsidRPr="004E00AD">
        <w:t xml:space="preserve"> </w:t>
      </w:r>
      <w:r w:rsidR="004E00AD" w:rsidRPr="004E00AD">
        <w:rPr>
          <w:b/>
        </w:rPr>
        <w:t>Kn</w:t>
      </w:r>
      <w:r w:rsidR="004E00AD" w:rsidRPr="004E00AD">
        <w:t>"</w:t>
      </w:r>
    </w:p>
    <w:p w:rsidRDefault="004E00AD" w:rsidP="005F3802" w:rsidR="004E00AD">
      <w:pPr>
        <w:jc w:val="both"/>
      </w:pPr>
    </w:p>
    <w:p w:rsidRDefault="00E136E0" w:rsidP="005F3802" w:rsidR="00E136E0" w:rsidRPr="005F3802">
      <w:pPr>
        <w:jc w:val="both"/>
      </w:pPr>
      <w:r>
        <w:t xml:space="preserve">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4E00AD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4E00AD">
        <w:t>43</w:t>
      </w:r>
      <w:r w:rsidR="00E136E0">
        <w:t>/201</w:t>
      </w:r>
      <w:r w:rsidR="004E00AD">
        <w:t>5</w:t>
      </w:r>
      <w:r w:rsidR="00E136E0">
        <w:t>-</w:t>
      </w:r>
      <w:r w:rsidR="004E00AD">
        <w:t>122 od 21</w:t>
      </w:r>
      <w:r w:rsidR="00E136E0">
        <w:t>.</w:t>
      </w:r>
      <w:r w:rsidR="00B27D42">
        <w:t xml:space="preserve"> </w:t>
      </w:r>
      <w:r w:rsidR="004E00AD">
        <w:t>ožujka</w:t>
      </w:r>
      <w:r w:rsidR="00E136E0">
        <w:t xml:space="preserve"> 2017. godine pogrešno je </w:t>
      </w:r>
      <w:r w:rsidR="005A1E18">
        <w:t xml:space="preserve">u </w:t>
      </w:r>
      <w:r w:rsidR="004E00AD">
        <w:t>točci III. izreke</w:t>
      </w:r>
      <w:r w:rsidR="005A1E18">
        <w:t xml:space="preserve"> rješenja na stranici </w:t>
      </w:r>
      <w:r w:rsidR="004E00AD">
        <w:t>2</w:t>
      </w:r>
      <w:r w:rsidR="005A1E18">
        <w:t xml:space="preserve">. </w:t>
      </w:r>
      <w:r w:rsidR="004E00AD">
        <w:t xml:space="preserve">navedeno da će se ostatak sredstava po osnovi uplaćene jamčevine koji je  veći od iznosa kupovine za nekretnine iz točke </w:t>
      </w:r>
      <w:proofErr w:type="spellStart"/>
      <w:r w:rsidR="004E00AD">
        <w:t>I.b</w:t>
      </w:r>
      <w:proofErr w:type="spellEnd"/>
      <w:r w:rsidR="002F39F5">
        <w:t>)</w:t>
      </w:r>
      <w:r w:rsidR="004E00AD">
        <w:t xml:space="preserve"> izreke rješenja u iznosu od 136.342,47 Kn Financijska Agencija vratiti kupcu Velimiru </w:t>
      </w:r>
      <w:proofErr w:type="spellStart"/>
      <w:r w:rsidR="004E00AD">
        <w:t>Žak</w:t>
      </w:r>
      <w:proofErr w:type="spellEnd"/>
      <w:r w:rsidR="004E00AD">
        <w:t xml:space="preserve"> iz Zagreba iako ispravno treba stajati iznos od 136.324,47 Kn.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3D306B">
        <w:t>2</w:t>
      </w:r>
      <w:r w:rsidR="004E00AD">
        <w:t>4</w:t>
      </w:r>
      <w:r w:rsidR="008B47B9">
        <w:t xml:space="preserve">. </w:t>
      </w:r>
      <w:r w:rsidR="003D306B">
        <w:t>ožujka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036720">
      <w:r>
        <w:t xml:space="preserve">  </w:t>
      </w:r>
    </w:p>
    <w:p w:rsidRDefault="00415863" w:rsidR="00415863" w:rsidRPr="007E70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77EC">
        <w:t xml:space="preserve">      </w:t>
      </w:r>
      <w:r w:rsidR="00C61D6F">
        <w:t xml:space="preserve"> </w:t>
      </w:r>
      <w:r w:rsidRPr="007E70F1">
        <w:t>Sutkinja:</w:t>
      </w:r>
    </w:p>
    <w:p w:rsidRDefault="00415863" w:rsidP="003B77EC" w:rsidR="003B7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3B77EC">
        <w:t xml:space="preserve">    </w:t>
      </w:r>
      <w:r w:rsidR="00C61D6F">
        <w:t xml:space="preserve"> </w:t>
      </w:r>
      <w:r>
        <w:t>Mirna Vujčić</w:t>
      </w:r>
      <w:r w:rsidR="003B77EC">
        <w:t xml:space="preserve"> </w:t>
      </w:r>
    </w:p>
    <w:p w:rsidRDefault="003B77EC" w:rsidP="003B77EC" w:rsidR="003B77EC"/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B27D42" w:rsidP="00B27D42" w:rsidR="00B27D42" w:rsidRPr="00B27D42">
      <w:r w:rsidRPr="00B27D42">
        <w:t>DNA: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Rješenje nepravomoćno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Objaviti na mrežnoj stranici e-Oglasna ploča sudova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Dostaviti:</w:t>
      </w:r>
    </w:p>
    <w:p w:rsidRDefault="00B27D42" w:rsidP="00B27D42" w:rsidR="00B27D42">
      <w:r w:rsidRPr="00B27D42">
        <w:t xml:space="preserve">- Stečajnom upravitelju </w:t>
      </w:r>
    </w:p>
    <w:p w:rsidRDefault="003E36D7" w:rsidP="003E36D7" w:rsidR="003E36D7" w:rsidRPr="003E36D7">
      <w:r w:rsidRPr="003E36D7">
        <w:t xml:space="preserve">- kupcu </w:t>
      </w:r>
      <w:r>
        <w:t xml:space="preserve">Velimiru </w:t>
      </w:r>
      <w:proofErr w:type="spellStart"/>
      <w:r>
        <w:t>Žak</w:t>
      </w:r>
      <w:proofErr w:type="spellEnd"/>
      <w:r w:rsidRPr="003E36D7">
        <w:t xml:space="preserve"> </w:t>
      </w:r>
    </w:p>
    <w:p w:rsidRDefault="003E36D7" w:rsidP="003E36D7" w:rsidR="003E36D7" w:rsidRPr="003E36D7">
      <w:r w:rsidRPr="003E36D7">
        <w:t>- Privrednoj banci Zagreb</w:t>
      </w:r>
    </w:p>
    <w:p w:rsidRDefault="003E36D7" w:rsidP="003E36D7" w:rsidR="003E36D7" w:rsidRPr="003E36D7">
      <w:r w:rsidRPr="003E36D7">
        <w:t>- H-ABDUCO d.o.o. Zagreb</w:t>
      </w:r>
    </w:p>
    <w:p w:rsidRDefault="003E36D7" w:rsidP="003E36D7" w:rsidR="003E36D7" w:rsidRPr="003E36D7">
      <w:r w:rsidRPr="003E36D7">
        <w:t xml:space="preserve">- ŽDO </w:t>
      </w:r>
      <w:proofErr w:type="spellStart"/>
      <w:r w:rsidRPr="003E36D7">
        <w:t>Gr</w:t>
      </w:r>
      <w:proofErr w:type="spellEnd"/>
      <w:r w:rsidRPr="003E36D7">
        <w:t xml:space="preserve">. </w:t>
      </w:r>
      <w:proofErr w:type="spellStart"/>
      <w:r w:rsidRPr="003E36D7">
        <w:t>upr</w:t>
      </w:r>
      <w:proofErr w:type="spellEnd"/>
      <w:r w:rsidRPr="003E36D7">
        <w:t>. odjel Sl. Brod</w:t>
      </w:r>
    </w:p>
    <w:p w:rsidRDefault="003E36D7" w:rsidP="003E36D7" w:rsidR="003E36D7" w:rsidRPr="003E36D7">
      <w:r w:rsidRPr="003E36D7">
        <w:t>- Poreznoj upravi Pakrac,  po pravomoćnosti</w:t>
      </w:r>
    </w:p>
    <w:p w:rsidRDefault="003E36D7" w:rsidP="003E36D7" w:rsidR="003E36D7" w:rsidRPr="003E36D7">
      <w:r w:rsidRPr="003E36D7">
        <w:t xml:space="preserve">- </w:t>
      </w:r>
      <w:r w:rsidR="00C10157" w:rsidRPr="00C10157">
        <w:t xml:space="preserve">ponuditeljima čije ponude nisu prihvaćene – </w:t>
      </w:r>
      <w:proofErr w:type="spellStart"/>
      <w:r w:rsidR="00C10157" w:rsidRPr="00C10157">
        <w:t>Adria</w:t>
      </w:r>
      <w:proofErr w:type="spellEnd"/>
      <w:r w:rsidR="00C10157" w:rsidRPr="00C10157">
        <w:t xml:space="preserve"> nova d.o.o., Igor </w:t>
      </w:r>
      <w:proofErr w:type="spellStart"/>
      <w:r w:rsidR="00C10157" w:rsidRPr="00C10157">
        <w:t>Brletić</w:t>
      </w:r>
      <w:proofErr w:type="spellEnd"/>
      <w:r w:rsidR="00C10157" w:rsidRPr="00C10157">
        <w:t xml:space="preserve">, Vlado </w:t>
      </w:r>
      <w:proofErr w:type="spellStart"/>
      <w:r w:rsidR="00C10157" w:rsidRPr="00C10157">
        <w:t>Amić</w:t>
      </w:r>
      <w:proofErr w:type="spellEnd"/>
    </w:p>
    <w:p w:rsidRDefault="003E36D7" w:rsidP="003E36D7" w:rsidR="003E36D7" w:rsidRPr="003E36D7">
      <w:r w:rsidRPr="003E36D7">
        <w:t>3. Kalendar 15 dana</w:t>
      </w:r>
    </w:p>
    <w:p w:rsidRDefault="00B27D42" w:rsidP="005A1E18" w:rsidR="00B27D42" w:rsidRPr="00B27D42"/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C2B98"/>
    <w:rsid w:val="001C6EBA"/>
    <w:rsid w:val="001F3D8A"/>
    <w:rsid w:val="00226D2C"/>
    <w:rsid w:val="00285E5F"/>
    <w:rsid w:val="002C77B9"/>
    <w:rsid w:val="002F39F5"/>
    <w:rsid w:val="002F79EF"/>
    <w:rsid w:val="00304821"/>
    <w:rsid w:val="003676F9"/>
    <w:rsid w:val="003B3BE0"/>
    <w:rsid w:val="003B77EC"/>
    <w:rsid w:val="003D306B"/>
    <w:rsid w:val="003E36D7"/>
    <w:rsid w:val="00415863"/>
    <w:rsid w:val="00435921"/>
    <w:rsid w:val="00441CBA"/>
    <w:rsid w:val="0049047C"/>
    <w:rsid w:val="004C3013"/>
    <w:rsid w:val="004E00AD"/>
    <w:rsid w:val="004E309B"/>
    <w:rsid w:val="004F3E16"/>
    <w:rsid w:val="004F58EB"/>
    <w:rsid w:val="005A1E18"/>
    <w:rsid w:val="005A7F40"/>
    <w:rsid w:val="005F3802"/>
    <w:rsid w:val="006826ED"/>
    <w:rsid w:val="00707FC5"/>
    <w:rsid w:val="007B5D79"/>
    <w:rsid w:val="007E70F1"/>
    <w:rsid w:val="00874D64"/>
    <w:rsid w:val="008B47B9"/>
    <w:rsid w:val="008B7271"/>
    <w:rsid w:val="009057C4"/>
    <w:rsid w:val="00942406"/>
    <w:rsid w:val="009A7E23"/>
    <w:rsid w:val="009D1EFB"/>
    <w:rsid w:val="009F3233"/>
    <w:rsid w:val="009F6BEE"/>
    <w:rsid w:val="00AE1BFB"/>
    <w:rsid w:val="00B04689"/>
    <w:rsid w:val="00B24D73"/>
    <w:rsid w:val="00B27D42"/>
    <w:rsid w:val="00B7554A"/>
    <w:rsid w:val="00B91C77"/>
    <w:rsid w:val="00BA68ED"/>
    <w:rsid w:val="00BC2719"/>
    <w:rsid w:val="00C10157"/>
    <w:rsid w:val="00C3089B"/>
    <w:rsid w:val="00C61D6F"/>
    <w:rsid w:val="00CD1F06"/>
    <w:rsid w:val="00CD3DBD"/>
    <w:rsid w:val="00D0497A"/>
    <w:rsid w:val="00D7279C"/>
    <w:rsid w:val="00DC09AA"/>
    <w:rsid w:val="00DD7129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058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1788</properties:Characters>
  <properties:Lines>62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2017-03-23T13:34:00Z</dcterms:created>
  <dc:creator>Željka Sočković</dc:creator>
  <cp:lastModifiedBy>wsadmin</cp:lastModifiedBy>
  <cp:lastPrinted>2017-03-24T07:35:00Z</cp:lastPrinted>
  <dcterms:modified xmlns:xsi="http://www.w3.org/2001/XMLSchema-instance" xsi:type="dcterms:W3CDTF">2017-03-24T07:48:00Z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