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22df" w14:paraId="f9022d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21C3D">
        <w:rPr>
          <w:sz w:val="24"/>
        </w:rPr>
        <w:t>4929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3F1071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11AEA">
        <w:rPr>
          <w:sz w:val="24"/>
          <w:szCs w:val="24"/>
          <w:lang w:val="pt-BR"/>
        </w:rPr>
        <w:t>UGO JELAK j</w:t>
      </w:r>
      <w:r w:rsidR="00B913C7">
        <w:rPr>
          <w:sz w:val="24"/>
          <w:szCs w:val="24"/>
          <w:lang w:val="pt-BR"/>
        </w:rPr>
        <w:t>.d.o.o.</w:t>
      </w:r>
      <w:r w:rsidR="00D969A3">
        <w:rPr>
          <w:sz w:val="24"/>
          <w:szCs w:val="24"/>
          <w:lang w:val="pt-BR"/>
        </w:rPr>
        <w:t xml:space="preserve">, </w:t>
      </w:r>
      <w:r w:rsidR="00B913C7">
        <w:rPr>
          <w:sz w:val="24"/>
          <w:szCs w:val="24"/>
          <w:lang w:val="pt-BR"/>
        </w:rPr>
        <w:t>Dijaneš, Dijaneš 5, OIB:</w:t>
      </w:r>
      <w:r w:rsidR="00071846">
        <w:rPr>
          <w:sz w:val="24"/>
          <w:szCs w:val="24"/>
          <w:lang w:val="pt-BR"/>
        </w:rPr>
        <w:t xml:space="preserve"> </w:t>
      </w:r>
      <w:proofErr w:type="spellStart"/>
      <w:r w:rsidR="00071846" w:rsidRPr="00071846">
        <w:rPr>
          <w:sz w:val="24"/>
          <w:szCs w:val="24"/>
        </w:rPr>
        <w:t>46792910229</w:t>
      </w:r>
      <w:proofErr w:type="spellEnd"/>
      <w:r w:rsidR="00071846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1757B">
        <w:rPr>
          <w:sz w:val="24"/>
          <w:szCs w:val="24"/>
        </w:rPr>
        <w:t>15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C7B64" w:rsidP="00CF56FE" w:rsidR="00FC7B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3E4A09">
        <w:rPr>
          <w:sz w:val="24"/>
          <w:szCs w:val="24"/>
          <w:lang w:val="pt-BR"/>
        </w:rPr>
        <w:t xml:space="preserve">UGO JELAK j.d.o.o., Dijaneš, Dijaneš 5, OIB: </w:t>
      </w:r>
      <w:proofErr w:type="spellStart"/>
      <w:r w:rsidR="003E4A09" w:rsidRPr="00071846">
        <w:rPr>
          <w:sz w:val="24"/>
          <w:szCs w:val="24"/>
        </w:rPr>
        <w:t>46792910229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32B0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3F1071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3F1071" w:rsidP="003F1071" w:rsidR="003F107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F1071" w:rsidP="003F1071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71846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C3B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737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A09"/>
    <w:rsid w:val="003F0F90"/>
    <w:rsid w:val="003F1071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752D"/>
    <w:rsid w:val="0050050B"/>
    <w:rsid w:val="0050747A"/>
    <w:rsid w:val="00511AEA"/>
    <w:rsid w:val="0052330E"/>
    <w:rsid w:val="00523599"/>
    <w:rsid w:val="00525E8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337C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1C3D"/>
    <w:rsid w:val="00622072"/>
    <w:rsid w:val="00623509"/>
    <w:rsid w:val="00633466"/>
    <w:rsid w:val="0063456A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5D72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A4C"/>
    <w:rsid w:val="00A13997"/>
    <w:rsid w:val="00A14727"/>
    <w:rsid w:val="00A1757B"/>
    <w:rsid w:val="00A17588"/>
    <w:rsid w:val="00A208CE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2FA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13C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B758E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01C1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969A3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65EE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C7B64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5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5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5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5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5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5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5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5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St-4929/2016-2</izvorni_sadrzaj>
    <derivirana_varijabla naziv="DomainObject.Oznaka_1">St-4929/2016-2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St-4929/2016-2</izvorni_sadrzaj>
    <derivirana_varijabla naziv="DomainObject.PoslovniBrojDokumenta_1">St-4929/2016-2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</izvorni_sadrzaj>
    <derivirana_varijabla naziv="DomainObject.Predmet.SudioniciListNaziv_1">
      <item>FINA Regionalni centar Zagreb</item>
      <item>UGO JELAK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</izvorni_sadrzaj>
    <derivirana_varijabla naziv="DomainObject.Predmet.SudioniciListNazivOIB_1">
      <item>, OIB 85821130368</item>
      <item>, OIB 46792910229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1089</properties:Characters>
  <properties:Lines>38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2017-02-16T07:16:00Z</cp:lastPrinted>
  <dcterms:modified xmlns:xsi="http://www.w3.org/2001/XMLSchema-instance" xsi:type="dcterms:W3CDTF">2017-02-16T07:16:00Z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