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8e2d" w14:paraId="cc18e2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F6364">
        <w:rPr>
          <w:b/>
          <w:lang w:val="hr-HR"/>
        </w:rPr>
        <w:t>362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1954E8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212F34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212F34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E31CC">
        <w:rPr>
          <w:lang w:val="hr-HR"/>
        </w:rPr>
        <w:t>BRAVE</w:t>
      </w:r>
      <w:r w:rsidR="002F6364">
        <w:rPr>
          <w:lang w:val="hr-HR"/>
        </w:rPr>
        <w:t xml:space="preserve">MENT j.d.o.o. Kaštel Lukšić, Dr. Josipa Omašića 63, OIB: 46859452913, MBS: </w:t>
      </w:r>
      <w:r w:rsidR="002F6364">
        <w:t>060303206</w:t>
      </w:r>
      <w:r w:rsidR="00634348">
        <w:rPr>
          <w:lang w:val="hr-HR"/>
        </w:rPr>
        <w:t xml:space="preserve">, dana </w:t>
      </w:r>
      <w:r w:rsidR="00270ED2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212F34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E31CC">
        <w:rPr>
          <w:lang w:val="hr-HR"/>
        </w:rPr>
        <w:t>BRAVE</w:t>
      </w:r>
      <w:r w:rsidR="002F6364">
        <w:rPr>
          <w:lang w:val="hr-HR"/>
        </w:rPr>
        <w:t xml:space="preserve">MENT j.d.o.o. Kaštel Lukšić, Dr. Josipa Omašića 63, OIB: 46859452913, MBS: </w:t>
      </w:r>
      <w:r w:rsidR="002F6364">
        <w:t>060303206</w:t>
      </w:r>
      <w:r>
        <w:rPr>
          <w:lang w:val="hr-HR"/>
        </w:rPr>
        <w:t xml:space="preserve">. Skraćeni stečajni postupak je otvoren dana </w:t>
      </w:r>
      <w:r w:rsidR="00270ED2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D5621">
        <w:t xml:space="preserve">Ada </w:t>
      </w:r>
      <w:r w:rsidR="00BD5621" w:rsidRPr="006F6592">
        <w:t>Rajković</w:t>
      </w:r>
      <w:r w:rsidR="00BD5621">
        <w:t>, magistra ekonomije, Split, Matice Hrvatske 10, OIB:</w:t>
      </w:r>
      <w:r w:rsidR="00BD5621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E31CC">
        <w:rPr>
          <w:lang w:val="hr-HR"/>
        </w:rPr>
        <w:t>BRAVE</w:t>
      </w:r>
      <w:r w:rsidR="002F6364">
        <w:rPr>
          <w:lang w:val="hr-HR"/>
        </w:rPr>
        <w:t xml:space="preserve">MENT j.d.o.o. Kaštel Lukšić, Dr. Josipa Omašića 63, OIB: 46859452913, MBS: </w:t>
      </w:r>
      <w:r w:rsidR="002F6364">
        <w:t>060303206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212F34">
      <w:pPr>
        <w:ind w:left="708"/>
        <w:jc w:val="both"/>
        <w:rPr>
          <w:sz w:val="16"/>
          <w:szCs w:val="16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426CF">
        <w:rPr>
          <w:lang w:val="hr-HR"/>
        </w:rPr>
        <w:t>03</w:t>
      </w:r>
      <w:r w:rsidR="00255402">
        <w:rPr>
          <w:lang w:val="hr-HR"/>
        </w:rPr>
        <w:t>.02.</w:t>
      </w:r>
      <w:r w:rsidR="001954E8">
        <w:rPr>
          <w:lang w:val="hr-HR"/>
        </w:rPr>
        <w:t>2016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E31CC">
        <w:rPr>
          <w:lang w:val="hr-HR"/>
        </w:rPr>
        <w:t>BRAVE</w:t>
      </w:r>
      <w:r w:rsidR="002F6364">
        <w:rPr>
          <w:lang w:val="hr-HR"/>
        </w:rPr>
        <w:t>MENT j.d.o.o. Kaštel Lukšić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F6364">
        <w:rPr>
          <w:lang w:val="hr-HR"/>
        </w:rPr>
        <w:t>307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F6364">
        <w:rPr>
          <w:lang w:val="hr-HR"/>
        </w:rPr>
        <w:t>13.309,48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212F34">
        <w:rPr>
          <w:lang w:val="hr-HR"/>
        </w:rPr>
        <w:t>1</w:t>
      </w:r>
      <w:r>
        <w:rPr>
          <w:lang w:val="hr-HR"/>
        </w:rPr>
        <w:t xml:space="preserve">9. </w:t>
      </w:r>
      <w:r w:rsidR="00212F34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212F34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70ED2">
        <w:rPr>
          <w:lang w:val="hr-HR"/>
        </w:rPr>
        <w:t>22.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212F34" w:rsidP="00641FD6" w:rsidR="00212F34" w:rsidRPr="00212F34"/>
    <w:p w:rsidRDefault="00212F34" w:rsidP="00212F34" w:rsidR="00212F34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212F34" w:rsidP="00212F34" w:rsidR="008B1413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212F34" w:rsidP="00403F01" w:rsidR="00212F34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720550">
        <w:rPr>
          <w:lang w:val="hr-HR"/>
        </w:rPr>
        <w:t xml:space="preserve">, Ispostava Kaštela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212F34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00470" w:rsidRPr="00D0047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F6364">
      <w:t>362</w:t>
    </w:r>
    <w:r>
      <w:t>/201</w:t>
    </w:r>
    <w:r w:rsidR="001954E8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2F34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70ED2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97D69"/>
    <w:rsid w:val="004A3272"/>
    <w:rsid w:val="004A6CA0"/>
    <w:rsid w:val="004B4092"/>
    <w:rsid w:val="004B69DF"/>
    <w:rsid w:val="004C36A4"/>
    <w:rsid w:val="004D23AF"/>
    <w:rsid w:val="004E1F4C"/>
    <w:rsid w:val="004E31C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37D5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0550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3D1D"/>
    <w:rsid w:val="008B6D44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D5621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0470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5D66"/>
    <w:rsid w:val="00EF74F3"/>
    <w:rsid w:val="00EF7C64"/>
    <w:rsid w:val="00F43510"/>
    <w:rsid w:val="00F52298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4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047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04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04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4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047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04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04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BRAVEMENT jednostavno društvo s ograničenom odgovornošću za usluge</izvorni_sadrzaj>
    <derivirana_varijabla naziv="DomainObject.Predmet.ProtustrankaFormated_1">  BRAVEMENT jednostavno društvo s ograničenom odgovornošću za usluge</derivirana_varijabla>
  </DomainObject.Predmet.ProtustrankaFormated>
  <DomainObject.Predmet.ProtustrankaFormatedOIB>
    <izvorni_sadrzaj>  BRAVEMENT jednostavno društvo s ograničenom odgovornošću za usluge, OIB 46859452913</izvorni_sadrzaj>
    <derivirana_varijabla naziv="DomainObject.Predmet.ProtustrankaFormatedOIB_1">  BRAVEMENT jednostavno društvo s ograničenom odgovornošću za usluge, OIB 46859452913</derivirana_varijabla>
  </DomainObject.Predmet.ProtustrankaFormatedOIB>
  <DomainObject.Predmet.ProtustrankaFormatedWithAdress>
    <izvorni_sadrzaj> BRAVEMENT jednostavno društvo s ograničenom odgovornošću za usluge, Dr. Josipa Omašića 63, 21214 Kaštel Lukšić</izvorni_sadrzaj>
    <derivirana_varijabla naziv="DomainObject.Predmet.ProtustrankaFormatedWithAdress_1"> BRAVEMENT jednostavno društvo s ograničenom odgovornošću za usluge, Dr. Josipa Omašića 63, 21214 Kaštel Lukšić</derivirana_varijabla>
  </DomainObject.Predmet.ProtustrankaFormatedWithAdress>
  <DomainObject.Predmet.ProtustrankaFormatedWithAdressOIB>
    <izvorni_sadrzaj> BRAVEMENT jednostavno društvo s ograničenom odgovornošću za usluge, OIB 46859452913, Dr. Josipa Omašića 63, 21214 Kaštel Lukšić</izvorni_sadrzaj>
    <derivirana_varijabla naziv="DomainObject.Predmet.ProtustrankaFormatedWithAdressOIB_1"> BRAVEMENT jednostavno društvo s ograničenom odgovornošću za usluge, OIB 46859452913, Dr. Josipa Omašića 63, 21214 Kaštel Lukšić</derivirana_varijabla>
  </DomainObject.Predmet.ProtustrankaFormatedWithAdressOIB>
  <DomainObject.Predmet.ProtustrankaWithAdress>
    <izvorni_sadrzaj>BRAVEMENT jednostavno društvo s ograničenom odgovornošću za usluge Dr. Josipa Omašića 63, 21214 Kaštel Lukšić</izvorni_sadrzaj>
    <derivirana_varijabla naziv="DomainObject.Predmet.ProtustrankaWithAdress_1">BRAVEMENT jednostavno društvo s ograničenom odgovornošću za usluge Dr. Josipa Omašića 63, 21214 Kaštel Lukšić</derivirana_varijabla>
  </DomainObject.Predmet.ProtustrankaWithAdress>
  <DomainObject.Predmet.ProtustrankaWithAdressOIB>
    <izvorni_sadrzaj>BRAVEMENT jednostavno društvo s ograničenom odgovornošću za usluge, OIB 46859452913, Dr. Josipa Omašića 63, 21214 Kaštel Lukšić</izvorni_sadrzaj>
    <derivirana_varijabla naziv="DomainObject.Predmet.ProtustrankaWithAdressOIB_1">BRAVEMENT jednostavno društvo s ograničenom odgovornošću za usluge, OIB 46859452913, Dr. Josipa Omašića 63, 21214 Kaštel Lukšić</derivirana_varijabla>
  </DomainObject.Predmet.ProtustrankaWithAdressOIB>
  <DomainObject.Predmet.ProtustrankaNazivFormated>
    <izvorni_sadrzaj>BRAVEMENT jednostavno društvo s ograničenom odgovornošću za usluge</izvorni_sadrzaj>
    <derivirana_varijabla naziv="DomainObject.Predmet.ProtustrankaNazivFormated_1">BRAVEMENT jednostavno društvo s ograničenom odgovornošću za usluge</derivirana_varijabla>
  </DomainObject.Predmet.ProtustrankaNazivFormated>
  <DomainObject.Predmet.ProtustrankaNazivFormatedOIB>
    <izvorni_sadrzaj>BRAVEMENT jednostavno društvo s ograničenom odgovornošću za usluge, OIB 46859452913</izvorni_sadrzaj>
    <derivirana_varijabla naziv="DomainObject.Predmet.ProtustrankaNazivFormatedOIB_1">BRAVEMENT jednostavno društvo s ograničenom odgovornošću za usluge, OIB 46859452913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13309.48</izvorni_sadrzaj>
    <derivirana_varijabla naziv="DomainObject.Predmet.TrenutnaVrijednost_1">13309.48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BRAVEMENT jednostavno društvo s ograničenom odgovornošću za usluge</item>
    </izvorni_sadrzaj>
    <derivirana_varijabla naziv="DomainObject.Predmet.ProtuStrankaListFormated_1">
      <item>BRAVEMENT jednostavno društvo s ograničenom odgovornošću za usluge</item>
    </derivirana_varijabla>
  </DomainObject.Predmet.ProtuStrankaListFormated>
  <DomainObject.Predmet.ProtuStrankaListFormatedOIB>
    <izvorni_sadrzaj>
      <item>BRAVEMENT jednostavno društvo s ograničenom odgovornošću za usluge, OIB 46859452913</item>
    </izvorni_sadrzaj>
    <derivirana_varijabla naziv="DomainObject.Predmet.ProtuStrankaListFormatedOIB_1">
      <item>BRAVEMENT jednostavno društvo s ograničenom odgovornošću za usluge, OIB 46859452913</item>
    </derivirana_varijabla>
  </DomainObject.Predmet.ProtuStrankaListFormatedOIB>
  <DomainObject.Predmet.ProtuStrankaListFormatedWithAdress>
    <izvorni_sadrzaj>
      <item>BRAVEMENT jednostavno društvo s ograničenom odgovornošću za usluge, Dr. Josipa Omašića 63, 21214 Kaštel Lukšić</item>
    </izvorni_sadrzaj>
    <derivirana_varijabla naziv="DomainObject.Predmet.ProtuStrankaListFormatedWithAdress_1">
      <item>BRAVEMENT jednostavno društvo s ograničenom odgovornošću za usluge, Dr. Josipa Omašića 63, 21214 Kaštel Lukšić</item>
    </derivirana_varijabla>
  </DomainObject.Predmet.ProtuStrankaListFormatedWithAdress>
  <DomainObject.Predmet.ProtuStrankaListFormatedWithAdressOIB>
    <izvorni_sadrzaj>
      <item>BRAVEMENT jednostavno društvo s ograničenom odgovornošću za usluge, OIB 46859452913, Dr. Josipa Omašića 63, 21214 Kaštel Lukšić</item>
    </izvorni_sadrzaj>
    <derivirana_varijabla naziv="DomainObject.Predmet.ProtuStrankaListFormatedWithAdressOIB_1">
      <item>BRAVEMENT jednostavno društvo s ograničenom odgovornošću za usluge, OIB 46859452913, Dr. Josipa Omašića 63, 21214 Kaštel Lukšić</item>
    </derivirana_varijabla>
  </DomainObject.Predmet.ProtuStrankaListFormatedWithAdressOIB>
  <DomainObject.Predmet.ProtuStrankaListNazivFormated>
    <izvorni_sadrzaj>
      <item>BRAVEMENT jednostavno društvo s ograničenom odgovornošću za usluge</item>
    </izvorni_sadrzaj>
    <derivirana_varijabla naziv="DomainObject.Predmet.ProtuStrankaListNazivFormated_1">
      <item>BRAVEMENT jednostavno društvo s ograničenom odgovornošću za usluge</item>
    </derivirana_varijabla>
  </DomainObject.Predmet.ProtuStrankaListNazivFormated>
  <DomainObject.Predmet.ProtuStrankaListNazivFormatedOIB>
    <izvorni_sadrzaj>
      <item>BRAVEMENT jednostavno društvo s ograničenom odgovornošću za usluge, OIB 46859452913</item>
    </izvorni_sadrzaj>
    <derivirana_varijabla naziv="DomainObject.Predmet.ProtuStrankaListNazivFormatedOIB_1">
      <item>BRAVEMENT jednostavno društvo s ograničenom odgovornošću za usluge, OIB 46859452913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BRAVEMENT jednostavno društvo s ograničenom odgovornošću za usluge</izvorni_sadrzaj>
    <derivirana_varijabla naziv="DomainObject.Predmet.ProtustrankaIDrugi_1">BRAVEMENT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BRAVEMENT jednostavno društvo s ograničenom odgovornošću za usluge, OIB 46859452913, Dr. Josipa Omašića 63, 21214 Kaštel Lukšić</izvorni_sadrzaj>
    <derivirana_varijabla naziv="DomainObject.Predmet.ProtustrankaIDrugiAdressOIB_1">BRAVEMENT jednostavno društvo s ograničenom odgovornošću za usluge, OIB 46859452913, Dr. Josipa Omašića 63,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BRAVEMENT jednostavno društvo s ograničenom odgovornošću za usluge</item>
      <item>FINANCIJSKA AGENCIJA, RC SPLIT</item>
    </izvorni_sadrzaj>
    <derivirana_varijabla naziv="DomainObject.Predmet.SudioniciListNaziv_1">
      <item>BRAVEMENT jednostavno društvo s ograničenom odgovornošću za usluge</item>
      <item>FINANCIJSKA AGENCIJA, RC SPLIT</item>
    </derivirana_varijabla>
  </DomainObject.Predmet.SudioniciListNaziv>
  <DomainObject.Predmet.SudioniciListAdressOIB>
    <izvorni_sadrzaj>
      <item>BRAVEMENT jednostavno društvo s ograničenom odgovornošću za usluge, OIB 46859452913, Dr. Josipa Omašića 63,21214 Kaštel Lukšić</item>
      <item>FINANCIJSKA AGENCIJA, RC SPLIT, OIB 85821130368, Mažuranićevo šetalište 24 b,21000 Split</item>
    </izvorni_sadrzaj>
    <derivirana_varijabla naziv="DomainObject.Predmet.SudioniciListAdressOIB_1">
      <item>BRAVEMENT jednostavno društvo s ograničenom odgovornošću za usluge, OIB 46859452913, Dr. Josipa Omašića 63,21214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46859452913</item>
      <item>, OIB 85821130368</item>
    </izvorni_sadrzaj>
    <derivirana_varijabla naziv="DomainObject.Predmet.SudioniciListNazivOIB_1">
      <item>, OIB 46859452913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1ECAA-5E57-454F-9395-E3588244F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790</properties:Words>
  <properties:Characters>4227</properties:Characters>
  <properties:Lines>112</properties:Lines>
  <properties:Paragraphs>35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2016-04-22T05:55:00Z</dcterms:modified>
  <cp:revision>263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